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6e98" w14:paraId="3bf6e98" w:rsidRDefault="007867AE" w:rsidP="007867AE" w:rsidR="00E71899">
      <w:pPr>
        <w15:collapsed w:val="false"/>
      </w:pPr>
      <w:bookmarkStart w:name="_GoBack" w:id="0"/>
      <w:bookmarkEnd w:id="0"/>
      <w:r>
        <w:rPr>
          <w:noProof/>
          <w:lang w:eastAsia="ja-JP"/>
        </w:rPr>
        <w:drawing>
          <wp:inline distR="0" distL="0" distB="0" distT="0">
            <wp:extent cy="876300" cx="665988"/>
            <wp:effectExtent b="0" r="127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6300" cx="665988"/>
                    </a:xfrm>
                    <a:prstGeom prst="rect">
                      <a:avLst/>
                    </a:prstGeom>
                    <a:noFill/>
                    <a:ln>
                      <a:noFill/>
                    </a:ln>
                  </pic:spPr>
                </pic:pic>
              </a:graphicData>
            </a:graphic>
          </wp:inline>
        </w:drawing>
      </w:r>
      <w:r>
        <w:t xml:space="preserve">     </w:t>
      </w:r>
      <w:r>
        <w:tab/>
      </w:r>
    </w:p>
    <w:p w:rsidRDefault="007867AE" w:rsidP="007867AE" w:rsidR="007867AE">
      <w:r>
        <w:tab/>
      </w:r>
      <w:r>
        <w:tab/>
      </w:r>
      <w:r>
        <w:tab/>
      </w:r>
      <w:r>
        <w:tab/>
      </w:r>
      <w:r>
        <w:tab/>
      </w:r>
      <w:r>
        <w:tab/>
      </w:r>
      <w:r>
        <w:tab/>
      </w:r>
    </w:p>
    <w:p w:rsidRDefault="00466681" w:rsidP="007867AE" w:rsidR="007867AE">
      <w:pPr>
        <w:rPr>
          <w:b/>
        </w:rPr>
      </w:pPr>
      <w:r>
        <w:rPr>
          <w:b/>
        </w:rPr>
        <w:t>Republika Hrvatska</w:t>
      </w:r>
    </w:p>
    <w:p w:rsidRDefault="00466681" w:rsidP="007867AE" w:rsidR="00466681">
      <w:pPr>
        <w:rPr>
          <w:b/>
        </w:rPr>
      </w:pPr>
      <w:r>
        <w:rPr>
          <w:b/>
        </w:rPr>
        <w:t xml:space="preserve">Trgovački sud u Osijeku </w:t>
      </w:r>
    </w:p>
    <w:p w:rsidRDefault="00466681" w:rsidP="007867AE" w:rsidR="00466681">
      <w:pPr>
        <w:rPr>
          <w:b/>
        </w:rPr>
      </w:pPr>
      <w:r>
        <w:rPr>
          <w:b/>
        </w:rPr>
        <w:t>Stalna služba u Slavonskom Brodu</w:t>
      </w:r>
    </w:p>
    <w:p w:rsidRDefault="00466681" w:rsidP="007867AE" w:rsidR="00466681">
      <w:pPr>
        <w:rPr>
          <w:b/>
        </w:rPr>
      </w:pPr>
      <w:r>
        <w:rPr>
          <w:b/>
        </w:rPr>
        <w:t>Slavonski Brod</w:t>
      </w:r>
    </w:p>
    <w:p w:rsidRDefault="00466681" w:rsidP="007867AE" w:rsidR="00466681">
      <w:pPr>
        <w:rPr>
          <w:b/>
        </w:rPr>
      </w:pPr>
      <w:r>
        <w:rPr>
          <w:b/>
        </w:rPr>
        <w:t>Trg pobjede 13</w:t>
      </w:r>
    </w:p>
    <w:p w:rsidRDefault="00E71899" w:rsidP="007867AE" w:rsidR="00E71899">
      <w:pPr>
        <w:jc w:val="center"/>
        <w:rPr>
          <w:b/>
        </w:rPr>
      </w:pPr>
    </w:p>
    <w:p w:rsidRDefault="00E71899" w:rsidP="007867AE" w:rsidR="00E71899">
      <w:pPr>
        <w:jc w:val="center"/>
        <w:rPr>
          <w:b/>
        </w:rPr>
      </w:pPr>
    </w:p>
    <w:p w:rsidRDefault="00BA1189" w:rsidP="007867AE" w:rsidR="007867AE">
      <w:pPr>
        <w:jc w:val="center"/>
        <w:rPr>
          <w:b/>
        </w:rPr>
      </w:pPr>
      <w:r>
        <w:rPr>
          <w:b/>
        </w:rPr>
        <w:t xml:space="preserve">U  I M E  </w:t>
      </w:r>
      <w:r w:rsidR="007867AE">
        <w:rPr>
          <w:b/>
        </w:rPr>
        <w:t>R E P U B L I K</w:t>
      </w:r>
      <w:r>
        <w:rPr>
          <w:b/>
        </w:rPr>
        <w:t xml:space="preserve"> E</w:t>
      </w:r>
      <w:r w:rsidR="007867AE">
        <w:rPr>
          <w:b/>
        </w:rPr>
        <w:t xml:space="preserve">  H R V A T S K </w:t>
      </w:r>
      <w:r>
        <w:rPr>
          <w:b/>
        </w:rPr>
        <w:t>E</w:t>
      </w:r>
    </w:p>
    <w:p w:rsidRDefault="007867AE" w:rsidP="007867AE" w:rsidR="007867AE">
      <w:pPr>
        <w:jc w:val="center"/>
        <w:rPr>
          <w:b/>
        </w:rPr>
      </w:pPr>
    </w:p>
    <w:p w:rsidRDefault="007867AE" w:rsidP="007867AE" w:rsidR="007867AE">
      <w:pPr>
        <w:jc w:val="center"/>
        <w:rPr>
          <w:b/>
        </w:rPr>
      </w:pPr>
      <w:r>
        <w:rPr>
          <w:b/>
        </w:rPr>
        <w:t>R J E Š E N J E</w:t>
      </w:r>
    </w:p>
    <w:p w:rsidRDefault="00E71899" w:rsidP="007867AE" w:rsidR="00E71899">
      <w:pPr>
        <w:jc w:val="center"/>
        <w:rPr>
          <w:b/>
        </w:rPr>
      </w:pPr>
    </w:p>
    <w:p w:rsidRDefault="007867AE" w:rsidP="007867AE" w:rsidR="007867AE"/>
    <w:p w:rsidRDefault="00466681" w:rsidP="007867AE" w:rsidR="00E71899">
      <w:pPr>
        <w:ind w:firstLine="1440"/>
        <w:jc w:val="both"/>
      </w:pPr>
      <w:r>
        <w:t>Trgovački sud u Osijeku, Stalna služba u Slavonskom Brodu</w:t>
      </w:r>
      <w:r w:rsidR="007867AE">
        <w:t xml:space="preserve">, po stečajnoj sutkinji Mirni Vujčić, postupajući po prijedlogu  predlagatelja FINANCIJSKE AGENCIJE, Regionalnog centra </w:t>
      </w:r>
      <w:r w:rsidR="00035410">
        <w:t>Osijek</w:t>
      </w:r>
      <w:r w:rsidR="007867AE">
        <w:t xml:space="preserve">, Podružnice </w:t>
      </w:r>
      <w:r w:rsidR="00035410">
        <w:t>Slavonski Brod</w:t>
      </w:r>
      <w:r w:rsidR="007867AE">
        <w:t xml:space="preserve"> za otvaranje stečajnog postupka nad stečajnim dužnikom </w:t>
      </w:r>
      <w:r w:rsidR="004D2A19">
        <w:t>NON-STOP j.d.o.o. za poljoprivrednu proizvodnju, trgovinu, usluge i prijevoz, skraćena tvrtka: NON-STOP j.d.o.o., Oprisavci (Općina Oprisavci), Savska 86,  OIB 47951507710</w:t>
      </w:r>
      <w:r w:rsidR="00FB43EC">
        <w:t>, nakon održanog ročišta dana 04. prosinca 2018. godine radi rasprave o pretpostavkama za otvaranje stečajnog postupka i očitovanja o prijedlogu za otvaranje stečajnog postupka</w:t>
      </w:r>
      <w:r w:rsidR="007867AE">
        <w:t xml:space="preserve">,  dana </w:t>
      </w:r>
      <w:r w:rsidR="001F6DEE">
        <w:t>1</w:t>
      </w:r>
      <w:r w:rsidR="004D2A19">
        <w:t>1</w:t>
      </w:r>
      <w:r w:rsidR="00F14B3E">
        <w:t>. siječnja 2019</w:t>
      </w:r>
      <w:r w:rsidR="007867AE">
        <w:t xml:space="preserve">. godine </w:t>
      </w:r>
    </w:p>
    <w:p w:rsidRDefault="007867AE" w:rsidP="007867AE" w:rsidR="007867AE"/>
    <w:p w:rsidRDefault="007867AE" w:rsidP="007867AE" w:rsidR="004E4437">
      <w:pPr>
        <w:jc w:val="center"/>
      </w:pPr>
      <w:r>
        <w:t>r i j e š i o     j e</w:t>
      </w:r>
    </w:p>
    <w:p w:rsidRDefault="004E4437" w:rsidP="007867AE" w:rsidR="004E4437">
      <w:pPr>
        <w:jc w:val="center"/>
      </w:pPr>
    </w:p>
    <w:p w:rsidRDefault="004E4437" w:rsidP="000E4C57" w:rsidR="004E4437" w:rsidRPr="004E4437">
      <w:pPr>
        <w:jc w:val="both"/>
      </w:pPr>
      <w:r w:rsidRPr="004E4437">
        <w:t xml:space="preserve">  </w:t>
      </w:r>
      <w:r w:rsidRPr="004E4437">
        <w:tab/>
      </w:r>
      <w:r w:rsidRPr="004E4437">
        <w:tab/>
        <w:t xml:space="preserve">I.  Otvara se stečajni postupak nad stečajnim dužnikom </w:t>
      </w:r>
      <w:r w:rsidR="00F55B62">
        <w:t>NON-STOP j.d.o.o. za poljoprivrednu proizvodnju, trgovinu, usluge i prijevoz, skraćena tvrtka: NON-STOP j.d.o.o., Oprisavci (Općina Oprisavci), Savska 86,  OIB 47951507710</w:t>
      </w:r>
      <w:r w:rsidRPr="004E4437">
        <w:t>.</w:t>
      </w:r>
    </w:p>
    <w:p w:rsidRDefault="004E4437" w:rsidP="004E4437" w:rsidR="004E4437" w:rsidRPr="004E4437"/>
    <w:p w:rsidRDefault="004E4437" w:rsidP="000E4C57" w:rsidR="004E4437" w:rsidRPr="00226300">
      <w:pPr>
        <w:jc w:val="both"/>
      </w:pPr>
      <w:r w:rsidRPr="004E4437">
        <w:t xml:space="preserve">  </w:t>
      </w:r>
      <w:r w:rsidRPr="004E4437">
        <w:tab/>
      </w:r>
      <w:r w:rsidRPr="004E4437">
        <w:tab/>
        <w:t xml:space="preserve">II. Za stečajnog upravitelja imenuje se </w:t>
      </w:r>
      <w:r w:rsidR="00226300" w:rsidRPr="00226300">
        <w:t>Nikola Bojanić iz Osijeka, Bračka 179</w:t>
      </w:r>
      <w:r w:rsidR="0001038A" w:rsidRPr="00226300">
        <w:t xml:space="preserve">,  OIB </w:t>
      </w:r>
      <w:r w:rsidR="00226300" w:rsidRPr="00226300">
        <w:t>32886956915</w:t>
      </w:r>
      <w:r w:rsidR="0001038A" w:rsidRPr="00226300">
        <w:t>.</w:t>
      </w:r>
    </w:p>
    <w:p w:rsidRDefault="004E4437" w:rsidP="004E4437" w:rsidR="004E4437" w:rsidRPr="00276FB0">
      <w:r w:rsidRPr="00276FB0">
        <w:t xml:space="preserve">  </w:t>
      </w:r>
    </w:p>
    <w:p w:rsidRDefault="004E4437" w:rsidP="000E4C57" w:rsidR="004E4437" w:rsidRPr="004E4437">
      <w:pPr>
        <w:jc w:val="both"/>
      </w:pPr>
      <w:r w:rsidRPr="004E4437">
        <w:t xml:space="preserve">  </w:t>
      </w:r>
      <w:r w:rsidRPr="004E4437">
        <w:tab/>
      </w:r>
      <w:r w:rsidRPr="004E4437">
        <w:tab/>
        <w:t xml:space="preserve">III. Zaključuje se stečajni postupak </w:t>
      </w:r>
      <w:r w:rsidR="004F1337">
        <w:t xml:space="preserve">nad stečajnim dužnikom </w:t>
      </w:r>
      <w:r w:rsidR="00F55B62">
        <w:t>NON-STOP j.d.o.o. za poljoprivrednu proizvodnju, trgovinu, usluge i prijevoz, skraćena tvrtka: NON-STOP j.d.o.o., Oprisavci (Općina Oprisavci), Savska 86,  OIB 47951507710</w:t>
      </w:r>
      <w:r w:rsidRPr="004E4437">
        <w:t>, jer stečajna masa nije dostatna ni za namirenje troškova stečajnog postupka.</w:t>
      </w:r>
    </w:p>
    <w:p w:rsidRDefault="004E4437" w:rsidP="004E4437" w:rsidR="004E4437" w:rsidRPr="004E4437"/>
    <w:p w:rsidRDefault="004E4437" w:rsidP="000E4C57" w:rsidR="004E4437">
      <w:pPr>
        <w:jc w:val="both"/>
      </w:pPr>
      <w:r w:rsidRPr="004E4437">
        <w:t xml:space="preserve">                         IV. Po pravomoćnosti ovog rješenja navedeni stečajni dužnik brisat će se iz sudskog registra.</w:t>
      </w:r>
    </w:p>
    <w:p w:rsidRDefault="00E71899" w:rsidP="000E4C57" w:rsidR="00E71899">
      <w:pPr>
        <w:jc w:val="both"/>
      </w:pPr>
    </w:p>
    <w:p w:rsidRDefault="00E71899" w:rsidP="000E4C57" w:rsidR="00E71899" w:rsidRPr="004E4437">
      <w:pPr>
        <w:jc w:val="both"/>
      </w:pPr>
    </w:p>
    <w:p w:rsidRDefault="004E4437" w:rsidP="00EF730F" w:rsidR="004E4437" w:rsidRPr="004E4437">
      <w:pPr>
        <w:jc w:val="center"/>
      </w:pPr>
      <w:r w:rsidRPr="004E4437">
        <w:t>Obrazloženje</w:t>
      </w:r>
    </w:p>
    <w:p w:rsidRDefault="004E4437" w:rsidP="004E4437" w:rsidR="004E4437" w:rsidRPr="004E4437"/>
    <w:p w:rsidRDefault="00EF730F" w:rsidP="00077B12" w:rsidR="00E71899">
      <w:pPr>
        <w:jc w:val="both"/>
      </w:pPr>
      <w:r>
        <w:t xml:space="preserve"> </w:t>
      </w:r>
      <w:r>
        <w:tab/>
      </w:r>
      <w:r>
        <w:tab/>
      </w:r>
      <w:r w:rsidR="004E4437" w:rsidRPr="004E4437">
        <w:t xml:space="preserve">Na temelju prijedloga Financijske agencije, Regionalnog centra </w:t>
      </w:r>
      <w:r w:rsidR="00053872">
        <w:t>Osijek</w:t>
      </w:r>
      <w:r w:rsidR="004E4437" w:rsidRPr="004E4437">
        <w:t xml:space="preserve"> Podružnice </w:t>
      </w:r>
      <w:r w:rsidR="00053872">
        <w:t>Slavonski Brod</w:t>
      </w:r>
      <w:r w:rsidR="004E4437" w:rsidRPr="004E4437">
        <w:t xml:space="preserve">, podnesenog na temelju odredbe čl. 110. st. 1. Stečajnog zakona </w:t>
      </w:r>
    </w:p>
    <w:p w:rsidRDefault="004E4437" w:rsidP="00077B12" w:rsidR="00077B12">
      <w:pPr>
        <w:jc w:val="both"/>
      </w:pPr>
      <w:r w:rsidRPr="004E4437">
        <w:lastRenderedPageBreak/>
        <w:t>(dalje: SZ, NN 71/15</w:t>
      </w:r>
      <w:r w:rsidR="00530958">
        <w:t xml:space="preserve"> i 104/17 </w:t>
      </w:r>
      <w:r w:rsidRPr="004E4437">
        <w:t>),</w:t>
      </w:r>
      <w:r w:rsidR="001B2646">
        <w:t xml:space="preserve">  </w:t>
      </w:r>
      <w:r w:rsidR="00993FE4">
        <w:t>zakazano je</w:t>
      </w:r>
      <w:r w:rsidRPr="004E4437">
        <w:t xml:space="preserve"> ročišt</w:t>
      </w:r>
      <w:r w:rsidR="00993FE4">
        <w:t>e</w:t>
      </w:r>
      <w:r w:rsidRPr="004E4437">
        <w:t xml:space="preserve"> radi rasprave o pretpostavkama za otvaranje stečajnog postupka i očitovanja o prijedlogu za otvaranje stečajnog postupka  nad stečajnim dužnikom </w:t>
      </w:r>
      <w:r w:rsidR="006076DF">
        <w:t>NON-STOP j.d.o.o. za poljoprivrednu proizvodnju, trgovinu, usluge i prijevoz, skraćena tvrtka: NON-STOP j.d.o.o., Oprisavci (Općina Oprisavci), Savska 86,  OIB 47951507710</w:t>
      </w:r>
      <w:r w:rsidR="00D3365A">
        <w:t>,</w:t>
      </w:r>
      <w:r w:rsidR="00231AB0">
        <w:t xml:space="preserve"> na koje je pristupio član</w:t>
      </w:r>
      <w:r w:rsidR="0000239D">
        <w:t>ica</w:t>
      </w:r>
      <w:r w:rsidR="00231AB0">
        <w:t xml:space="preserve"> uprave dužnika</w:t>
      </w:r>
      <w:r w:rsidR="00D31710">
        <w:t>.</w:t>
      </w:r>
      <w:r w:rsidR="00530958">
        <w:t xml:space="preserve"> </w:t>
      </w:r>
    </w:p>
    <w:p w:rsidRDefault="00F55B62" w:rsidP="00F55B62" w:rsidR="00F55B62" w:rsidRPr="00F55B62">
      <w:pPr>
        <w:ind w:firstLine="1440"/>
        <w:jc w:val="both"/>
      </w:pPr>
      <w:r w:rsidRPr="00F55B62">
        <w:t xml:space="preserve">Tijekom postupka po službenoj dužnosti pribavljeni su  podaci o vlasništvu nekretnina i motornih vozila, izvršen je uvid u Očevidnik redoslijeda osnova za plaćanje FINA-e,  javno objavljeni financijski izvještaj za 2017. godinu, bilancu sa stanjem na dan 30. studenog 2018. godine saslušana je članica uprave dužnika Neda Kovačević, te je izvršen uvid u sve isprave priložene spisu. </w:t>
      </w:r>
    </w:p>
    <w:p w:rsidRDefault="00F55B62" w:rsidP="00F55B62" w:rsidR="00F55B62" w:rsidRPr="00F55B62">
      <w:pPr>
        <w:ind w:firstLine="1440"/>
        <w:jc w:val="both"/>
      </w:pPr>
      <w:r w:rsidRPr="00F55B62">
        <w:t>Iz prijedloga za otvaranje stečajnog postupka Financijske agencije ( dalje  FINA ) proizlazi da je dužnik na dan 09. veljače 2018. godine u Očevidniku redoslijeda osnova za plaćanje ima evidentirane neizvršene osnove za plaćanje u neprekinutom razdoblju od 120 dana u ukupnom iznosu od 1.385.160,78 Kn,</w:t>
      </w:r>
      <w:r>
        <w:t xml:space="preserve"> </w:t>
      </w:r>
      <w:r w:rsidRPr="00F55B62">
        <w:t xml:space="preserve"> te da ima jednu zaposlenu osobu. Na isti način se FINA očitovala i u dopisu od 07. studenog 2018. godine. </w:t>
      </w:r>
    </w:p>
    <w:p w:rsidRDefault="00F55B62" w:rsidP="00F55B62" w:rsidR="00F55B62" w:rsidRPr="00F55B62">
      <w:pPr>
        <w:ind w:firstLine="1440"/>
        <w:jc w:val="both"/>
      </w:pPr>
      <w:r w:rsidRPr="00F55B62">
        <w:t xml:space="preserve">Uvidom u Očevidnik redoslijeda osnova za plaćanje FINA-e na dan 04. prosinca 2018. godine utvrđeno je da neizvršene osnove za plaćanje dužnika iznose 1.566.555,75 Kn, </w:t>
      </w:r>
      <w:r>
        <w:t xml:space="preserve">a na dan odlučivanja o prijedlogu za otvaranje stečajnog postupka tj. na dan 11. siječnja 2019. godine utvrđeno je da neizvršene osnove za plaćanje iznose 1.574.587,30 Kn </w:t>
      </w:r>
      <w:r w:rsidRPr="00F55B62">
        <w:t>pa je nastavno tome ostvaren stečajni razlog nesposobnosti za plaćanje iz odredbe čl. 5. SZ-a.</w:t>
      </w:r>
    </w:p>
    <w:p w:rsidRDefault="00F55B62" w:rsidP="00F55B62" w:rsidR="00F55B62" w:rsidRPr="00F55B62">
      <w:pPr>
        <w:jc w:val="both"/>
        <w:rPr>
          <w:b/>
        </w:rPr>
      </w:pPr>
      <w:r w:rsidRPr="00F55B62">
        <w:tab/>
        <w:t xml:space="preserve"> </w:t>
      </w:r>
      <w:r w:rsidRPr="00F55B62">
        <w:tab/>
        <w:t>Uvidom u dopis Općinskog suda u Slavonskom Brodu od 15. studenog 2018. godine utvrđeno je da dužnik nije vlasnik nekretnina na području nadležnosti toga suda, dok iz uvjerenja Centara za vozila Hrvatske d.d. od 14. studenog 2018. godine proizlazi da je evidentiran kao vlasnik motornih vozila marke Renault 2.5 DCI, godina proizvodnje 2008 koje je predmetom ovrhe i marke Volkswagen 2.5. TDI, godina proizvodnje 2009 koje je odjavljeno 5. veljače 2018. godine.</w:t>
      </w:r>
    </w:p>
    <w:p w:rsidRDefault="00F55B62" w:rsidP="00F55B62" w:rsidR="00F55B62" w:rsidRPr="00F55B62">
      <w:pPr>
        <w:jc w:val="both"/>
      </w:pPr>
      <w:r w:rsidRPr="00F55B62">
        <w:t xml:space="preserve"> </w:t>
      </w:r>
      <w:r w:rsidRPr="00F55B62">
        <w:tab/>
      </w:r>
      <w:r w:rsidRPr="00F55B62">
        <w:tab/>
        <w:t>Uvidom u financijski izvještaj za 2017. godinu utvrđeno je da dužnik iskazuje kratkotrajnu imovinu u iznosu od 199.849,00 Kn, dok je uvidom u bilancu sa stanjem na dan 30. studenog 2018. godine utvrđeno da dužnik ne iskazuje imovinu.</w:t>
      </w:r>
    </w:p>
    <w:p w:rsidRDefault="00F55B62" w:rsidP="00F55B62" w:rsidR="00F55B62" w:rsidRPr="00F55B62">
      <w:pPr>
        <w:jc w:val="both"/>
      </w:pPr>
      <w:r w:rsidRPr="00F55B62">
        <w:tab/>
      </w:r>
      <w:r w:rsidRPr="00F55B62">
        <w:tab/>
        <w:t xml:space="preserve">Saslušanjem zakonske zastupnice dužnika Nede Kovačević utvrđeno je da dužnik više nema uposlenih osoba, da je blokiran unazad godinu dana, da je dužnik prezadužen, te da dužnik nije vlasnik nekretnina, niti pokretnina, da su dva motorna vozila prodana jer su bila zaplijenjena od strane Porezne uprave u svrhu prinudne naplate poreznog duga, da su zalihe u iznosu od 24.382,00 Kn koje su činile kratkotrajnu imovinu dužnika prodane, a sredstva utrošene za podmirenje dobavljača i dijela radnika, te da su potraživanja u iznosu od 166.419,00 Kn naplaćena u većem dijelu i sredstva potrošena u istu svrhu, dok je dio u zastari i nenaplativ, a novac u blagajni i banci potrošen. Nadalje je utvrđeno da dužnik nije nositelj poslovnih udjela dionica, imatelj vrijednosnih papira, te da dužnik nema imovine. Utvrđeno je i da su obveze dužnika u visini blokade računa a odnose na obveze prema Republici Hrvatskoj po osnovi poreza i doprinosa, a dijelom i na obveze povezanog društva Agrokop d.o.o. nad kojim je otvoren stečajni postupak.  </w:t>
      </w:r>
    </w:p>
    <w:p w:rsidRDefault="00F55B62" w:rsidP="00F55B62" w:rsidR="00F55B62" w:rsidRPr="00F55B62">
      <w:pPr>
        <w:jc w:val="both"/>
      </w:pPr>
      <w:r w:rsidRPr="00F55B62">
        <w:t xml:space="preserve"> </w:t>
      </w:r>
      <w:r w:rsidRPr="00F55B62">
        <w:tab/>
      </w:r>
      <w:r w:rsidRPr="00F55B62">
        <w:tab/>
        <w:t xml:space="preserve">Nastavno tome utvrđeno je da je stečajni dužnik  nesposoban za plaćanje, a i prezadužen, odnosno da su ostvareni stečajni razlozi koje propisuje odredba čl. 5. SZ-a. </w:t>
      </w:r>
    </w:p>
    <w:p w:rsidRDefault="00F8352B" w:rsidP="00D2357F" w:rsidR="005F445E" w:rsidRPr="005F445E">
      <w:pPr>
        <w:jc w:val="both"/>
      </w:pPr>
      <w:r>
        <w:t xml:space="preserve"> </w:t>
      </w:r>
      <w:r>
        <w:tab/>
      </w:r>
      <w:r>
        <w:tab/>
      </w:r>
      <w:r w:rsidR="005F445E" w:rsidRPr="005F445E">
        <w:t>Stoga su sukladno odredbi čl. 132. Stečajnog zakona rješenjem poslovni broj 7/St-</w:t>
      </w:r>
      <w:r w:rsidR="00F55B62">
        <w:t>145/2018-11</w:t>
      </w:r>
      <w:r w:rsidR="005F445E" w:rsidRPr="005F445E">
        <w:t xml:space="preserve"> od </w:t>
      </w:r>
      <w:r w:rsidR="005F445E">
        <w:t>04. prosinca 2018</w:t>
      </w:r>
      <w:r w:rsidR="005F445E" w:rsidRPr="005F445E">
        <w:t>. godine pozvane osobe koje imaju pravni interes za provedbom stečajnog postupka da u roku od 15 dana uplate predujam za namirenje troškova prethodnog i otvorenog stečajnog postupka u iznosu od 2</w:t>
      </w:r>
      <w:r w:rsidR="005F445E">
        <w:t>5</w:t>
      </w:r>
      <w:r w:rsidR="005F445E" w:rsidRPr="005F445E">
        <w:t xml:space="preserve">.000,00 Kn, a predmetno rješenje objavljeno je na mrežnoj stranici e-Oglasna ploča sudova dana </w:t>
      </w:r>
      <w:r w:rsidR="005F445E">
        <w:t>04. prosinca 2018</w:t>
      </w:r>
      <w:r w:rsidR="005F445E" w:rsidRPr="005F445E">
        <w:t>. godine.</w:t>
      </w:r>
    </w:p>
    <w:p w:rsidRDefault="005F445E" w:rsidP="005F445E" w:rsidR="005F445E" w:rsidRPr="005F445E">
      <w:pPr>
        <w:jc w:val="both"/>
      </w:pPr>
      <w:r w:rsidRPr="005F445E">
        <w:lastRenderedPageBreak/>
        <w:t xml:space="preserve"> </w:t>
      </w:r>
      <w:r w:rsidRPr="005F445E">
        <w:tab/>
        <w:t xml:space="preserve"> </w:t>
      </w:r>
      <w:r w:rsidRPr="005F445E">
        <w:tab/>
        <w:t>U ostavljenom roku nitko od vjerovnika odnosno osoba koje imaju pravni interes za provedbom stečajnog postupka nije uplatio predujam za namirenje troškova postupka, a što je utvrđeno provjerom u računovodstvu suda.</w:t>
      </w:r>
    </w:p>
    <w:p w:rsidRDefault="005F445E" w:rsidP="005F445E" w:rsidR="00E71899">
      <w:pPr>
        <w:jc w:val="both"/>
      </w:pPr>
      <w:r w:rsidRPr="005F445E">
        <w:t xml:space="preserve"> </w:t>
      </w:r>
      <w:r w:rsidRPr="005F445E">
        <w:tab/>
        <w:t xml:space="preserve"> </w:t>
      </w:r>
      <w:r w:rsidRPr="005F445E">
        <w:tab/>
        <w:t xml:space="preserve">Kako je, dakle, tijekom postupka utvrđeno da </w:t>
      </w:r>
      <w:r w:rsidR="00982B9D">
        <w:t>je</w:t>
      </w:r>
      <w:r w:rsidRPr="005F445E">
        <w:t xml:space="preserve"> na st</w:t>
      </w:r>
      <w:r w:rsidR="00D60E5B">
        <w:t>rani stečajnog dužnika ostvaren</w:t>
      </w:r>
      <w:r w:rsidRPr="005F445E">
        <w:t xml:space="preserve"> stečajni razlo</w:t>
      </w:r>
      <w:r w:rsidR="00D60E5B">
        <w:t>g</w:t>
      </w:r>
      <w:r w:rsidRPr="005F445E">
        <w:t xml:space="preserve"> nesposobnosti za plaćanje propisan odredbom čl. 5. SZ-a, ali da imovina stečajnog dužnika nije dostatna za namirenje troškova stečajnog postupka, to je na temelju odredbe čl. 132. st. 2.  SZ-a valjalo</w:t>
      </w:r>
      <w:r w:rsidR="00D60E5B">
        <w:t xml:space="preserve"> </w:t>
      </w:r>
      <w:r w:rsidRPr="005F445E">
        <w:t xml:space="preserve">donijeti odluku o otvaranju i zaključenju stečajnog postupka nad stečajnim dužnikom.                </w:t>
      </w:r>
    </w:p>
    <w:p w:rsidRDefault="00E71899" w:rsidP="005F445E" w:rsidR="005F445E" w:rsidRPr="005F445E">
      <w:pPr>
        <w:jc w:val="both"/>
        <w:rPr>
          <w:b/>
        </w:rPr>
      </w:pPr>
      <w:r>
        <w:t xml:space="preserve"> </w:t>
      </w:r>
      <w:r>
        <w:tab/>
      </w:r>
      <w:r>
        <w:tab/>
      </w:r>
      <w:r w:rsidR="005F445E" w:rsidRPr="005F445E">
        <w:t xml:space="preserve"> Izbor stečajnog upravitelja izvršen je metodom slučajnog odabira sukladno odredbama čl. 84. SZ-a i čl. 132. st. 2. SZ-a.</w:t>
      </w:r>
    </w:p>
    <w:p w:rsidRDefault="004E4437" w:rsidP="004E4437" w:rsidR="004E4437" w:rsidRPr="004E4437">
      <w:r w:rsidRPr="004E4437">
        <w:t xml:space="preserve"> </w:t>
      </w:r>
      <w:r w:rsidRPr="004E4437">
        <w:tab/>
      </w:r>
      <w:r w:rsidRPr="004E4437">
        <w:tab/>
      </w:r>
    </w:p>
    <w:p w:rsidRDefault="004E4437" w:rsidP="008216E0" w:rsidR="004E4437" w:rsidRPr="004E4437">
      <w:pPr>
        <w:jc w:val="center"/>
      </w:pPr>
      <w:r w:rsidRPr="004E4437">
        <w:t xml:space="preserve">U Slavonskom Brodu, </w:t>
      </w:r>
      <w:r w:rsidR="002E3599">
        <w:t>1</w:t>
      </w:r>
      <w:r w:rsidR="00695E8D">
        <w:t>1</w:t>
      </w:r>
      <w:r w:rsidR="005F445E">
        <w:t>. siječnja 2019</w:t>
      </w:r>
      <w:r w:rsidRPr="004E4437">
        <w:t>. godine</w:t>
      </w:r>
    </w:p>
    <w:p w:rsidRDefault="004E4437" w:rsidP="004E4437" w:rsidR="004E4437" w:rsidRPr="004E4437"/>
    <w:p w:rsidRDefault="004E4437" w:rsidP="004E4437" w:rsidR="004E4437" w:rsidRPr="004E4437">
      <w:r w:rsidRPr="004E4437">
        <w:t xml:space="preserve">                                                                                                          Stečajna sutkinja</w:t>
      </w:r>
    </w:p>
    <w:p w:rsidRDefault="004E4437" w:rsidP="00E776ED" w:rsidR="009C6444" w:rsidRPr="004E4437">
      <w:r w:rsidRPr="004E4437">
        <w:t xml:space="preserve">                                                                           </w:t>
      </w:r>
      <w:r w:rsidR="008655A4">
        <w:t xml:space="preserve">                       </w:t>
      </w:r>
      <w:r w:rsidR="00263653">
        <w:t xml:space="preserve">      </w:t>
      </w:r>
      <w:r w:rsidR="002016F9">
        <w:t xml:space="preserve">  </w:t>
      </w:r>
      <w:r w:rsidR="00263653">
        <w:t xml:space="preserve"> </w:t>
      </w:r>
      <w:r w:rsidR="00511D91">
        <w:t xml:space="preserve"> </w:t>
      </w:r>
      <w:r w:rsidR="00E776ED">
        <w:t xml:space="preserve">  </w:t>
      </w:r>
      <w:r w:rsidRPr="004E4437">
        <w:t>Mirna Vujčić</w:t>
      </w:r>
    </w:p>
    <w:p w:rsidRDefault="004E4437" w:rsidP="00511D91" w:rsidR="004E4437" w:rsidRPr="004E4437">
      <w:r w:rsidRPr="004E4437">
        <w:t xml:space="preserve"> </w:t>
      </w:r>
      <w:r w:rsidRPr="004E4437">
        <w:tab/>
      </w:r>
      <w:r w:rsidRPr="004E4437">
        <w:tab/>
      </w:r>
      <w:r w:rsidRPr="004E4437">
        <w:tab/>
      </w:r>
      <w:r w:rsidRPr="004E4437">
        <w:tab/>
      </w:r>
      <w:r w:rsidRPr="004E4437">
        <w:tab/>
      </w:r>
      <w:r w:rsidRPr="004E4437">
        <w:tab/>
      </w:r>
      <w:r w:rsidRPr="004E4437">
        <w:tab/>
      </w:r>
    </w:p>
    <w:p w:rsidRDefault="004E4437" w:rsidP="004E4437" w:rsidR="004E4437" w:rsidRPr="004E4437"/>
    <w:p w:rsidRDefault="004E4437" w:rsidP="004E4437" w:rsidR="004E4437" w:rsidRPr="00F52DD8">
      <w:pPr>
        <w:rPr>
          <w:b/>
          <w:sz w:val="20"/>
          <w:szCs w:val="20"/>
        </w:rPr>
      </w:pPr>
      <w:r w:rsidRPr="00F52DD8">
        <w:rPr>
          <w:b/>
          <w:sz w:val="20"/>
          <w:szCs w:val="20"/>
        </w:rPr>
        <w:t xml:space="preserve">NAPUTAK O PRAVNOM LIJEKU   </w:t>
      </w:r>
    </w:p>
    <w:p w:rsidRDefault="004E4437" w:rsidP="004E4437" w:rsidR="004E4437" w:rsidRPr="00F52DD8">
      <w:pPr>
        <w:rPr>
          <w:sz w:val="20"/>
          <w:szCs w:val="20"/>
        </w:rPr>
      </w:pPr>
      <w:r w:rsidRPr="00F52DD8">
        <w:rPr>
          <w:sz w:val="20"/>
          <w:szCs w:val="20"/>
        </w:rPr>
        <w:t xml:space="preserve">Protiv ovog rješenja dopuštena je žalba u roku od osam dana od </w:t>
      </w:r>
    </w:p>
    <w:p w:rsidRDefault="004E4437" w:rsidP="004E4437" w:rsidR="004E4437" w:rsidRPr="00F52DD8">
      <w:pPr>
        <w:rPr>
          <w:sz w:val="20"/>
          <w:szCs w:val="20"/>
        </w:rPr>
      </w:pPr>
      <w:r w:rsidRPr="00F52DD8">
        <w:rPr>
          <w:sz w:val="20"/>
          <w:szCs w:val="20"/>
        </w:rPr>
        <w:t xml:space="preserve">isteka osmog dana od dana objave rješenja na mrežnoj stranici </w:t>
      </w:r>
    </w:p>
    <w:p w:rsidRDefault="004E4437" w:rsidP="004E4437" w:rsidR="004E4437" w:rsidRPr="00F52DD8">
      <w:pPr>
        <w:rPr>
          <w:sz w:val="20"/>
          <w:szCs w:val="20"/>
        </w:rPr>
      </w:pPr>
      <w:r w:rsidRPr="00F52DD8">
        <w:rPr>
          <w:sz w:val="20"/>
          <w:szCs w:val="20"/>
        </w:rPr>
        <w:t xml:space="preserve">e-Oglasna ploča sudova. Žalba se podnosi Visokom trgovačkom </w:t>
      </w:r>
    </w:p>
    <w:p w:rsidRDefault="004E4437" w:rsidP="004E4437" w:rsidR="004E4437" w:rsidRPr="00F52DD8">
      <w:pPr>
        <w:rPr>
          <w:sz w:val="20"/>
          <w:szCs w:val="20"/>
        </w:rPr>
      </w:pPr>
      <w:r w:rsidRPr="00F52DD8">
        <w:rPr>
          <w:sz w:val="20"/>
          <w:szCs w:val="20"/>
        </w:rPr>
        <w:t xml:space="preserve">sudu Republike Hrvatske Zagreb putem ovoga suda u tri primjerka. </w:t>
      </w:r>
    </w:p>
    <w:p w:rsidRDefault="004E4437" w:rsidP="004E4437" w:rsidR="004E4437" w:rsidRPr="004E4437"/>
    <w:p w:rsidRDefault="00E776ED" w:rsidP="00E776ED" w:rsidR="00E776ED" w:rsidRPr="004E4437">
      <w:r w:rsidRPr="004E4437">
        <w:t xml:space="preserve">  </w:t>
      </w:r>
    </w:p>
    <w:p w:rsidRDefault="00E776ED" w:rsidP="00E776ED" w:rsidR="00E776ED" w:rsidRPr="00D60E5B">
      <w:r w:rsidRPr="00D60E5B">
        <w:t>DNA:</w:t>
      </w:r>
    </w:p>
    <w:p w:rsidRDefault="00E776ED" w:rsidP="00E776ED" w:rsidR="00E776ED" w:rsidRPr="00D60E5B">
      <w:r w:rsidRPr="00D60E5B">
        <w:t>1.Rješenje nepravomoćno</w:t>
      </w:r>
    </w:p>
    <w:p w:rsidRDefault="00E776ED" w:rsidP="00E776ED" w:rsidR="00E776ED" w:rsidRPr="00D60E5B">
      <w:r w:rsidRPr="00D60E5B">
        <w:t>2. Rješenje objaviti na mrežnoj stranici e-Oglasna ploča sudova,</w:t>
      </w:r>
    </w:p>
    <w:p w:rsidRDefault="00E776ED" w:rsidP="00E776ED" w:rsidR="00E776ED" w:rsidRPr="00D60E5B">
      <w:r w:rsidRPr="00D60E5B">
        <w:t>te i dostaviti:</w:t>
      </w:r>
    </w:p>
    <w:p w:rsidRDefault="00226300" w:rsidP="00E776ED" w:rsidR="00E776ED" w:rsidRPr="00D60E5B">
      <w:r>
        <w:t>- stečajnom</w:t>
      </w:r>
      <w:r w:rsidR="00E776ED" w:rsidRPr="00D60E5B">
        <w:t xml:space="preserve"> upravitelj</w:t>
      </w:r>
      <w:r>
        <w:t>u</w:t>
      </w:r>
      <w:r w:rsidR="00E776ED" w:rsidRPr="00D60E5B">
        <w:t xml:space="preserve"> </w:t>
      </w:r>
    </w:p>
    <w:p w:rsidRDefault="00E776ED" w:rsidP="00E776ED" w:rsidR="00E776ED" w:rsidRPr="00D60E5B">
      <w:r w:rsidRPr="00D60E5B">
        <w:t xml:space="preserve">- </w:t>
      </w:r>
      <w:r>
        <w:t>dužniku</w:t>
      </w:r>
      <w:r w:rsidRPr="00D60E5B">
        <w:t xml:space="preserve"> </w:t>
      </w:r>
    </w:p>
    <w:p w:rsidRDefault="00E776ED" w:rsidP="00E776ED" w:rsidR="00E776ED" w:rsidRPr="00D60E5B">
      <w:r w:rsidRPr="00D60E5B">
        <w:t>-  FINI Regionalni centar Osijek odmah i po pravomoćnosti</w:t>
      </w:r>
    </w:p>
    <w:p w:rsidRDefault="00E776ED" w:rsidP="00E776ED" w:rsidR="00E776ED" w:rsidRPr="00D60E5B">
      <w:r w:rsidRPr="00D60E5B">
        <w:t>- ŽDO Građansko-upravni odjel Slavonski Brod</w:t>
      </w:r>
    </w:p>
    <w:p w:rsidRDefault="00E776ED" w:rsidP="00E776ED" w:rsidR="00E776ED" w:rsidRPr="00D60E5B">
      <w:r w:rsidRPr="00D60E5B">
        <w:t>- Poreznoj upravi , Ispostavi Sl. Brod  po pravomoćnosti</w:t>
      </w:r>
    </w:p>
    <w:p w:rsidRDefault="00E776ED" w:rsidP="00E776ED" w:rsidR="00E776ED" w:rsidRPr="00D60E5B">
      <w:r w:rsidRPr="00D60E5B">
        <w:t xml:space="preserve">- sudskom registru odmah i po pravomoćnosti u elektronskom obliku </w:t>
      </w:r>
    </w:p>
    <w:p w:rsidRDefault="00E776ED" w:rsidP="00E776ED" w:rsidR="00E776ED" w:rsidRPr="00D60E5B">
      <w:r w:rsidRPr="00D60E5B">
        <w:t>- HZZO-u po pravomoćnosti</w:t>
      </w:r>
    </w:p>
    <w:p w:rsidRDefault="00E776ED" w:rsidP="00E776ED" w:rsidR="00E776ED">
      <w:r w:rsidRPr="00D60E5B">
        <w:t xml:space="preserve">- HZMO-u po pravomoćnosti    </w:t>
      </w:r>
    </w:p>
    <w:p w:rsidRDefault="004E4437" w:rsidP="004E4437" w:rsidR="004E4437" w:rsidRPr="004E4437"/>
    <w:sectPr w:rsidR="004E4437" w:rsidRPr="004E443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178A" w:rsidP="000656CE" w:rsidR="009C178A">
      <w:r>
        <w:separator/>
      </w:r>
    </w:p>
  </w:endnote>
  <w:endnote w:id="0" w:type="continuationSeparator">
    <w:p w:rsidRDefault="009C178A" w:rsidP="000656CE" w:rsidR="009C17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178A" w:rsidP="000656CE" w:rsidR="009C178A">
      <w:r>
        <w:separator/>
      </w:r>
    </w:p>
  </w:footnote>
  <w:footnote w:id="0" w:type="continuationSeparator">
    <w:p w:rsidRDefault="009C178A" w:rsidP="000656CE" w:rsidR="009C17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49B" w:rsidP="000656CE" w:rsidR="000656CE">
    <w:pPr>
      <w:pStyle w:val="Zaglavlje"/>
      <w:jc w:val="right"/>
    </w:pPr>
    <w:r>
      <w:rPr>
        <w:b/>
      </w:rPr>
      <w:t>Broj: 7/St-</w:t>
    </w:r>
    <w:r w:rsidR="004D2A19">
      <w:rPr>
        <w:b/>
      </w:rPr>
      <w:t>145</w:t>
    </w:r>
    <w:r w:rsidR="00D60E5B">
      <w:rPr>
        <w:b/>
      </w:rPr>
      <w:t>/2018-</w:t>
    </w:r>
    <w:r w:rsidR="00350D26">
      <w:rPr>
        <w:b/>
      </w:rPr>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4B"/>
    <w:rsid w:val="0000239D"/>
    <w:rsid w:val="0001038A"/>
    <w:rsid w:val="00011FF4"/>
    <w:rsid w:val="00020593"/>
    <w:rsid w:val="00034682"/>
    <w:rsid w:val="00035410"/>
    <w:rsid w:val="00053872"/>
    <w:rsid w:val="000656CE"/>
    <w:rsid w:val="00077B12"/>
    <w:rsid w:val="000A4C6D"/>
    <w:rsid w:val="000B2825"/>
    <w:rsid w:val="000E4C57"/>
    <w:rsid w:val="00113E26"/>
    <w:rsid w:val="0013722E"/>
    <w:rsid w:val="001653D7"/>
    <w:rsid w:val="001A5A80"/>
    <w:rsid w:val="001B2646"/>
    <w:rsid w:val="001D0689"/>
    <w:rsid w:val="001F6DEE"/>
    <w:rsid w:val="002008EA"/>
    <w:rsid w:val="002016F9"/>
    <w:rsid w:val="00223268"/>
    <w:rsid w:val="00226300"/>
    <w:rsid w:val="00231375"/>
    <w:rsid w:val="00231AB0"/>
    <w:rsid w:val="00263653"/>
    <w:rsid w:val="00276FB0"/>
    <w:rsid w:val="00283F08"/>
    <w:rsid w:val="0029243C"/>
    <w:rsid w:val="002A288B"/>
    <w:rsid w:val="002C2AB8"/>
    <w:rsid w:val="002C4E52"/>
    <w:rsid w:val="002E3599"/>
    <w:rsid w:val="00306FDD"/>
    <w:rsid w:val="00333294"/>
    <w:rsid w:val="003344A1"/>
    <w:rsid w:val="0034644F"/>
    <w:rsid w:val="00350D26"/>
    <w:rsid w:val="003559E5"/>
    <w:rsid w:val="00375554"/>
    <w:rsid w:val="003920E9"/>
    <w:rsid w:val="00394D84"/>
    <w:rsid w:val="003D0990"/>
    <w:rsid w:val="003E305C"/>
    <w:rsid w:val="003E5A32"/>
    <w:rsid w:val="00415608"/>
    <w:rsid w:val="00417D06"/>
    <w:rsid w:val="00466681"/>
    <w:rsid w:val="004807EB"/>
    <w:rsid w:val="00480C73"/>
    <w:rsid w:val="00490454"/>
    <w:rsid w:val="00496A5C"/>
    <w:rsid w:val="0049787D"/>
    <w:rsid w:val="004A4C97"/>
    <w:rsid w:val="004D2A19"/>
    <w:rsid w:val="004E01B6"/>
    <w:rsid w:val="004E4437"/>
    <w:rsid w:val="004F1337"/>
    <w:rsid w:val="00503E1D"/>
    <w:rsid w:val="0051077A"/>
    <w:rsid w:val="00511D91"/>
    <w:rsid w:val="00530958"/>
    <w:rsid w:val="0053253A"/>
    <w:rsid w:val="0054588A"/>
    <w:rsid w:val="005522C8"/>
    <w:rsid w:val="00562676"/>
    <w:rsid w:val="0058758D"/>
    <w:rsid w:val="005A3E16"/>
    <w:rsid w:val="005F445E"/>
    <w:rsid w:val="00603D63"/>
    <w:rsid w:val="006076DF"/>
    <w:rsid w:val="0062777E"/>
    <w:rsid w:val="006565A0"/>
    <w:rsid w:val="00671783"/>
    <w:rsid w:val="00673FB9"/>
    <w:rsid w:val="0067422A"/>
    <w:rsid w:val="00686E74"/>
    <w:rsid w:val="00695E8D"/>
    <w:rsid w:val="006A225D"/>
    <w:rsid w:val="00703252"/>
    <w:rsid w:val="00713E79"/>
    <w:rsid w:val="00716B42"/>
    <w:rsid w:val="00716B4F"/>
    <w:rsid w:val="007173F2"/>
    <w:rsid w:val="00731A2A"/>
    <w:rsid w:val="00745546"/>
    <w:rsid w:val="00761C9B"/>
    <w:rsid w:val="007779E3"/>
    <w:rsid w:val="007867AE"/>
    <w:rsid w:val="00786889"/>
    <w:rsid w:val="007907F4"/>
    <w:rsid w:val="00790998"/>
    <w:rsid w:val="007C5510"/>
    <w:rsid w:val="008216E0"/>
    <w:rsid w:val="008655A4"/>
    <w:rsid w:val="00915833"/>
    <w:rsid w:val="00944132"/>
    <w:rsid w:val="00954056"/>
    <w:rsid w:val="009665AE"/>
    <w:rsid w:val="00982B9D"/>
    <w:rsid w:val="00987193"/>
    <w:rsid w:val="00993FE4"/>
    <w:rsid w:val="009B1EBC"/>
    <w:rsid w:val="009C178A"/>
    <w:rsid w:val="009C6444"/>
    <w:rsid w:val="00A1449B"/>
    <w:rsid w:val="00A34963"/>
    <w:rsid w:val="00A52B70"/>
    <w:rsid w:val="00A55FC2"/>
    <w:rsid w:val="00AB097C"/>
    <w:rsid w:val="00B30F65"/>
    <w:rsid w:val="00B56F2F"/>
    <w:rsid w:val="00B66F60"/>
    <w:rsid w:val="00B71650"/>
    <w:rsid w:val="00B939B4"/>
    <w:rsid w:val="00BA1189"/>
    <w:rsid w:val="00BB2E02"/>
    <w:rsid w:val="00C3633E"/>
    <w:rsid w:val="00C41F87"/>
    <w:rsid w:val="00CA32A5"/>
    <w:rsid w:val="00CB328C"/>
    <w:rsid w:val="00CB534B"/>
    <w:rsid w:val="00CC74E1"/>
    <w:rsid w:val="00CE75E4"/>
    <w:rsid w:val="00D03C6F"/>
    <w:rsid w:val="00D219F0"/>
    <w:rsid w:val="00D21D17"/>
    <w:rsid w:val="00D2357F"/>
    <w:rsid w:val="00D27511"/>
    <w:rsid w:val="00D31710"/>
    <w:rsid w:val="00D3365A"/>
    <w:rsid w:val="00D46E93"/>
    <w:rsid w:val="00D55F26"/>
    <w:rsid w:val="00D60E5B"/>
    <w:rsid w:val="00D8500A"/>
    <w:rsid w:val="00DB052E"/>
    <w:rsid w:val="00DC63C0"/>
    <w:rsid w:val="00DD1A2B"/>
    <w:rsid w:val="00E11363"/>
    <w:rsid w:val="00E15A5B"/>
    <w:rsid w:val="00E50DC6"/>
    <w:rsid w:val="00E71899"/>
    <w:rsid w:val="00E7618E"/>
    <w:rsid w:val="00E776ED"/>
    <w:rsid w:val="00E90F3B"/>
    <w:rsid w:val="00EE0475"/>
    <w:rsid w:val="00EF730F"/>
    <w:rsid w:val="00F14B3E"/>
    <w:rsid w:val="00F16B02"/>
    <w:rsid w:val="00F5024D"/>
    <w:rsid w:val="00F52DD8"/>
    <w:rsid w:val="00F55B62"/>
    <w:rsid w:val="00F61798"/>
    <w:rsid w:val="00F76F7F"/>
    <w:rsid w:val="00F80421"/>
    <w:rsid w:val="00F8352B"/>
    <w:rsid w:val="00F92818"/>
    <w:rsid w:val="00FA0D90"/>
    <w:rsid w:val="00FA1FC0"/>
    <w:rsid w:val="00FB2097"/>
    <w:rsid w:val="00FB43EC"/>
    <w:rsid w:val="00FC4A70"/>
    <w:rsid w:val="00FD56F9"/>
    <w:rsid w:val="00FF434A"/>
    <w:rsid w:val="00FF5B7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7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7A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true" w:styleId="ZaglavljeChar" w:type="character">
    <w:name w:val="Zaglavlje Char"/>
    <w:basedOn w:val="Zadanifontodlomka"/>
    <w:link w:val="Zaglavlje"/>
    <w:uiPriority w:val="99"/>
    <w:rsid w:val="000656C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true" w:styleId="PodnojeChar" w:type="character">
    <w:name w:val="Podnožje Char"/>
    <w:basedOn w:val="Zadanifontodlomka"/>
    <w:link w:val="Podnoje"/>
    <w:uiPriority w:val="99"/>
    <w:rsid w:val="000656C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34682"/>
    <w:rPr>
      <w:color w:val="808080"/>
      <w:bdr w:space="0" w:sz="0" w:color="auto" w:val="none"/>
      <w:shd w:fill="auto" w:color="auto" w:val="clear"/>
    </w:rPr>
  </w:style>
  <w:style w:customStyle="true" w:styleId="eSPISCCParagraphDefaultFont" w:type="character">
    <w:name w:val="eSPIS_CC_Paragraph Default Font"/>
    <w:basedOn w:val="Zadanifontodlomka"/>
    <w:rsid w:val="000346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4682"/>
    <w:rPr>
      <w:bdr w:space="0" w:sz="0" w:color="auto" w:val="none"/>
      <w:shd w:fill="FFFFCC" w:color="auto" w:val="clear"/>
      <w:lang w:val="hr-HR"/>
    </w:rPr>
  </w:style>
  <w:style w:customStyle="true" w:styleId="PozadinaSvijetloCrvena" w:type="character">
    <w:name w:val="Pozadina_SvijetloCrvena"/>
    <w:basedOn w:val="eSPISCCParagraphDefaultFont"/>
    <w:rsid w:val="000346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46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7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7A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1" w:styleId="ZaglavljeChar" w:type="character">
    <w:name w:val="Zaglavlje Char"/>
    <w:basedOn w:val="Zadanifontodlomka"/>
    <w:link w:val="Zaglavlje"/>
    <w:uiPriority w:val="99"/>
    <w:rsid w:val="000656C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1" w:styleId="PodnojeChar" w:type="character">
    <w:name w:val="Podnožje Char"/>
    <w:basedOn w:val="Zadanifontodlomka"/>
    <w:link w:val="Podnoje"/>
    <w:uiPriority w:val="99"/>
    <w:rsid w:val="000656C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34682"/>
    <w:rPr>
      <w:color w:val="808080"/>
      <w:bdr w:color="auto" w:space="0" w:sz="0" w:val="none"/>
      <w:shd w:color="auto" w:fill="auto" w:val="clear"/>
    </w:rPr>
  </w:style>
  <w:style w:customStyle="1" w:styleId="eSPISCCParagraphDefaultFont" w:type="character">
    <w:name w:val="eSPIS_CC_Paragraph Default Font"/>
    <w:basedOn w:val="Zadanifontodlomka"/>
    <w:rsid w:val="000346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4682"/>
    <w:rPr>
      <w:bdr w:color="auto" w:space="0" w:sz="0" w:val="none"/>
      <w:shd w:color="auto" w:fill="FFFFCC" w:val="clear"/>
      <w:lang w:val="hr-HR"/>
    </w:rPr>
  </w:style>
  <w:style w:customStyle="1" w:styleId="PozadinaSvijetloCrvena" w:type="character">
    <w:name w:val="Pozadina_SvijetloCrvena"/>
    <w:basedOn w:val="eSPISCCParagraphDefaultFont"/>
    <w:rsid w:val="000346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46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969333">
      <w:bodyDiv w:val="true"/>
      <w:marLeft w:val="0"/>
      <w:marRight w:val="0"/>
      <w:marTop w:val="0"/>
      <w:marBottom w:val="0"/>
      <w:divBdr>
        <w:top w:space="0" w:sz="0" w:color="auto" w:val="none"/>
        <w:left w:space="0" w:sz="0" w:color="auto" w:val="none"/>
        <w:bottom w:space="0" w:sz="0" w:color="auto" w:val="none"/>
        <w:right w:space="0" w:sz="0" w:color="auto" w:val="none"/>
      </w:divBdr>
    </w:div>
    <w:div w:id="467473255">
      <w:bodyDiv w:val="true"/>
      <w:marLeft w:val="0"/>
      <w:marRight w:val="0"/>
      <w:marTop w:val="0"/>
      <w:marBottom w:val="0"/>
      <w:divBdr>
        <w:top w:space="0" w:sz="0" w:color="auto" w:val="none"/>
        <w:left w:space="0" w:sz="0" w:color="auto" w:val="none"/>
        <w:bottom w:space="0" w:sz="0" w:color="auto" w:val="none"/>
        <w:right w:space="0" w:sz="0" w:color="auto" w:val="none"/>
      </w:divBdr>
    </w:div>
    <w:div w:id="895626817">
      <w:bodyDiv w:val="true"/>
      <w:marLeft w:val="0"/>
      <w:marRight w:val="0"/>
      <w:marTop w:val="0"/>
      <w:marBottom w:val="0"/>
      <w:divBdr>
        <w:top w:space="0" w:sz="0" w:color="auto" w:val="none"/>
        <w:left w:space="0" w:sz="0" w:color="auto" w:val="none"/>
        <w:bottom w:space="0" w:sz="0" w:color="auto" w:val="none"/>
        <w:right w:space="0" w:sz="0" w:color="auto" w:val="none"/>
      </w:divBdr>
    </w:div>
    <w:div w:id="914899701">
      <w:bodyDiv w:val="true"/>
      <w:marLeft w:val="0"/>
      <w:marRight w:val="0"/>
      <w:marTop w:val="0"/>
      <w:marBottom w:val="0"/>
      <w:divBdr>
        <w:top w:space="0" w:sz="0" w:color="auto" w:val="none"/>
        <w:left w:space="0" w:sz="0" w:color="auto" w:val="none"/>
        <w:bottom w:space="0" w:sz="0" w:color="auto" w:val="none"/>
        <w:right w:space="0" w:sz="0" w:color="auto" w:val="none"/>
      </w:divBdr>
    </w:div>
    <w:div w:id="936139844">
      <w:bodyDiv w:val="true"/>
      <w:marLeft w:val="0"/>
      <w:marRight w:val="0"/>
      <w:marTop w:val="0"/>
      <w:marBottom w:val="0"/>
      <w:divBdr>
        <w:top w:space="0" w:sz="0" w:color="auto" w:val="none"/>
        <w:left w:space="0" w:sz="0" w:color="auto" w:val="none"/>
        <w:bottom w:space="0" w:sz="0" w:color="auto" w:val="none"/>
        <w:right w:space="0" w:sz="0" w:color="auto" w:val="none"/>
      </w:divBdr>
    </w:div>
    <w:div w:id="1065492975">
      <w:bodyDiv w:val="true"/>
      <w:marLeft w:val="0"/>
      <w:marRight w:val="0"/>
      <w:marTop w:val="0"/>
      <w:marBottom w:val="0"/>
      <w:divBdr>
        <w:top w:space="0" w:sz="0" w:color="auto" w:val="none"/>
        <w:left w:space="0" w:sz="0" w:color="auto" w:val="none"/>
        <w:bottom w:space="0" w:sz="0" w:color="auto" w:val="none"/>
        <w:right w:space="0" w:sz="0" w:color="auto" w:val="none"/>
      </w:divBdr>
    </w:div>
    <w:div w:id="1460995274">
      <w:bodyDiv w:val="true"/>
      <w:marLeft w:val="0"/>
      <w:marRight w:val="0"/>
      <w:marTop w:val="0"/>
      <w:marBottom w:val="0"/>
      <w:divBdr>
        <w:top w:space="0" w:sz="0" w:color="auto" w:val="none"/>
        <w:left w:space="0" w:sz="0" w:color="auto" w:val="none"/>
        <w:bottom w:space="0" w:sz="0" w:color="auto" w:val="none"/>
        <w:right w:space="0" w:sz="0" w:color="auto" w:val="none"/>
      </w:divBdr>
    </w:div>
    <w:div w:id="2057003096">
      <w:bodyDiv w:val="true"/>
      <w:marLeft w:val="0"/>
      <w:marRight w:val="0"/>
      <w:marTop w:val="0"/>
      <w:marBottom w:val="0"/>
      <w:divBdr>
        <w:top w:space="0" w:sz="0" w:color="auto" w:val="none"/>
        <w:left w:space="0" w:sz="0" w:color="auto" w:val="none"/>
        <w:bottom w:space="0" w:sz="0" w:color="auto" w:val="none"/>
        <w:right w:space="0" w:sz="0" w:color="auto" w:val="none"/>
      </w:divBdr>
    </w:div>
    <w:div w:id="2100908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1385160.78</izvorni_sadrzaj>
    <derivirana_varijabla naziv="DomainObject.Predmet.InicijalnaVrijednost_1">1385160.78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St-145/2018</izvorni_sadrzaj>
    <derivirana_varijabla naziv="DomainObject.Predmet.OznakaBroj_1">St-145/2018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NON-STOP j.d.o.o. za poljoprivrednu proizvodnju, trgovinu, usluge i prijevoz</izvorni_sadrzaj>
    <derivirana_varijabla naziv="DomainObject.Predmet.ProtustrankaFormated_1">  NON-STOP j.d.o.o. za poljoprivrednu proizvodnju, trgovinu, usluge i prijevoz</derivirana_varijabla>
  </DomainObject.Predmet.ProtustrankaFormated>
  <DomainObject.Predmet.ProtustrankaFormatedOIB>
    <izvorni_sadrzaj>  NON-STOP j.d.o.o. za poljoprivrednu proizvodnju, trgovinu, usluge i prijevoz, OIB 47951507710</izvorni_sadrzaj>
    <derivirana_varijabla naziv="DomainObject.Predmet.ProtustrankaFormatedOIB_1">  NON-STOP j.d.o.o. za poljoprivrednu proizvodnju, trgovinu, usluge i prijevoz, OIB 47951507710</derivirana_varijabla>
  </DomainObject.Predmet.ProtustrankaFormatedOIB>
  <DomainObject.Predmet.ProtustrankaFormatedWithAdress>
    <izvorni_sadrzaj> NON-STOP j.d.o.o. za poljoprivrednu proizvodnju, trgovinu, usluge i prijevoz, Savska 86, 35213 Oprisavci</izvorni_sadrzaj>
    <derivirana_varijabla naziv="DomainObject.Predmet.ProtustrankaFormatedWithAdress_1"> NON-STOP j.d.o.o. za poljoprivrednu proizvodnju, trgovinu, usluge i prijevoz, Savska 86, 35213 Oprisavci</derivirana_varijabla>
  </DomainObject.Predmet.ProtustrankaFormatedWithAdress>
  <DomainObject.Predmet.ProtustrankaFormatedWithAdressOIB>
    <izvorni_sadrzaj> NON-STOP j.d.o.o. za poljoprivrednu proizvodnju, trgovinu, usluge i prijevoz, OIB 47951507710, Savska 86, 35213 Oprisavci</izvorni_sadrzaj>
    <derivirana_varijabla naziv="DomainObject.Predmet.ProtustrankaFormatedWithAdressOIB_1"> NON-STOP j.d.o.o. za poljoprivrednu proizvodnju, trgovinu, usluge i prijevoz, OIB 47951507710, Savska 86, 35213 Oprisavci</derivirana_varijabla>
  </DomainObject.Predmet.ProtustrankaFormatedWithAdressOIB>
  <DomainObject.Predmet.ProtustrankaWithAdress>
    <izvorni_sadrzaj>NON-STOP j.d.o.o. za poljoprivrednu proizvodnju, trgovinu, usluge i prijevoz Savska 86, 35213 Oprisavci</izvorni_sadrzaj>
    <derivirana_varijabla naziv="DomainObject.Predmet.ProtustrankaWithAdress_1">NON-STOP j.d.o.o. za poljoprivrednu proizvodnju, trgovinu, usluge i prijevoz Savska 86, 35213 Oprisavci</derivirana_varijabla>
  </DomainObject.Predmet.ProtustrankaWithAdress>
  <DomainObject.Predmet.ProtustrankaWithAdressOIB>
    <izvorni_sadrzaj>NON-STOP j.d.o.o. za poljoprivrednu proizvodnju, trgovinu, usluge i prijevoz, OIB 47951507710, Savska 86, 35213 Oprisavci</izvorni_sadrzaj>
    <derivirana_varijabla naziv="DomainObject.Predmet.ProtustrankaWithAdressOIB_1">NON-STOP j.d.o.o. za poljoprivrednu proizvodnju, trgovinu, usluge i prijevoz, OIB 47951507710, Savska 86, 35213 Oprisavci</derivirana_varijabla>
  </DomainObject.Predmet.ProtustrankaWithAdressOIB>
  <DomainObject.Predmet.ProtustrankaNazivFormated>
    <izvorni_sadrzaj>NON-STOP j.d.o.o. za poljoprivrednu proizvodnju, trgovinu, usluge i prijevoz</izvorni_sadrzaj>
    <derivirana_varijabla naziv="DomainObject.Predmet.ProtustrankaNazivFormated_1">NON-STOP j.d.o.o. za poljoprivrednu proizvodnju, trgovinu, usluge i prijevoz</derivirana_varijabla>
  </DomainObject.Predmet.ProtustrankaNazivFormated>
  <DomainObject.Predmet.ProtustrankaNazivFormatedOIB>
    <izvorni_sadrzaj>NON-STOP j.d.o.o. za poljoprivrednu proizvodnju, trgovinu, usluge i prijevoz, OIB 47951507710</izvorni_sadrzaj>
    <derivirana_varijabla naziv="DomainObject.Predmet.ProtustrankaNazivFormatedOIB_1">NON-STOP j.d.o.o. za poljoprivrednu proizvodnju, trgovinu, usluge i prijevoz, OIB 47951507710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NON-STOP j.d.o.o. za poljoprivrednu proizvodnju, trgovinu, usluge i prijevoz</item>
    </izvorni_sadrzaj>
    <derivirana_varijabla naziv="DomainObject.Predmet.ProtuStrankaListFormated_1">
      <item>NON-STOP j.d.o.o. za poljoprivrednu proizvodnju, trgovinu, usluge i prijevoz</item>
    </derivirana_varijabla>
  </DomainObject.Predmet.ProtuStrankaListFormated>
  <DomainObject.Predmet.ProtuStrankaListFormatedOIB>
    <izvorni_sadrzaj>
      <item>NON-STOP j.d.o.o. za poljoprivrednu proizvodnju, trgovinu, usluge i prijevoz, OIB 47951507710</item>
    </izvorni_sadrzaj>
    <derivirana_varijabla naziv="DomainObject.Predmet.ProtuStrankaListFormatedOIB_1">
      <item>NON-STOP j.d.o.o. za poljoprivrednu proizvodnju, trgovinu, usluge i prijevoz, OIB 47951507710</item>
    </derivirana_varijabla>
  </DomainObject.Predmet.ProtuStrankaListFormatedOIB>
  <DomainObject.Predmet.ProtuStrankaListFormatedWithAdress>
    <izvorni_sadrzaj>
      <item>NON-STOP j.d.o.o. za poljoprivrednu proizvodnju, trgovinu, usluge i prijevoz, Savska 86, 35213 Oprisavci</item>
    </izvorni_sadrzaj>
    <derivirana_varijabla naziv="DomainObject.Predmet.ProtuStrankaListFormatedWithAdress_1">
      <item>NON-STOP j.d.o.o. za poljoprivrednu proizvodnju, trgovinu, usluge i prijevoz, Savska 86, 35213 Oprisavci</item>
    </derivirana_varijabla>
  </DomainObject.Predmet.ProtuStrankaListFormatedWithAdress>
  <DomainObject.Predmet.ProtuStrankaListFormatedWithAdressOIB>
    <izvorni_sadrzaj>
      <item>NON-STOP j.d.o.o. za poljoprivrednu proizvodnju, trgovinu, usluge i prijevoz, OIB 47951507710, Savska 86, 35213 Oprisavci</item>
    </izvorni_sadrzaj>
    <derivirana_varijabla naziv="DomainObject.Predmet.ProtuStrankaListFormatedWithAdressOIB_1">
      <item>NON-STOP j.d.o.o. za poljoprivrednu proizvodnju, trgovinu, usluge i prijevoz, OIB 47951507710, Savska 86, 35213 Oprisavci</item>
    </derivirana_varijabla>
  </DomainObject.Predmet.ProtuStrankaListFormatedWithAdressOIB>
  <DomainObject.Predmet.ProtuStrankaListNazivFormated>
    <izvorni_sadrzaj>
      <item>NON-STOP j.d.o.o. za poljoprivrednu proizvodnju, trgovinu, usluge i prijevoz</item>
    </izvorni_sadrzaj>
    <derivirana_varijabla naziv="DomainObject.Predmet.ProtuStrankaListNazivFormated_1">
      <item>NON-STOP j.d.o.o. za poljoprivrednu proizvodnju, trgovinu, usluge i prijevoz</item>
    </derivirana_varijabla>
  </DomainObject.Predmet.ProtuStrankaListNazivFormated>
  <DomainObject.Predmet.ProtuStrankaListNazivFormatedOIB>
    <izvorni_sadrzaj>
      <item>NON-STOP j.d.o.o. za poljoprivrednu proizvodnju, trgovinu, usluge i prijevoz, OIB 47951507710</item>
    </izvorni_sadrzaj>
    <derivirana_varijabla naziv="DomainObject.Predmet.ProtuStrankaListNazivFormatedOIB_1">
      <item>NON-STOP j.d.o.o. za poljoprivrednu proizvodnju, trgovinu, usluge i prijevoz, OIB 47951507710</item>
    </derivirana_varijabla>
  </DomainObject.Predmet.ProtuStrankaListNazivFormatedOIB>
  <DomainObject.Predmet.OstaliListFormated>
    <izvorni_sadrzaj>
      <item>Neda Kovačević</item>
    </izvorni_sadrzaj>
    <derivirana_varijabla naziv="DomainObject.Predmet.OstaliListFormated_1">
      <item>Neda Kovačević</item>
    </derivirana_varijabla>
  </DomainObject.Predmet.OstaliListFormated>
  <DomainObject.Predmet.OstaliListFormatedOIB>
    <izvorni_sadrzaj>
      <item>Neda Kovačević, OIB 53995421190</item>
    </izvorni_sadrzaj>
    <derivirana_varijabla naziv="DomainObject.Predmet.OstaliListFormatedOIB_1">
      <item>Neda Kovačević, OIB 53995421190</item>
    </derivirana_varijabla>
  </DomainObject.Predmet.OstaliListFormatedOIB>
  <DomainObject.Predmet.OstaliListFormatedWithAdress>
    <izvorni_sadrzaj>
      <item>Neda Kovačević, Savska 86, 35000 Slavonski Brod</item>
    </izvorni_sadrzaj>
    <derivirana_varijabla naziv="DomainObject.Predmet.OstaliListFormatedWithAdress_1">
      <item>Neda Kovačević, Savska 86, 35000 Slavonski Brod</item>
    </derivirana_varijabla>
  </DomainObject.Predmet.OstaliListFormatedWithAdress>
  <DomainObject.Predmet.OstaliListFormatedWithAdressOIB>
    <izvorni_sadrzaj>
      <item>Neda Kovačević, OIB 53995421190, Savska 86, 35000 Slavonski Brod</item>
    </izvorni_sadrzaj>
    <derivirana_varijabla naziv="DomainObject.Predmet.OstaliListFormatedWithAdressOIB_1">
      <item>Neda Kovačević, OIB 53995421190, Savska 86, 35000 Slavonski Brod</item>
    </derivirana_varijabla>
  </DomainObject.Predmet.OstaliListFormatedWithAdressOIB>
  <DomainObject.Predmet.OstaliListNazivFormated>
    <izvorni_sadrzaj>
      <item>Neda Kovačević</item>
    </izvorni_sadrzaj>
    <derivirana_varijabla naziv="DomainObject.Predmet.OstaliListNazivFormated_1">
      <item>Neda Kovačević</item>
    </derivirana_varijabla>
  </DomainObject.Predmet.OstaliListNazivFormated>
  <DomainObject.Predmet.OstaliListNazivFormatedOIB>
    <izvorni_sadrzaj>
      <item>Neda Kovačević, OIB 53995421190</item>
    </izvorni_sadrzaj>
    <derivirana_varijabla naziv="DomainObject.Predmet.OstaliListNazivFormatedOIB_1">
      <item>Neda Kovačević, OIB 53995421190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NON-STOP j.d.o.o. za poljoprivrednu proizvodnju, trgovinu, usluge i prijevoz</izvorni_sadrzaj>
    <derivirana_varijabla naziv="DomainObject.Predmet.ProtustrankaIDrugi_1">NON-STOP j.d.o.o. za poljoprivrednu proizvodnju, trgovinu, usluge i prijevoz</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NON-STOP j.d.o.o. za poljoprivrednu proizvodnju, trgovinu, usluge i prijevoz, OIB 47951507710, Savska 86, 35213 Oprisavci</izvorni_sadrzaj>
    <derivirana_varijabla naziv="DomainObject.Predmet.ProtustrankaIDrugiAdressOIB_1">NON-STOP j.d.o.o. za poljoprivrednu proizvodnju, trgovinu, usluge i prijevoz, OIB 47951507710, Savska 86, 35213 Oprisavci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NON-STOP j.d.o.o. za poljoprivrednu proizvodnju, trgovinu, usluge i prijevoz</item>
      <item>Neda Kovačević</item>
    </izvorni_sadrzaj>
    <derivirana_varijabla naziv="DomainObject.Predmet.SudioniciListNaziv_1">
      <item>Financijska agencija</item>
      <item>NON-STOP j.d.o.o. za poljoprivrednu proizvodnju, trgovinu, usluge i prijevoz</item>
      <item>Neda Kovačević</item>
    </derivirana_varijabla>
  </DomainObject.Predmet.SudioniciListNaziv>
  <DomainObject.Predmet.SudioniciListAdressOIB>
    <izvorni_sadrzaj>
      <item>Financijska agencija, OIB 85821130368, Ulica grada Vukovara 70,10000 Zagreb</item>
      <item>NON-STOP j.d.o.o. za poljoprivrednu proizvodnju, trgovinu, usluge i prijevoz, OIB 47951507710, Savska 86,35213 Oprisavci</item>
      <item>Neda Kovačević, OIB 53995421190, Savska 86,35000 Slavonski Brod</item>
    </izvorni_sadrzaj>
    <derivirana_varijabla naziv="DomainObject.Predmet.SudioniciListAdressOIB_1">
      <item>Financijska agencija, OIB 85821130368, Ulica grada Vukovara 70,10000 Zagreb</item>
      <item>NON-STOP j.d.o.o. za poljoprivrednu proizvodnju, trgovinu, usluge i prijevoz, OIB 47951507710, Savska 86,35213 Oprisavci</item>
      <item>Neda Kovačević, OIB 53995421190, Savska 86,35000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47951507710</item>
      <item>, OIB 53995421190</item>
    </izvorni_sadrzaj>
    <derivirana_varijabla naziv="DomainObject.Predmet.SudioniciListNazivOIB_1">
      <item>, OIB 85821130368</item>
      <item>, OIB 47951507710</item>
      <item>, OIB 53995421190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Bojanić, OIB 32886956915, Bračka 179 Osijek</item>
    </izvorni_sadrzaj>
    <derivirana_varijabla naziv="DomainObject.Predmet.StecajniUpraviteljiListAddressOIB_1">
      <item>Nikola Bojanić, OIB 32886956915, Bračka 179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St-145/2018-6</izvorni_sadrzaj>
    <derivirana_varijabla naziv="DomainObject.PredzadnjaOdlukaIzPredmeta.Oznaka_1">St-145/2018-6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6D9D96-3228-4DB7-BEF6-3DA8CC0562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1087</properties:Words>
  <properties:Characters>6089</properties:Characters>
  <properties:Lines>130</properties:Lines>
  <properties:Paragraphs>47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2019-01-11T08:11:00Z</dcterms:created>
  <dc:creator>wsadmin</dc:creator>
  <cp:lastModifiedBy>wsadmin</cp:lastModifiedBy>
  <cp:lastPrinted>2019-01-11T08:25:00Z</cp:lastPrinted>
  <dcterms:modified xmlns:xsi="http://www.w3.org/2001/XMLSchema-instance" xsi:type="dcterms:W3CDTF">2019-01-11T08:28:00Z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(St-145-2018-11.01.2019. NON-STOP .docx)</vt:lpwstr>
  </prop:property>
  <prop:property name="CC_coloring" pid="4" fmtid="{D5CDD505-2E9C-101B-9397-08002B2CF9AE}">
    <vt:bool>false</vt:bool>
  </prop:property>
  <prop:property name="BrojStranica" pid="5" fmtid="{D5CDD505-2E9C-101B-9397-08002B2CF9AE}">
    <vt:i4>3</vt:i4>
  </prop:property>
</prop:Properties>
</file>