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7ac8" w14:paraId="5597ac8" w:rsidRDefault="003E63F6" w:rsidR="00095293" w:rsidRPr="0013716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Zagreb, Amruševa 2/II</w:t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7 St-</w:t>
      </w:r>
      <w:r w:rsidR="0066761C">
        <w:rPr>
          <w:rFonts w:hAnsi="Times New Roman" w:ascii="Times New Roman"/>
          <w:sz w:val="24"/>
          <w:szCs w:val="24"/>
        </w:rPr>
        <w:t>6653/16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137168" w:rsidR="00137168" w:rsidRPr="00137168">
      <w:pPr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137168" w:rsidRPr="00137168">
        <w:rPr>
          <w:rFonts w:hAnsi="Times New Roman" w:ascii="Times New Roman"/>
          <w:sz w:val="24"/>
          <w:szCs w:val="24"/>
        </w:rPr>
        <w:t xml:space="preserve">TRGOVAČKI SUD U ZAGREBU po sucu pojedincu Vesni Malenica kao stečajnom sucu u stečajnom postupku nad </w:t>
      </w:r>
      <w:r w:rsidR="0066761C">
        <w:rPr>
          <w:rFonts w:hAnsi="Times New Roman" w:ascii="Times New Roman"/>
          <w:sz w:val="24"/>
          <w:szCs w:val="24"/>
        </w:rPr>
        <w:t>stečajnom masom iza dužnika</w:t>
      </w:r>
      <w:r w:rsidR="00137168" w:rsidRPr="00137168">
        <w:rPr>
          <w:rFonts w:hAnsi="Times New Roman" w:ascii="Times New Roman"/>
          <w:sz w:val="24"/>
          <w:szCs w:val="24"/>
        </w:rPr>
        <w:t xml:space="preserve"> </w:t>
      </w:r>
      <w:r w:rsidR="0066761C" w:rsidRPr="003A63B7">
        <w:rPr>
          <w:rFonts w:hAnsi="Times New Roman" w:ascii="Times New Roman"/>
          <w:szCs w:val="24"/>
        </w:rPr>
        <w:t xml:space="preserve">ACM-RIS d. o. o. u stečaju, </w:t>
      </w:r>
      <w:r w:rsidR="0066761C">
        <w:rPr>
          <w:rFonts w:hAnsi="Times New Roman" w:ascii="Times New Roman"/>
          <w:szCs w:val="24"/>
        </w:rPr>
        <w:t>Zagreb, Zaharova 3, OIB 89943572325, 7. prosinca 2016.</w:t>
      </w: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137168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</w:t>
      </w:r>
      <w:r w:rsidR="0066761C" w:rsidRPr="00137168">
        <w:rPr>
          <w:rFonts w:hAnsi="Times New Roman" w:ascii="Times New Roman"/>
          <w:sz w:val="24"/>
          <w:szCs w:val="24"/>
        </w:rPr>
        <w:t xml:space="preserve">nad </w:t>
      </w:r>
      <w:r w:rsidR="0066761C">
        <w:rPr>
          <w:rFonts w:hAnsi="Times New Roman" w:ascii="Times New Roman"/>
          <w:sz w:val="24"/>
          <w:szCs w:val="24"/>
        </w:rPr>
        <w:t>stečajnom masom iza dužnika</w:t>
      </w:r>
      <w:r w:rsidR="0066761C" w:rsidRPr="00137168">
        <w:rPr>
          <w:rFonts w:hAnsi="Times New Roman" w:ascii="Times New Roman"/>
          <w:sz w:val="24"/>
          <w:szCs w:val="24"/>
        </w:rPr>
        <w:t xml:space="preserve"> </w:t>
      </w:r>
      <w:r w:rsidR="0066761C" w:rsidRPr="003A63B7">
        <w:rPr>
          <w:rFonts w:hAnsi="Times New Roman" w:ascii="Times New Roman"/>
          <w:szCs w:val="24"/>
        </w:rPr>
        <w:t xml:space="preserve">ACM-RIS d. o. o. u stečaju, </w:t>
      </w:r>
      <w:r w:rsidR="0066761C">
        <w:rPr>
          <w:rFonts w:hAnsi="Times New Roman" w:ascii="Times New Roman"/>
          <w:szCs w:val="24"/>
        </w:rPr>
        <w:t>Zagreb, Zaharova 3, OIB 89943572325</w:t>
      </w:r>
      <w:r w:rsidR="002E4774" w:rsidRPr="00137168">
        <w:rPr>
          <w:rFonts w:hAnsi="Times New Roman" w:ascii="Times New Roman"/>
          <w:sz w:val="24"/>
          <w:szCs w:val="24"/>
        </w:rPr>
        <w:t xml:space="preserve">, </w:t>
      </w:r>
      <w:r w:rsidRPr="00137168">
        <w:rPr>
          <w:rFonts w:hAnsi="Times New Roman" w:ascii="Times New Roman"/>
          <w:sz w:val="24"/>
          <w:szCs w:val="24"/>
        </w:rPr>
        <w:t xml:space="preserve">za dan </w:t>
      </w:r>
      <w:r w:rsidR="00203D3B">
        <w:rPr>
          <w:rFonts w:hAnsi="Times New Roman" w:ascii="Times New Roman"/>
          <w:sz w:val="24"/>
          <w:szCs w:val="24"/>
        </w:rPr>
        <w:t>14. veljače</w:t>
      </w:r>
      <w:r w:rsidR="00137168" w:rsidRPr="00137168">
        <w:rPr>
          <w:rFonts w:hAnsi="Times New Roman" w:ascii="Times New Roman"/>
          <w:sz w:val="24"/>
          <w:szCs w:val="24"/>
        </w:rPr>
        <w:t xml:space="preserve"> 2017</w:t>
      </w:r>
      <w:r w:rsidR="00070CFB" w:rsidRPr="00137168">
        <w:rPr>
          <w:rFonts w:hAnsi="Times New Roman" w:ascii="Times New Roman"/>
          <w:sz w:val="24"/>
          <w:szCs w:val="24"/>
        </w:rPr>
        <w:t xml:space="preserve">. u </w:t>
      </w:r>
      <w:r w:rsidR="00137168" w:rsidRPr="00137168">
        <w:rPr>
          <w:rFonts w:hAnsi="Times New Roman" w:ascii="Times New Roman"/>
          <w:sz w:val="24"/>
          <w:szCs w:val="24"/>
        </w:rPr>
        <w:t>9,30</w:t>
      </w:r>
      <w:r w:rsidR="00203D3B">
        <w:rPr>
          <w:rFonts w:hAnsi="Times New Roman" w:ascii="Times New Roman"/>
          <w:sz w:val="24"/>
          <w:szCs w:val="24"/>
        </w:rPr>
        <w:t xml:space="preserve"> sati, soba 93</w:t>
      </w:r>
      <w:r w:rsidR="005A2038" w:rsidRPr="00137168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F625B7" w:rsidRPr="00137168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 xml:space="preserve">Zagreb, </w:t>
      </w:r>
      <w:r w:rsidR="000855D5">
        <w:rPr>
          <w:rFonts w:hAnsi="Times New Roman" w:ascii="Times New Roman"/>
          <w:sz w:val="24"/>
          <w:szCs w:val="24"/>
        </w:rPr>
        <w:t>7. prosinac</w:t>
      </w:r>
      <w:r w:rsidR="00137168" w:rsidRPr="00137168">
        <w:rPr>
          <w:rFonts w:hAnsi="Times New Roman" w:ascii="Times New Roman"/>
          <w:sz w:val="24"/>
          <w:szCs w:val="24"/>
        </w:rPr>
        <w:t xml:space="preserve"> 2016.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Vesna Malenica</w:t>
      </w:r>
      <w:r w:rsidR="00713C8F">
        <w:rPr>
          <w:rFonts w:hAnsi="Times New Roman" w:ascii="Times New Roman"/>
          <w:sz w:val="24"/>
          <w:szCs w:val="24"/>
        </w:rPr>
        <w:t xml:space="preserve"> v. r.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713C8F" w:rsidP="00AB7A2F" w:rsidR="00713C8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13C8F" w:rsidP="00995CE9" w:rsidR="00713C8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7348" w:rsidP="00F625B7" w:rsidR="00BE7348" w:rsidRPr="00137168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13716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55D5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168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78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3B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63F6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61C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3C8F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67D0D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5AE3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E63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63F6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C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E63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63F6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C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C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C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C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6653</izvorni_sadrzaj>
    <derivirana_varijabla naziv="DomainObject.Predmet.Broj_1">6653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svez do 15.  u IP ormar br.19
16. dio u ref.</izvorni_sadrzaj>
    <derivirana_varijabla naziv="DomainObject.Predmet.Opis_1">1 svez do 15.  u IP ormar br.19
16. dio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St-6653/2016</izvorni_sadrzaj>
    <derivirana_varijabla naziv="DomainObject.Predmet.OznakaBroj_1">St-6653/2016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ACM-RIS, Industrija gumenih proizvoda, društvo s ograničenom odgovornošću - u stečaju</izvorni_sadrzaj>
    <derivirana_varijabla naziv="DomainObject.Predmet.ProtustrankaFormated_1">  Stečajna masa iza ACM-RIS, Industrija gumenih proizvoda, društvo s ograničenom odgovornošću - u stečaju</derivirana_varijabla>
  </DomainObject.Predmet.ProtustrankaFormated>
  <DomainObject.Predmet.ProtustrankaFormatedOIB>
    <izvorni_sadrzaj>  Stečajna masa iza ACM-RIS, Industrija gumenih proizvoda, društvo s ograničenom odgovornošću - u stečaju, OIB 89943572325</izvorni_sadrzaj>
    <derivirana_varijabla naziv="DomainObject.Predmet.ProtustrankaFormatedOIB_1">  Stečajna masa iza ACM-RIS, Industrija gumenih proizvoda, društvo s ograničenom odgovornošću - u stečaju, OIB 89943572325</derivirana_varijabla>
  </DomainObject.Predmet.ProtustrankaFormatedOIB>
  <DomainObject.Predmet.ProtustrankaFormatedWithAdress>
    <izvorni_sadrzaj> Stečajna masa iza ACM-RIS, Industrija gumenih proizvoda, društvo s ograničenom odgovornošću - u stečaju, Zaharova 3, 10000 Zagreb</izvorni_sadrzaj>
    <derivirana_varijabla naziv="DomainObject.Predmet.ProtustrankaFormatedWithAdress_1"> Stečajna masa iza ACM-RIS, Industrija gumenih proizvoda, društvo s ograničenom odgovornošću - u stečaju, Zaharova 3, 10000 Zagreb</derivirana_varijabla>
  </DomainObject.Predmet.ProtustrankaFormatedWithAdress>
  <DomainObject.Predmet.ProtustrankaFormatedWithAdressOIB>
    <izvorni_sadrzaj> Stečajna masa iza ACM-RIS, Industrija gumenih proizvoda, društvo s ograničenom odgovornošću - u stečaju, OIB 89943572325, Zaharova 3, 10000 Zagreb</izvorni_sadrzaj>
    <derivirana_varijabla naziv="DomainObject.Predmet.ProtustrankaFormatedWithAdressOIB_1"> Stečajna masa iza ACM-RIS, Industrija gumenih proizvoda, društvo s ograničenom odgovornošću - u stečaju, OIB 89943572325, Zaharova 3, 10000 Zagreb</derivirana_varijabla>
  </DomainObject.Predmet.ProtustrankaFormatedWithAdressOIB>
  <DomainObject.Predmet.ProtustrankaWithAdress>
    <izvorni_sadrzaj>Stečajna masa iza ACM-RIS, Industrija gumenih proizvoda, društvo s ograničenom odgovornošću - u stečaju Zaharova 3, 10000 Zagreb</izvorni_sadrzaj>
    <derivirana_varijabla naziv="DomainObject.Predmet.ProtustrankaWithAdress_1">Stečajna masa iza ACM-RIS, Industrija gumenih proizvoda, društvo s ograničenom odgovornošću - u stečaju Zaharova 3, 10000 Zagreb</derivirana_varijabla>
  </DomainObject.Predmet.ProtustrankaWithAdress>
  <DomainObject.Predmet.ProtustrankaWithAdressOIB>
    <izvorni_sadrzaj>Stečajna masa iza ACM-RIS, Industrija gumenih proizvoda, društvo s ograničenom odgovornošću - u stečaju, OIB 89943572325, Zaharova 3, 10000 Zagreb</izvorni_sadrzaj>
    <derivirana_varijabla naziv="DomainObject.Predmet.ProtustrankaWithAdressOIB_1">Stečajna masa iza ACM-RIS, Industrija gumenih proizvoda, društvo s ograničenom odgovornošću - u stečaju, OIB 89943572325, Zaharova 3, 10000 Zagreb</derivirana_varijabla>
  </DomainObject.Predmet.ProtustrankaWithAdressOIB>
  <DomainObject.Predmet.ProtustrankaNazivFormated>
    <izvorni_sadrzaj>Stečajna masa iza ACM-RIS, Industrija gumenih proizvoda, društvo s ograničenom odgovornošću - u stečaju</izvorni_sadrzaj>
    <derivirana_varijabla naziv="DomainObject.Predmet.ProtustrankaNazivFormated_1">Stečajna masa iza ACM-RIS, Industrija gumenih proizvoda, društvo s ograničenom odgovornošću - u stečaju</derivirana_varijabla>
  </DomainObject.Predmet.ProtustrankaNazivFormated>
  <DomainObject.Predmet.ProtustrankaNazivFormatedOIB>
    <izvorni_sadrzaj>Stečajna masa iza ACM-RIS, Industrija gumenih proizvoda, društvo s ograničenom odgovornošću - u stečaju, OIB 89943572325</izvorni_sadrzaj>
    <derivirana_varijabla naziv="DomainObject.Predmet.ProtustrankaNazivFormatedOIB_1">Stečajna masa iza ACM-RIS, Industrija gumenih proizvoda, društvo s ograničenom odgovornošću - u stečaju, OIB 89943572325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ACM-RIS, Industrija gumenih proizvoda, društvo s ograničenom odgovornošću</izvorni_sadrzaj>
    <derivirana_varijabla naziv="DomainObject.Predmet.StrankaFormated_1">  ACM-RIS, Industrija gumenih proizvoda, društvo s ograničenom odgovornošću</derivirana_varijabla>
  </DomainObject.Predmet.StrankaFormated>
  <DomainObject.Predmet.StrankaFormatedOIB>
    <izvorni_sadrzaj>  ACM-RIS, Industrija gumenih proizvoda, društvo s ograničenom odgovornošću, OIB 35718494136</izvorni_sadrzaj>
    <derivirana_varijabla naziv="DomainObject.Predmet.StrankaFormatedOIB_1">  ACM-RIS, Industrija gumenih proizvoda, društvo s ograničenom odgovornošću, OIB 35718494136</derivirana_varijabla>
  </DomainObject.Predmet.StrankaFormatedOIB>
  <DomainObject.Predmet.StrankaFormatedWithAdress>
    <izvorni_sadrzaj> ACM-RIS, Industrija gumenih proizvoda, društvo s ograničenom odgovornošću, Jankomir 5, 10000 Zagreb</izvorni_sadrzaj>
    <derivirana_varijabla naziv="DomainObject.Predmet.StrankaFormatedWithAdress_1"> ACM-RIS, Industrija gumenih proizvoda, društvo s ograničenom odgovornošću, Jankomir 5, 10000 Zagreb</derivirana_varijabla>
  </DomainObject.Predmet.StrankaFormatedWithAdress>
  <DomainObject.Predmet.StrankaFormatedWithAdressOIB>
    <izvorni_sadrzaj> ACM-RIS, Industrija gumenih proizvoda, društvo s ograničenom odgovornošću, OIB 35718494136, Jankomir 5, 10000 Zagreb</izvorni_sadrzaj>
    <derivirana_varijabla naziv="DomainObject.Predmet.StrankaFormatedWithAdressOIB_1"> ACM-RIS, Industrija gumenih proizvoda, društvo s ograničenom odgovornošću, OIB 35718494136, Jankomir 5, 10000 Zagreb</derivirana_varijabla>
  </DomainObject.Predmet.StrankaFormatedWithAdressOIB>
  <DomainObject.Predmet.StrankaWithAdress>
    <izvorni_sadrzaj>ACM-RIS, Industrija gumenih proizvoda, društvo s ograničenom odgovornošću Jankomir 5,10000 Zagreb</izvorni_sadrzaj>
    <derivirana_varijabla naziv="DomainObject.Predmet.StrankaWithAdress_1">ACM-RIS, Industrija gumenih proizvoda, društvo s ograničenom odgovornošću Jankomir 5,10000 Zagreb</derivirana_varijabla>
  </DomainObject.Predmet.StrankaWithAdress>
  <DomainObject.Predmet.StrankaWithAdressOIB>
    <izvorni_sadrzaj>ACM-RIS, Industrija gumenih proizvoda, društvo s ograničenom odgovornošću, OIB 35718494136, Jankomir 5,10000 Zagreb</izvorni_sadrzaj>
    <derivirana_varijabla naziv="DomainObject.Predmet.StrankaWithAdressOIB_1">ACM-RIS, Industrija gumenih proizvoda, društvo s ograničenom odgovornošću, OIB 35718494136, Jankomir 5,10000 Zagreb</derivirana_varijabla>
  </DomainObject.Predmet.StrankaWithAdressOIB>
  <DomainObject.Predmet.StrankaNazivFormated>
    <izvorni_sadrzaj>ACM-RIS, Industrija gumenih proizvoda, društvo s ograničenom odgovornošću</izvorni_sadrzaj>
    <derivirana_varijabla naziv="DomainObject.Predmet.StrankaNazivFormated_1">ACM-RIS, Industrija gumenih proizvoda, društvo s ograničenom odgovornošću</derivirana_varijabla>
  </DomainObject.Predmet.StrankaNazivFormated>
  <DomainObject.Predmet.StrankaNazivFormatedOIB>
    <izvorni_sadrzaj>ACM-RIS, Industrija gumenih proizvoda, društvo s ograničenom odgovornošću, OIB 35718494136</izvorni_sadrzaj>
    <derivirana_varijabla naziv="DomainObject.Predmet.StrankaNazivFormatedOIB_1">ACM-RIS, Industrija gumenih proizvoda, društvo s ograničenom odgovornošću, OIB 35718494136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ACM-RIS, Industrija gumenih proizvoda, društvo s ograničenom odgovornošću</item>
    </izvorni_sadrzaj>
    <derivirana_varijabla naziv="DomainObject.Predmet.StrankaListFormated_1">
      <item>ACM-RIS, Industrija gumenih proizvoda, društvo s ograničenom odgovornošću</item>
    </derivirana_varijabla>
  </DomainObject.Predmet.StrankaListFormated>
  <DomainObject.Predmet.StrankaListFormatedOIB>
    <izvorni_sadrzaj>
      <item>ACM-RIS, Industrija gumenih proizvoda, društvo s ograničenom odgovornošću, OIB 35718494136</item>
    </izvorni_sadrzaj>
    <derivirana_varijabla naziv="DomainObject.Predmet.StrankaListFormatedOIB_1">
      <item>ACM-RIS, Industrija gumenih proizvoda, društvo s ograničenom odgovornošću, OIB 35718494136</item>
    </derivirana_varijabla>
  </DomainObject.Predmet.StrankaListFormatedOIB>
  <DomainObject.Predmet.StrankaListFormatedWithAdress>
    <izvorni_sadrzaj>
      <item>ACM-RIS, Industrija gumenih proizvoda, društvo s ograničenom odgovornošću, Jankomir 5, 10000 Zagreb</item>
    </izvorni_sadrzaj>
    <derivirana_varijabla naziv="DomainObject.Predmet.StrankaListFormatedWithAdress_1">
      <item>ACM-RIS, Industrija gumenih proizvoda, društvo s ograničenom odgovornošću, Jankomir 5, 10000 Zagreb</item>
    </derivirana_varijabla>
  </DomainObject.Predmet.StrankaListFormatedWithAdress>
  <DomainObject.Predmet.StrankaListFormatedWithAdressOIB>
    <izvorni_sadrzaj>
      <item>ACM-RIS, Industrija gumenih proizvoda, društvo s ograničenom odgovornošću, OIB 35718494136, Jankomir 5, 10000 Zagreb</item>
    </izvorni_sadrzaj>
    <derivirana_varijabla naziv="DomainObject.Predmet.StrankaListFormatedWithAdressOIB_1">
      <item>ACM-RIS, Industrija gumenih proizvoda, društvo s ograničenom odgovornošću, OIB 35718494136, Jankomir 5, 10000 Zagreb</item>
    </derivirana_varijabla>
  </DomainObject.Predmet.StrankaListFormatedWithAdressOIB>
  <DomainObject.Predmet.StrankaListNazivFormated>
    <izvorni_sadrzaj>
      <item>ACM-RIS, Industrija gumenih proizvoda, društvo s ograničenom odgovornošću</item>
    </izvorni_sadrzaj>
    <derivirana_varijabla naziv="DomainObject.Predmet.StrankaListNazivFormated_1">
      <item>ACM-RIS, Industrija gumenih proizvoda, društvo s ograničenom odgovornošću</item>
    </derivirana_varijabla>
  </DomainObject.Predmet.StrankaListNazivFormated>
  <DomainObject.Predmet.StrankaListNazivFormatedOIB>
    <izvorni_sadrzaj>
      <item>ACM-RIS, Industrija gumenih proizvoda, društvo s ograničenom odgovornošću, OIB 35718494136</item>
    </izvorni_sadrzaj>
    <derivirana_varijabla naziv="DomainObject.Predmet.StrankaListNazivFormatedOIB_1">
      <item>ACM-RIS, Industrija gumenih proizvoda, društvo s ograničenom odgovornošću, OIB 35718494136</item>
    </derivirana_varijabla>
  </DomainObject.Predmet.StrankaListNazivFormatedOIB>
  <DomainObject.Predmet.ProtuStrankaListFormated>
    <izvorni_sadrzaj>
      <item>Stečajna masa iza ACM-RIS, Industrija gumenih proizvoda, društvo s ograničenom odgovornošću - u stečaju</item>
    </izvorni_sadrzaj>
    <derivirana_varijabla naziv="DomainObject.Predmet.ProtuStrankaListFormated_1">
      <item>Stečajna masa iza ACM-RIS, Industrija gumenih proizvoda, društvo s ograničenom odgovornošću - u stečaju</item>
    </derivirana_varijabla>
  </DomainObject.Predmet.ProtuStrankaListFormated>
  <DomainObject.Predmet.ProtuStrankaListFormatedOIB>
    <izvorni_sadrzaj>
      <item>Stečajna masa iza ACM-RIS, Industrija gumenih proizvoda, društvo s ograničenom odgovornošću - u stečaju, OIB 89943572325</item>
    </izvorni_sadrzaj>
    <derivirana_varijabla naziv="DomainObject.Predmet.ProtuStrankaListFormatedOIB_1">
      <item>Stečajna masa iza ACM-RIS, Industrija gumenih proizvoda, društvo s ograničenom odgovornošću - u stečaju, OIB 89943572325</item>
    </derivirana_varijabla>
  </DomainObject.Predmet.ProtuStrankaListFormatedOIB>
  <DomainObject.Predmet.ProtuStrankaListFormatedWithAdress>
    <izvorni_sadrzaj>
      <item>Stečajna masa iza ACM-RIS, Industrija gumenih proizvoda, društvo s ograničenom odgovornošću - u stečaju, Zaharova 3, 10000 Zagreb</item>
    </izvorni_sadrzaj>
    <derivirana_varijabla naziv="DomainObject.Predmet.ProtuStrankaListFormatedWithAdress_1">
      <item>Stečajna masa iza ACM-RIS, Industrija gumenih proizvoda, društvo s ograničenom odgovornošću - u stečaju, Zaharova 3, 10000 Zagreb</item>
    </derivirana_varijabla>
  </DomainObject.Predmet.ProtuStrankaListFormatedWithAdress>
  <DomainObject.Predmet.ProtuStrankaListFormatedWithAdressOIB>
    <izvorni_sadrzaj>
      <item>Stečajna masa iza ACM-RIS, Industrija gumenih proizvoda, društvo s ograničenom odgovornošću - u stečaju, OIB 89943572325, Zaharova 3, 10000 Zagreb</item>
    </izvorni_sadrzaj>
    <derivirana_varijabla naziv="DomainObject.Predmet.ProtuStrankaListFormatedWithAdressOIB_1">
      <item>Stečajna masa iza ACM-RIS, Industrija gumenih proizvoda, društvo s ograničenom odgovornošću - u stečaju, OIB 89943572325, Zaharova 3, 10000 Zagreb</item>
    </derivirana_varijabla>
  </DomainObject.Predmet.ProtuStrankaListFormatedWithAdressOIB>
  <DomainObject.Predmet.ProtuStrankaListNazivFormated>
    <izvorni_sadrzaj>
      <item>Stečajna masa iza ACM-RIS, Industrija gumenih proizvoda, društvo s ograničenom odgovornošću - u stečaju</item>
    </izvorni_sadrzaj>
    <derivirana_varijabla naziv="DomainObject.Predmet.ProtuStrankaListNazivFormated_1">
      <item>Stečajna masa iza ACM-RIS, Industrija gumenih proizvoda, društvo s ograničenom odgovornošću - u stečaju</item>
    </derivirana_varijabla>
  </DomainObject.Predmet.ProtuStrankaListNazivFormated>
  <DomainObject.Predmet.ProtuStrankaListNazivFormatedOIB>
    <izvorni_sadrzaj>
      <item>Stečajna masa iza ACM-RIS, Industrija gumenih proizvoda, društvo s ograničenom odgovornošću - u stečaju, OIB 89943572325</item>
    </izvorni_sadrzaj>
    <derivirana_varijabla naziv="DomainObject.Predmet.ProtuStrankaListNazivFormatedOIB_1">
      <item>Stečajna masa iza ACM-RIS, Industrija gumenih proizvoda, društvo s ograničenom odgovornošću - u stečaju, OIB 89943572325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Zaharova 3, 10000 Zagreb</item>
    </izvorni_sadrzaj>
    <derivirana_varijabla naziv="DomainObject.Predmet.OstaliListFormatedWithAdress_1">
      <item>Božidar Brkljač, Zaharova 3, 10000 Zagreb</item>
    </derivirana_varijabla>
  </DomainObject.Predmet.OstaliListFormatedWithAdress>
  <DomainObject.Predmet.OstaliListFormatedWithAdressOIB>
    <izvorni_sadrzaj>
      <item>Božidar Brkljač, OIB 58227850404, Zaharova 3, 10000 Zagreb</item>
    </izvorni_sadrzaj>
    <derivirana_varijabla naziv="DomainObject.Predmet.OstaliListFormatedWithAdressOIB_1">
      <item>Božidar Brkljač, OIB 58227850404, Zaharova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ACM-RIS, Industrija gumenih proizvoda, društvo s ograničenom odgovornošću</izvorni_sadrzaj>
    <derivirana_varijabla naziv="DomainObject.Predmet.StrankaIDrugi_1">ACM-RIS, Industrija gumenih proizvoda, društvo s ograničenom odgovornošću</derivirana_varijabla>
  </DomainObject.Predmet.StrankaIDrugi>
  <DomainObject.Predmet.ProtustrankaIDrugi>
    <izvorni_sadrzaj>Stečajna masa iza ACM-RIS, Industrija gumenih proizvoda, društvo s ograničenom odgovornošću - u stečaju</izvorni_sadrzaj>
    <derivirana_varijabla naziv="DomainObject.Predmet.ProtustrankaIDrugi_1">Stečajna masa iza ACM-RIS, Industrija gumenih proizvoda, društvo s ograničenom odgovornošću - u stečaju</derivirana_varijabla>
  </DomainObject.Predmet.ProtustrankaIDrugi>
  <DomainObject.Predmet.StrankaIDrugiAdressOIB>
    <izvorni_sadrzaj>ACM-RIS, Industrija gumenih proizvoda, društvo s ograničenom odgovornošću, OIB 35718494136, Jankomir 5, 10000 Zagreb</izvorni_sadrzaj>
    <derivirana_varijabla naziv="DomainObject.Predmet.StrankaIDrugiAdressOIB_1">ACM-RIS, Industrija gumenih proizvoda, društvo s ograničenom odgovornošću, OIB 35718494136, Jankomir 5, 10000 Zagreb</derivirana_varijabla>
  </DomainObject.Predmet.StrankaIDrugiAdressOIB>
  <DomainObject.Predmet.ProtustrankaIDrugiAdressOIB>
    <izvorni_sadrzaj>Stečajna masa iza ACM-RIS, Industrija gumenih proizvoda, društvo s ograničenom odgovornošću - u stečaju, OIB 89943572325, Zaharova 3, 10000 Zagreb</izvorni_sadrzaj>
    <derivirana_varijabla naziv="DomainObject.Predmet.ProtustrankaIDrugiAdressOIB_1">Stečajna masa iza ACM-RIS, Industrija gumenih proizvoda, društvo s ograničenom odgovornošću - u stečaju, OIB 89943572325,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ACM-RIS, Industrija gumenih proizvoda, društvo s ograničenom odgovornošću - u stečaju</item>
      <item>ACM-RIS, Industrija gumenih proizvoda, društvo s ograničenom odgovornošću</item>
      <item>Božidar Brkljač</item>
    </izvorni_sadrzaj>
    <derivirana_varijabla naziv="DomainObject.Predmet.SudioniciListNaziv_1">
      <item>Stečajna masa iza ACM-RIS, Industrija gumenih proizvoda, društvo s ograničenom odgovornošću - u stečaju</item>
      <item>ACM-RIS, Industrija gumenih proizvoda, društvo s ograničenom odgovornošću</item>
      <item>Božidar Brkljač</item>
    </derivirana_varijabla>
  </DomainObject.Predmet.SudioniciListNaziv>
  <DomainObject.Predmet.SudioniciListAdressOIB>
    <izvorni_sadrzaj>
      <item>Stečajna masa iza ACM-RIS, Industrija gumenih proizvoda, društvo s ograničenom odgovornošću - u stečaju, OIB 89943572325, Zaharova 3,10000 Zagreb</item>
      <item>ACM-RIS, Industrija gumenih proizvoda, društvo s ograničenom odgovornošću, OIB 35718494136, Jankomir 5,10000 Zagreb</item>
      <item>Božidar Brkljač, OIB 58227850404, Zaharova 3,10000 Zagreb</item>
    </izvorni_sadrzaj>
    <derivirana_varijabla naziv="DomainObject.Predmet.SudioniciListAdressOIB_1">
      <item>Stečajna masa iza ACM-RIS, Industrija gumenih proizvoda, društvo s ograničenom odgovornošću - u stečaju, OIB 89943572325, Zaharova 3,10000 Zagreb</item>
      <item>ACM-RIS, Industrija gumenih proizvoda, društvo s ograničenom odgovornošću, OIB 35718494136, Jankomir 5,10000 Zagreb</item>
      <item>Božidar Brkljač, OIB 58227850404,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89943572325</item>
      <item>, OIB 35718494136</item>
      <item>, OIB 58227850404</item>
    </izvorni_sadrzaj>
    <derivirana_varijabla naziv="DomainObject.Predmet.SudioniciListNazivOIB_1">
      <item>, OIB 89943572325</item>
      <item>, OIB 35718494136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760</properties:Characters>
  <properties:Lines>30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2016-12-07T11:52:00Z</dcterms:created>
  <dc:creator>malenicav</dc:creator>
  <cp:lastModifiedBy>Kristina Švajger</cp:lastModifiedBy>
  <cp:lastPrinted>2016-12-07T11:54:00Z</cp:lastPrinted>
  <dcterms:modified xmlns:xsi="http://www.w3.org/2001/XMLSchema-instance" xsi:type="dcterms:W3CDTF">2016-12-07T11:54:00Z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