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03b8" w14:paraId="9a703b8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St-779/2017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227BE6" w:rsidRPr="00227BE6">
        <w:t>STO POSTO d.o.o. za izdavačku i tiskarsku djelatnost, Split, Hrvatske mornarice 10, MBS: 060246260, OIB: 33298697510</w:t>
      </w:r>
      <w:r w:rsidRPr="008F7C03">
        <w:t xml:space="preserve">, dana </w:t>
      </w:r>
      <w:r w:rsidR="00DB7E00">
        <w:t>29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227BE6" w:rsidRPr="00227BE6">
        <w:t>STO POSTO d.o.o. za izdavačku i tiskarsku djelatnost, Split, Hrvatske mornarice 10, MBS: 060246260, OIB: 33298697510</w:t>
      </w:r>
      <w:r w:rsidRPr="008F7C03">
        <w:t xml:space="preserve"> da u roku od 15 dana solidarno uplate na sudski depozit ovog suda br. HR1623900011300000664, otvoren kod Hrvatske poštanske banke d.d. Zagreb, pozivom na broj 10-</w:t>
      </w:r>
      <w:r w:rsidR="00227BE6">
        <w:t>779</w:t>
      </w:r>
      <w:r w:rsidR="005A5C16">
        <w:t>201</w:t>
      </w:r>
      <w:r w:rsidR="00227BE6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227BE6">
        <w:t>779</w:t>
      </w:r>
      <w:r w:rsidR="005A5C16">
        <w:t>/1</w:t>
      </w:r>
      <w:r w:rsidR="00227BE6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8478EE" w:rsidP="00CF20E6" w:rsidR="008478EE">
      <w:pPr>
        <w:ind w:firstLine="708"/>
        <w:jc w:val="both"/>
      </w:pPr>
      <w:r w:rsidRPr="008478EE">
        <w:t>Predlagatelj Financijska agencija, RC Split je prijedlogom zaprimljenim na Trgovačkom sudu u Splitu, dana 27. srpnja 2017. godine predložio otvaranje stečajnog postupka nad dužnikom STO POSTO d.o.o. za izdavačku i tiskarsku djelatnost, Split, Hrvatske mornarice 10, MBS: 060246260, OIB: 33298697510. U prijedlogu se u bitnome navodi da temeljem čl. 110. st. 1. SZ-a podnosi prijedlog, te da na dan 20.07.2017.g. dužnik ima u očevidniku redoslijeda osnova za plaćanje evidentirane osnove za plaćanje u neprekinutom razdoblju od 120 dana u ukupnom iznosu od 389.704,87 kuna u koji iznos je uračunata kamata i naknada predlagatelja za provedbu ovrhe na novčanim sredstvima. Navodi se da dužnik ima jednog zaposlenog, te ima otvoren račun kod Zagrebačka banka d.d.</w:t>
      </w:r>
    </w:p>
    <w:p w:rsidRDefault="008478EE" w:rsidP="00CF20E6" w:rsidR="008478EE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8478EE">
        <w:t>779</w:t>
      </w:r>
      <w:r w:rsidR="005A5C16">
        <w:t>/2017</w:t>
      </w:r>
      <w:r w:rsidR="00C466B5" w:rsidRPr="008F7C03">
        <w:t xml:space="preserve"> od </w:t>
      </w:r>
      <w:r w:rsidR="00DB7E00">
        <w:t>2</w:t>
      </w:r>
      <w:r w:rsidR="008478EE">
        <w:t>3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8478EE">
      <w:pPr>
        <w:ind w:firstLine="708"/>
        <w:jc w:val="both"/>
      </w:pPr>
      <w:r>
        <w:t xml:space="preserve">Na ročištu održanom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C87C9C">
        <w:t>ni</w:t>
      </w:r>
      <w:r>
        <w:t xml:space="preserve">je </w:t>
      </w:r>
      <w:r w:rsidR="00C87C9C">
        <w:t>u spis dostavio izvješće i popis imovine i obveza</w:t>
      </w:r>
      <w:r w:rsidR="00DB7E00">
        <w:t>, već je pristupio</w:t>
      </w:r>
      <w:r w:rsidR="008478EE" w:rsidRPr="008478EE">
        <w:t xml:space="preserve"> </w:t>
      </w:r>
      <w:r w:rsidR="008478EE">
        <w:t>p</w:t>
      </w:r>
      <w:r w:rsidR="008478EE" w:rsidRPr="008478EE">
        <w:t xml:space="preserve">unomoćnik </w:t>
      </w:r>
      <w:r w:rsidR="008478EE">
        <w:t xml:space="preserve">odvjetnik </w:t>
      </w:r>
      <w:r w:rsidR="008478EE" w:rsidRPr="008478EE">
        <w:t>Tomislav Krka na</w:t>
      </w:r>
      <w:r w:rsidR="008478EE">
        <w:t>vodeći</w:t>
      </w:r>
      <w:r w:rsidR="008478EE" w:rsidRPr="008478EE">
        <w:t xml:space="preserve"> da osoba upisana u registru kao osoba ovlaštena za zastupanje dužnika je temeljem rješenja Tt-17/6009-6 od 19 listopada 2017. godine je prestala funkcija istome te je stoga osoba ovlaštena za zastupanje osnivača i člana društva dužnika Radnički nogometni klub Split opunomoćio za zastupanje u ovom postupku. Ističe da dužnik nema nikakvu imovinu, da je istina da je blokiran duže vremena, te se ne protivi otvaranju stečaja.</w:t>
      </w:r>
    </w:p>
    <w:p w:rsidRDefault="008478EE" w:rsidP="008D6856" w:rsidR="008478EE">
      <w:pPr>
        <w:ind w:firstLine="708"/>
        <w:jc w:val="both"/>
      </w:pPr>
    </w:p>
    <w:p w:rsidRDefault="00DB7E00" w:rsidP="008478EE" w:rsidR="004F2D4C">
      <w:pPr>
        <w:ind w:firstLine="708"/>
        <w:jc w:val="both"/>
      </w:pPr>
      <w:r>
        <w:t>S</w:t>
      </w:r>
      <w:r w:rsidR="00C87C9C">
        <w:t>ud je</w:t>
      </w:r>
      <w:r>
        <w:t xml:space="preserve"> i</w:t>
      </w:r>
      <w:r w:rsidR="00C87C9C">
        <w:t xml:space="preserve"> službenim putem zatražio od Općinskog suda i MUP-a podatke o imovini dužnika. Iz potvrde Općinskog s</w:t>
      </w:r>
      <w:r w:rsidR="003D7561">
        <w:t xml:space="preserve">uda u </w:t>
      </w:r>
      <w:r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>
        <w:t>u tog Zemljišno knjižnog odjela, a iz potvrde</w:t>
      </w:r>
      <w:r w:rsidR="00C87C9C">
        <w:t xml:space="preserve"> MUP</w:t>
      </w:r>
      <w:r>
        <w:t>-a je vidljivo da dužnik nije evidentiran kao vlasnik motornog vozila</w:t>
      </w:r>
      <w:r w:rsidR="00C87C9C">
        <w:t xml:space="preserve">. </w:t>
      </w:r>
      <w:r w:rsidR="004F2D4C"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DB7E00">
        <w:t>2</w:t>
      </w:r>
      <w:r w:rsidR="008478EE">
        <w:t>9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8478EE">
        <w:t>249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>
        <w:rPr>
          <w:b/>
        </w:rPr>
        <w:t>29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C0F4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478EE">
      <w:rPr>
        <w:rFonts w:hAnsi="Book Antiqua" w:ascii="Book Antiqua"/>
        <w:b/>
        <w:sz w:val="20"/>
        <w:szCs w:val="20"/>
      </w:rPr>
      <w:t>779</w:t>
    </w:r>
    <w:r w:rsidR="005A5C16">
      <w:rPr>
        <w:rFonts w:hAnsi="Book Antiqua" w:ascii="Book Antiqua"/>
        <w:b/>
        <w:sz w:val="20"/>
        <w:szCs w:val="20"/>
      </w:rPr>
      <w:t>/201</w:t>
    </w:r>
    <w:r w:rsidR="008478EE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0F42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0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F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F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F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F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C0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F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F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F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F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St-779/2017</izvorni_sadrzaj>
    <derivirana_varijabla naziv="DomainObject.Predmet.OznakaBroj_1">St-779/2017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STO POSTO d.o.o. za izdavačku i tiskarsku djelatnost zastupanog po punomoćniku Tomislav Krka</izvorni_sadrzaj>
    <derivirana_varijabla naziv="DomainObject.Predmet.ProtustrankaFormated_1">  STO POSTO d.o.o. za izdavačku i tiskarsku djelatnost zastupanog po punomoćniku Tomislav Krka</derivirana_varijabla>
  </DomainObject.Predmet.ProtustrankaFormated>
  <DomainObject.Predmet.ProtustrankaFormatedOIB>
    <izvorni_sadrzaj>  STO POSTO d.o.o. za izdavačku i tiskarsku djelatnost, OIB 33298697510 zastupanog po punomoćniku Tomislav Krka</izvorni_sadrzaj>
    <derivirana_varijabla naziv="DomainObject.Predmet.ProtustrankaFormatedOIB_1">  STO POSTO d.o.o. za izdavačku i tiskarsku djelatnost, OIB 33298697510 zastupanog po punomoćniku Tomislav Krka</derivirana_varijabla>
  </DomainObject.Predmet.ProtustrankaFormatedOIB>
  <DomainObject.Predmet.ProtustrankaFormatedWithAdress>
    <izvorni_sadrzaj> STO POSTO d.o.o. za izdavačku i tiskarsku djelatnost, Hrvatske mornarice 10, 21000 Split zastupanog po punomoćniku Tomislav Krka</izvorni_sadrzaj>
    <derivirana_varijabla naziv="DomainObject.Predmet.ProtustrankaFormatedWithAdress_1"> STO POSTO d.o.o. za izdavačku i tiskarsku djelatnost, Hrvatske mornarice 10, 21000 Split zastupanog po punomoćniku Tomislav Krka</derivirana_varijabla>
  </DomainObject.Predmet.ProtustrankaFormatedWithAdress>
  <DomainObject.Predmet.ProtustrankaFormatedWithAdressOIB>
    <izvorni_sadrzaj> STO POSTO d.o.o. za izdavačku i tiskarsku djelatnost, OIB 33298697510, Hrvatske mornarice 10, 21000 Split zastupanog po punomoćniku Tomislav Krka</izvorni_sadrzaj>
    <derivirana_varijabla naziv="DomainObject.Predmet.ProtustrankaFormatedWithAdressOIB_1"> STO POSTO d.o.o. za izdavačku i tiskarsku djelatnost, OIB 33298697510, Hrvatske mornarice 10, 21000 Split zastupanog po punomoćniku Tomislav Krka</derivirana_varijabla>
  </DomainObject.Predmet.ProtustrankaFormatedWithAdressOIB>
  <DomainObject.Predmet.ProtustrankaWithAdress>
    <izvorni_sadrzaj>STO POSTO d.o.o. za izdavačku i tiskarsku djelatnost Hrvatske mornarice 10, 21000 Split</izvorni_sadrzaj>
    <derivirana_varijabla naziv="DomainObject.Predmet.ProtustrankaWithAdress_1">STO POSTO d.o.o. za izdavačku i tiskarsku djelatnost Hrvatske mornarice 10, 21000 Split</derivirana_varijabla>
  </DomainObject.Predmet.ProtustrankaWithAdress>
  <DomainObject.Predmet.ProtustrankaWithAdressOIB>
    <izvorni_sadrzaj>STO POSTO d.o.o. za izdavačku i tiskarsku djelatnost, OIB 33298697510, Hrvatske mornarice 10, 21000 Split</izvorni_sadrzaj>
    <derivirana_varijabla naziv="DomainObject.Predmet.ProtustrankaWithAdressOIB_1">STO POSTO d.o.o. za izdavačku i tiskarsku djelatnost, OIB 33298697510, Hrvatske mornarice 10, 21000 Split</derivirana_varijabla>
  </DomainObject.Predmet.ProtustrankaWithAdressOIB>
  <DomainObject.Predmet.ProtustrankaNazivFormated>
    <izvorni_sadrzaj>STO POSTO d.o.o. za izdavačku i tiskarsku djelatnost</izvorni_sadrzaj>
    <derivirana_varijabla naziv="DomainObject.Predmet.ProtustrankaNazivFormated_1">STO POSTO d.o.o. za izdavačku i tiskarsku djelatnost</derivirana_varijabla>
  </DomainObject.Predmet.ProtustrankaNazivFormated>
  <DomainObject.Predmet.ProtustrankaNazivFormatedOIB>
    <izvorni_sadrzaj>STO POSTO d.o.o. za izdavačku i tiskarsku djelatnost, OIB 33298697510</izvorni_sadrzaj>
    <derivirana_varijabla naziv="DomainObject.Predmet.ProtustrankaNazivFormatedOIB_1">STO POSTO d.o.o. za izdavačku i tiskarsku djelatnost, OIB 33298697510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389704.87</izvorni_sadrzaj>
    <derivirana_varijabla naziv="DomainObject.Predmet.TrenutnaVrijednost_1">389704.87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 POSTO d.o.o. za izdavačku i tiskarsku djelatnost zastupanog po punomoćniku Tomislav Krka</item>
    </izvorni_sadrzaj>
    <derivirana_varijabla naziv="DomainObject.Predmet.ProtuStrankaListFormated_1">
      <item>STO POSTO d.o.o. za izdavačku i tiskarsku djelatnost zastupanog po punomoćniku Tomislav Krka</item>
    </derivirana_varijabla>
  </DomainObject.Predmet.ProtuStrankaListFormated>
  <DomainObject.Predmet.ProtuStrankaListFormatedOIB>
    <izvorni_sadrzaj>
      <item>STO POSTO d.o.o. za izdavačku i tiskarsku djelatnost, OIB 33298697510 zastupanog po punomoćniku Tomislav Krka</item>
    </izvorni_sadrzaj>
    <derivirana_varijabla naziv="DomainObject.Predmet.ProtuStrankaListFormatedOIB_1">
      <item>STO POSTO d.o.o. za izdavačku i tiskarsku djelatnost, OIB 33298697510 zastupanog po punomoćniku Tomislav Krka</item>
    </derivirana_varijabla>
  </DomainObject.Predmet.ProtuStrankaListFormatedOIB>
  <DomainObject.Predmet.ProtuStrankaListFormatedWithAdress>
    <izvorni_sadrzaj>
      <item>STO POSTO d.o.o. za izdavačku i tiskarsku djelatnost, Hrvatske mornarice 10, 21000 Split zastupanog po punomoćniku Tomislav Krka</item>
    </izvorni_sadrzaj>
    <derivirana_varijabla naziv="DomainObject.Predmet.ProtuStrankaListFormatedWithAdress_1">
      <item>STO POSTO d.o.o. za izdavačku i tiskarsku djelatnost, Hrvatske mornarice 10, 21000 Split zastupanog po punomoćniku Tomislav Krka</item>
    </derivirana_varijabla>
  </DomainObject.Predmet.ProtuStrankaListFormatedWithAdress>
  <DomainObject.Predmet.ProtuStrankaListFormatedWithAdressOIB>
    <izvorni_sadrzaj>
      <item>STO POSTO d.o.o. za izdavačku i tiskarsku djelatnost, OIB 33298697510, Hrvatske mornarice 10, 21000 Split zastupanog po punomoćniku Tomislav Krka</item>
    </izvorni_sadrzaj>
    <derivirana_varijabla naziv="DomainObject.Predmet.ProtuStrankaListFormatedWithAdressOIB_1">
      <item>STO POSTO d.o.o. za izdavačku i tiskarsku djelatnost, OIB 33298697510, Hrvatske mornarice 10, 21000 Split zastupanog po punomoćniku Tomislav Krka</item>
    </derivirana_varijabla>
  </DomainObject.Predmet.ProtuStrankaListFormatedWithAdressOIB>
  <DomainObject.Predmet.ProtuStrankaListNazivFormated>
    <izvorni_sadrzaj>
      <item>STO POSTO d.o.o. za izdavačku i tiskarsku djelatnost</item>
    </izvorni_sadrzaj>
    <derivirana_varijabla naziv="DomainObject.Predmet.ProtuStrankaListNazivFormated_1">
      <item>STO POSTO d.o.o. za izdavačku i tiskarsku djelatnost</item>
    </derivirana_varijabla>
  </DomainObject.Predmet.ProtuStrankaListNazivFormated>
  <DomainObject.Predmet.ProtuStrankaListNazivFormatedOIB>
    <izvorni_sadrzaj>
      <item>STO POSTO d.o.o. za izdavačku i tiskarsku djelatnost, OIB 33298697510</item>
    </izvorni_sadrzaj>
    <derivirana_varijabla naziv="DomainObject.Predmet.ProtuStrankaListNazivFormatedOIB_1">
      <item>STO POSTO d.o.o. za izdavačku i tiskarsku djelatnost, OIB 33298697510</item>
    </derivirana_varijabla>
  </DomainObject.Predmet.ProtuStrankaListNazivFormatedOIB>
  <DomainObject.Predmet.OstaliListFormated>
    <izvorni_sadrzaj>
      <item>Tomislav Krka punomoćnik sudionika u postupku STO POSTO d.o.o. za izdavačku i tiskarsku djelatnost</item>
    </izvorni_sadrzaj>
    <derivirana_varijabla naziv="DomainObject.Predmet.OstaliListFormated_1">
      <item>Tomislav Krka punomoćnik sudionika u postupku STO POSTO d.o.o. za izdavačku i tiskarsku djelatnost</item>
    </derivirana_varijabla>
  </DomainObject.Predmet.OstaliListFormated>
  <DomainObject.Predmet.OstaliListFormatedOIB>
    <izvorni_sadrzaj>
      <item>Tomislav Krka punomoćnik sudionika u postupku STO POSTO d.o.o. za izdavačku i tiskarsku djelatnost</item>
    </izvorni_sadrzaj>
    <derivirana_varijabla naziv="DomainObject.Predmet.OstaliListFormatedOIB_1">
      <item>Tomislav Krka punomoćnik sudionika u postupku STO POSTO d.o.o. za izdavačku i tiskarsku djelatnost</item>
    </derivirana_varijabla>
  </DomainObject.Predmet.OstaliListFormatedOIB>
  <DomainObject.Predmet.OstaliListFormatedWithAdress>
    <izvorni_sadrzaj>
      <item>Tomislav Krka, Starčevićeva 13/I, 21000 Split punomoćnik sudionika u postupku STO POSTO d.o.o. za izdavačku i tiskarsku djelatnost</item>
    </izvorni_sadrzaj>
    <derivirana_varijabla naziv="DomainObject.Predmet.OstaliListFormatedWithAdress_1">
      <item>Tomislav Krka, Starčevićeva 13/I, 21000 Split punomoćnik sudionika u postupku STO POSTO d.o.o. za izdavačku i tiskarsku djelatnost</item>
    </derivirana_varijabla>
  </DomainObject.Predmet.OstaliListFormatedWithAdress>
  <DomainObject.Predmet.OstaliListFormatedWithAdressOIB>
    <izvorni_sadrzaj>
      <item>Tomislav Krka, Starčevićeva 13/I, 21000 Split punomoćnik sudionika u postupku STO POSTO d.o.o. za izdavačku i tiskarsku djelatnost</item>
    </izvorni_sadrzaj>
    <derivirana_varijabla naziv="DomainObject.Predmet.OstaliListFormatedWithAdressOIB_1">
      <item>Tomislav Krka, Starčevićeva 13/I, 21000 Split punomoćnik sudionika u postupku STO POSTO d.o.o. za izdavačku i tiskarsku djelatnost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 POSTO d.o.o. za izdavačku i tiskarsku djelatnost</izvorni_sadrzaj>
    <derivirana_varijabla naziv="DomainObject.Predmet.ProtustrankaIDrugi_1">STO POSTO d.o.o. za izdavačku i tiskarsku djelatnost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STO POSTO d.o.o. za izdavačku i tiskarsku djelatnost, OIB 33298697510, Hrvatske mornarice 10, 21000 Split</izvorni_sadrzaj>
    <derivirana_varijabla naziv="DomainObject.Predmet.ProtustrankaIDrugiAdressOIB_1">STO POSTO d.o.o. za izdavačku i tiskarsku djelatnost, OIB 33298697510, Hrvatske mornarice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STO POSTO d.o.o. za izdavačku i tiskarsku djelatnost</item>
      <item>Tomislav Krka</item>
    </izvorni_sadrzaj>
    <derivirana_varijabla naziv="DomainObject.Predmet.SudioniciListNaziv_1">
      <item>FINANCIJSKA AGENCIJA, RC SPLIT</item>
      <item>STO POSTO d.o.o. za izdavačku i tiskarsku djelatnost</item>
      <item>Tomislav Krka</item>
    </derivirana_varijabla>
  </DomainObject.Predmet.SudioniciListNaziv>
  <DomainObject.Predmet.SudioniciListAdressOIB>
    <izvorni_sadrzaj>
      <item>FINANCIJSKA AGENCIJA, RC SPLIT, OIB 85821130368, Mažuranićevo šetalište 24b,21000 Split</item>
      <item>STO POSTO d.o.o. za izdavačku i tiskarsku djelatnost, OIB 33298697510, Hrvatske mornarice 10,21000 Split</item>
      <item>Tomislav Krka, Starčevićeva 13/I,21000 Split</item>
    </izvorni_sadrzaj>
    <derivirana_varijabla naziv="DomainObject.Predmet.SudioniciListAdressOIB_1">
      <item>FINANCIJSKA AGENCIJA, RC SPLIT, OIB 85821130368, Mažuranićevo šetalište 24b,21000 Split</item>
      <item>STO POSTO d.o.o. za izdavačku i tiskarsku djelatnost, OIB 33298697510, Hrvatske mornarice 10,21000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33298697510</item>
      <item>, OIB null</item>
    </izvorni_sadrzaj>
    <derivirana_varijabla naziv="DomainObject.Predmet.SudioniciListNazivOIB_1">
      <item>, OIB 85821130368</item>
      <item>, OIB 33298697510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531B9-2FEC-4EE9-9A3B-45558AB14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5634</properties:Characters>
  <properties:Lines>139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2017-11-29T10:18:00Z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2017-11-29T10:19:00Z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