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5832" w14:paraId="6c85832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50AA9" w:rsidR="00950AA9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1B624C" w:rsidP="001B624C" w:rsidR="001B624C" w:rsidRPr="00883616">
      <w:pPr>
        <w:ind w:firstLine="720"/>
        <w:jc w:val="both"/>
        <w:rPr>
          <w:lang w:val="hr-HR"/>
        </w:rPr>
      </w:pPr>
      <w:r w:rsidRPr="00883616">
        <w:rPr>
          <w:lang w:val="hr-HR"/>
        </w:rPr>
        <w:t>Trgovački sud u Splitu, po sudskom savjetniku Goranu Radanoviću, odlučujući o zahtjevu FINANCIJSKE AGENCIJE, Regionalni centar Split, Podružnica Split, Mažuranićevo šetalište 24b, OIB: 85821130368, za provedbu skraćenog stečajnog postupka nad dužnikom TIJARICA - KAMEN d.o.o., Tijarica (Grad Trilj), Tijarica bb, OIB: 9378</w:t>
      </w:r>
      <w:r w:rsidR="006A610E">
        <w:rPr>
          <w:lang w:val="hr-HR"/>
        </w:rPr>
        <w:t>4696077, MBS: 060226591, dana 21</w:t>
      </w:r>
      <w:r w:rsidRPr="00883616">
        <w:rPr>
          <w:lang w:val="hr-HR"/>
        </w:rPr>
        <w:t xml:space="preserve">. </w:t>
      </w:r>
      <w:r w:rsidR="006A610E">
        <w:rPr>
          <w:lang w:val="hr-HR"/>
        </w:rPr>
        <w:t>lipnja</w:t>
      </w:r>
      <w:r w:rsidRPr="00883616">
        <w:rPr>
          <w:lang w:val="hr-HR"/>
        </w:rPr>
        <w:t xml:space="preserve"> 2016. godine</w:t>
      </w:r>
    </w:p>
    <w:p w:rsidRDefault="001B624C" w:rsidP="001B624C" w:rsidR="001B624C" w:rsidRPr="00883616">
      <w:pPr>
        <w:ind w:firstLine="720"/>
        <w:jc w:val="both"/>
        <w:rPr>
          <w:lang w:val="hr-HR"/>
        </w:rPr>
      </w:pPr>
    </w:p>
    <w:p w:rsidRDefault="00950AA9" w:rsidP="00706888" w:rsidR="00950AA9" w:rsidRPr="00883616">
      <w:pPr>
        <w:jc w:val="both"/>
        <w:rPr>
          <w:lang w:val="hr-HR"/>
        </w:rPr>
      </w:pPr>
    </w:p>
    <w:p w:rsidRDefault="00950AA9" w:rsidP="00706888" w:rsidR="00950AA9" w:rsidRPr="00883616">
      <w:pPr>
        <w:jc w:val="center"/>
        <w:rPr>
          <w:lang w:val="hr-HR"/>
        </w:rPr>
      </w:pPr>
      <w:r w:rsidRPr="00883616">
        <w:rPr>
          <w:lang w:val="hr-HR"/>
        </w:rPr>
        <w:t>r i j e š i o   j e</w:t>
      </w:r>
    </w:p>
    <w:p w:rsidRDefault="00950AA9" w:rsidP="00706888" w:rsidR="00950AA9" w:rsidRPr="00883616">
      <w:pPr>
        <w:jc w:val="both"/>
        <w:rPr>
          <w:b/>
          <w:lang w:val="hr-HR"/>
        </w:rPr>
      </w:pPr>
    </w:p>
    <w:p w:rsidRDefault="00950AA9" w:rsidP="00706888" w:rsidR="00950AA9" w:rsidRPr="00883616">
      <w:pPr>
        <w:jc w:val="both"/>
        <w:rPr>
          <w:b/>
          <w:lang w:val="hr-HR"/>
        </w:rPr>
      </w:pPr>
    </w:p>
    <w:p w:rsidRDefault="00883616" w:rsidP="00883616" w:rsidR="00883616" w:rsidRPr="00883616">
      <w:pPr>
        <w:ind w:firstLine="720"/>
        <w:jc w:val="both"/>
        <w:rPr>
          <w:lang w:val="hr-HR"/>
        </w:rPr>
      </w:pPr>
      <w:r w:rsidRPr="00883616">
        <w:rPr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TIJARICA - KAMEN d.o.o., Tijarica (Grad Trilj), Tijarica bb, OIB: 93784696077, MBS: 060226591, zaprimljen na ovom sudu 03. studenog 2015. godine. </w:t>
      </w:r>
    </w:p>
    <w:p w:rsidRDefault="00950AA9" w:rsidP="00706888" w:rsidR="00950AA9" w:rsidRPr="00883616">
      <w:pPr>
        <w:jc w:val="both"/>
        <w:rPr>
          <w:lang w:val="hr-HR"/>
        </w:rPr>
      </w:pPr>
    </w:p>
    <w:p w:rsidRDefault="00950AA9" w:rsidP="00706888" w:rsidR="00950AA9" w:rsidRPr="00883616">
      <w:pPr>
        <w:jc w:val="center"/>
        <w:rPr>
          <w:lang w:val="hr-HR"/>
        </w:rPr>
      </w:pPr>
      <w:r w:rsidRPr="00883616">
        <w:rPr>
          <w:lang w:val="hr-HR"/>
        </w:rPr>
        <w:t>O b r a z l o ž e n j e</w:t>
      </w:r>
    </w:p>
    <w:p w:rsidRDefault="00950AA9" w:rsidP="00706888" w:rsidR="00950AA9" w:rsidRPr="00883616">
      <w:pPr>
        <w:jc w:val="both"/>
        <w:rPr>
          <w:lang w:val="hr-HR"/>
        </w:rPr>
      </w:pPr>
    </w:p>
    <w:p w:rsidRDefault="00950AA9" w:rsidP="00706888" w:rsidR="00950AA9" w:rsidRPr="00883616">
      <w:pPr>
        <w:jc w:val="both"/>
        <w:rPr>
          <w:b/>
          <w:lang w:val="hr-HR"/>
        </w:rPr>
      </w:pPr>
    </w:p>
    <w:p w:rsidRDefault="00883616" w:rsidP="00883616" w:rsidR="00883616" w:rsidRPr="00883616">
      <w:pPr>
        <w:ind w:firstLine="720"/>
        <w:jc w:val="both"/>
        <w:rPr>
          <w:lang w:val="hr-HR"/>
        </w:rPr>
      </w:pPr>
      <w:r w:rsidRPr="00883616">
        <w:rPr>
          <w:lang w:val="hr-HR"/>
        </w:rPr>
        <w:t xml:space="preserve">Predlagatelj je dana 30. listopada 2015. godine podnio zahtjev za provedbu skraćenog stečajnog postupka nad dužnikom TIJARICA - KAMEN d.o.o., Tijarica (Grad Trilj), Tijarica bb, OIB: 93784696077, MBS: 060226591. </w:t>
      </w:r>
    </w:p>
    <w:p w:rsidRDefault="001922FD" w:rsidP="00124C50" w:rsidR="001922FD" w:rsidRPr="004A4042">
      <w:pPr>
        <w:jc w:val="both"/>
        <w:rPr>
          <w:lang w:val="hr-HR"/>
        </w:rPr>
      </w:pPr>
      <w:r w:rsidRPr="0023614D">
        <w:rPr>
          <w:lang w:val="hr-HR"/>
        </w:rPr>
        <w:t xml:space="preserve"> </w:t>
      </w:r>
    </w:p>
    <w:p w:rsidRDefault="00883616" w:rsidP="00883616" w:rsidR="00883616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Nakon primanja zahtjeva za provedbu skraćenog stečajnog postupka, sud je u skladu s odredbom čl. 430. Stečajnog zakona (</w:t>
      </w:r>
      <w:r w:rsidR="006A610E">
        <w:rPr>
          <w:lang w:val="hr-HR"/>
        </w:rPr>
        <w:t>„</w:t>
      </w:r>
      <w:r>
        <w:rPr>
          <w:lang w:val="hr-HR"/>
        </w:rPr>
        <w:t>Narodne novine</w:t>
      </w:r>
      <w:r w:rsidR="006A610E">
        <w:rPr>
          <w:lang w:val="hr-HR"/>
        </w:rPr>
        <w:t>“</w:t>
      </w:r>
      <w:r>
        <w:rPr>
          <w:lang w:val="hr-HR"/>
        </w:rPr>
        <w:t xml:space="preserve"> broj</w:t>
      </w:r>
      <w:r w:rsidR="006A610E">
        <w:rPr>
          <w:lang w:val="hr-HR"/>
        </w:rPr>
        <w:t>:</w:t>
      </w:r>
      <w:r>
        <w:rPr>
          <w:lang w:val="hr-HR"/>
        </w:rPr>
        <w:t xml:space="preserve"> 71/15, dalje SZ</w:t>
      </w:r>
      <w:r w:rsidRPr="004A4042">
        <w:rPr>
          <w:lang w:val="hr-HR"/>
        </w:rPr>
        <w:t>), pribavio podatke iz sudskog registra za uvodno naznačenog dužnika.</w:t>
      </w:r>
    </w:p>
    <w:p w:rsidRDefault="00883616" w:rsidP="00124C50" w:rsidR="00C60F12" w:rsidRPr="004A404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4020C0" w:rsidP="00883616" w:rsidR="004020C0" w:rsidRPr="006A610E">
      <w:pPr>
        <w:ind w:firstLine="720"/>
        <w:jc w:val="both"/>
        <w:rPr>
          <w:lang w:val="hr-HR"/>
        </w:rPr>
      </w:pPr>
      <w:r w:rsidRPr="006A610E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883616" w:rsidRPr="006A610E">
        <w:rPr>
          <w:lang w:val="hr-HR"/>
        </w:rPr>
        <w:t>Tt-15/9529-1 od 18.02.2016</w:t>
      </w:r>
      <w:r w:rsidR="001922FD" w:rsidRPr="006A610E">
        <w:rPr>
          <w:lang w:val="hr-HR"/>
        </w:rPr>
        <w:t xml:space="preserve">. godine, </w:t>
      </w:r>
      <w:r w:rsidRPr="006A610E">
        <w:rPr>
          <w:lang w:val="hr-HR"/>
        </w:rPr>
        <w:t>nad uvodno naznačenim dužnikom pokrenut postupak brisanja iz sudskog registra</w:t>
      </w:r>
      <w:r w:rsidR="00D722B4" w:rsidRPr="006A610E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883616" w:rsidR="004020C0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883616" w:rsidR="004020C0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Iz navedenog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883616" w:rsidR="0010158A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6A610E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5449A9" w:rsidP="00950AA9" w:rsidR="005449A9" w:rsidRPr="004A4042">
      <w:pPr>
        <w:rPr>
          <w:lang w:val="hr-HR"/>
        </w:rPr>
      </w:pPr>
    </w:p>
    <w:p w:rsidRDefault="00706888" w:rsidP="004D2CB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6A610E">
        <w:rPr>
          <w:lang w:val="hr-HR"/>
        </w:rPr>
        <w:t>21</w:t>
      </w:r>
      <w:r w:rsidR="006F275C" w:rsidRPr="004A4042">
        <w:rPr>
          <w:lang w:val="hr-HR"/>
        </w:rPr>
        <w:t xml:space="preserve">. </w:t>
      </w:r>
      <w:r w:rsidR="006A610E">
        <w:rPr>
          <w:lang w:val="hr-HR"/>
        </w:rPr>
        <w:t>lipnja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>
      <w:pPr>
        <w:rPr>
          <w:lang w:val="hr-HR"/>
        </w:rPr>
      </w:pPr>
    </w:p>
    <w:p w:rsidRDefault="004D2CB8" w:rsidP="00706888" w:rsidR="004D2CB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6A610E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6A610E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83616" w:rsidP="00883616" w:rsidR="0088361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</w:t>
      </w:r>
      <w:r w:rsidR="006A610E">
        <w:rPr>
          <w:lang w:val="hr-HR"/>
        </w:rPr>
        <w:t>va. Žalba se podnosi pismeno u 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83616" w:rsidP="00706888" w:rsidR="00706888" w:rsidRPr="004A4042">
      <w:pPr>
        <w:rPr>
          <w:lang w:val="hr-HR"/>
        </w:rPr>
      </w:pPr>
      <w:r>
        <w:rPr>
          <w:lang w:val="hr-HR"/>
        </w:rPr>
        <w:t xml:space="preserve"> </w:t>
      </w: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706888" w:rsidP="00706888" w:rsidR="00706888" w:rsidRPr="004A4042">
      <w:pPr>
        <w:rPr>
          <w:lang w:val="hr-HR"/>
        </w:rPr>
      </w:pPr>
    </w:p>
    <w:p w:rsidRDefault="00D722B4" w:rsidP="00706888" w:rsidR="00D722B4">
      <w:pPr>
        <w:numPr>
          <w:ilvl w:val="0"/>
          <w:numId w:val="2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046239" w:rsidP="00706888" w:rsidR="00046239" w:rsidRPr="004A4042">
      <w:pPr>
        <w:numPr>
          <w:ilvl w:val="0"/>
          <w:numId w:val="2"/>
        </w:numPr>
        <w:rPr>
          <w:lang w:val="hr-HR"/>
        </w:rPr>
      </w:pPr>
      <w:r w:rsidRPr="004A4042">
        <w:rPr>
          <w:lang w:val="hr-HR"/>
        </w:rPr>
        <w:t>e-Oglasna ploča suda</w:t>
      </w:r>
    </w:p>
    <w:p w:rsidRDefault="00D722B4" w:rsidP="00706888" w:rsidR="00706888" w:rsidRPr="004A4042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u </w:t>
      </w:r>
      <w:r w:rsidR="00507986" w:rsidRPr="004A4042">
        <w:rPr>
          <w:lang w:val="hr-HR"/>
        </w:rPr>
        <w:t>spis</w:t>
      </w:r>
    </w:p>
    <w:sectPr w:rsidSect="00EC1332" w:rsidR="00706888" w:rsidRPr="004A404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D43246">
      <w:t xml:space="preserve">                     </w:t>
    </w:r>
    <w:r w:rsidR="0094571E">
      <w:t>2</w:t>
    </w:r>
    <w:r w:rsidR="00D722B4">
      <w:t>2</w:t>
    </w:r>
    <w:r w:rsidR="00D43246">
      <w:t>.</w:t>
    </w:r>
    <w:r w:rsidR="006A610E">
      <w:t xml:space="preserve"> St</w:t>
    </w:r>
    <w:r w:rsidR="0094571E">
      <w:t>-</w:t>
    </w:r>
    <w:r w:rsidR="004D2CB8">
      <w:t>1285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24C" w:rsidR="001B624C">
    <w:pPr>
      <w:pStyle w:val="Zaglavlje"/>
    </w:pPr>
    <w:r>
      <w:rPr>
        <w:lang w:val="hr-HR"/>
      </w:rPr>
      <w:tab/>
    </w:r>
    <w:r>
      <w:rPr>
        <w:lang w:val="hr-HR"/>
      </w:rPr>
      <w:tab/>
      <w:t>Posl</w:t>
    </w:r>
    <w:r w:rsidR="006A610E">
      <w:rPr>
        <w:lang w:val="hr-HR"/>
      </w:rPr>
      <w:t xml:space="preserve">ovni </w:t>
    </w:r>
    <w:r>
      <w:rPr>
        <w:lang w:val="hr-HR"/>
      </w:rPr>
      <w:t>broj.: 22. St-1285/2015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B624C"/>
    <w:rsid w:val="001E2126"/>
    <w:rsid w:val="0023614D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D2CB8"/>
    <w:rsid w:val="005031FC"/>
    <w:rsid w:val="00507986"/>
    <w:rsid w:val="00523D28"/>
    <w:rsid w:val="005449A9"/>
    <w:rsid w:val="00593E42"/>
    <w:rsid w:val="006139CA"/>
    <w:rsid w:val="006567C9"/>
    <w:rsid w:val="006A610E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74CE4"/>
    <w:rsid w:val="00883616"/>
    <w:rsid w:val="008949BF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FF4"/>
    <w:rsid w:val="00B43A09"/>
    <w:rsid w:val="00B86D08"/>
    <w:rsid w:val="00BB288C"/>
    <w:rsid w:val="00C04ADA"/>
    <w:rsid w:val="00C60F12"/>
    <w:rsid w:val="00C71571"/>
    <w:rsid w:val="00C71DD2"/>
    <w:rsid w:val="00D006D7"/>
    <w:rsid w:val="00D43246"/>
    <w:rsid w:val="00D52634"/>
    <w:rsid w:val="00D722B4"/>
    <w:rsid w:val="00E65544"/>
    <w:rsid w:val="00EC1332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St-1285/2015</izvorni_sadrzaj>
    <derivirana_varijabla naziv="DomainObject.Predmet.OznakaBroj_1">St-1285/2015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TIJARICA - KAMEN d.o.o. za eksploataciju i proizvodnju mineralnih sirovina</izvorni_sadrzaj>
    <derivirana_varijabla naziv="DomainObject.Predmet.ProtustrankaFormated_1">  TIJARICA - KAMEN d.o.o. za eksploataciju i proizvodnju mineralnih sirovina</derivirana_varijabla>
  </DomainObject.Predmet.ProtustrankaFormated>
  <DomainObject.Predmet.ProtustrankaFormatedOIB>
    <izvorni_sadrzaj>  TIJARICA - KAMEN d.o.o. za eksploataciju i proizvodnju mineralnih sirovina, OIB 93784696077</izvorni_sadrzaj>
    <derivirana_varijabla naziv="DomainObject.Predmet.ProtustrankaFormatedOIB_1">  TIJARICA - KAMEN d.o.o. za eksploataciju i proizvodnju mineralnih sirovina, OIB 93784696077</derivirana_varijabla>
  </DomainObject.Predmet.ProtustrankaFormatedOIB>
  <DomainObject.Predmet.ProtustrankaFormatedWithAdress>
    <izvorni_sadrzaj> TIJARICA - KAMEN d.o.o. za eksploataciju i proizvodnju mineralnih sirovina, Tijarica/bb, 21240 Tijarica</izvorni_sadrzaj>
    <derivirana_varijabla naziv="DomainObject.Predmet.ProtustrankaFormatedWithAdress_1"> TIJARICA - KAMEN d.o.o. za eksploataciju i proizvodnju mineralnih sirovina, Tijarica/bb, 21240 Tijarica</derivirana_varijabla>
  </DomainObject.Predmet.ProtustrankaFormatedWithAdress>
  <DomainObject.Predmet.ProtustrankaFormatedWithAdressOIB>
    <izvorni_sadrzaj> TIJARICA - KAMEN d.o.o. za eksploataciju i proizvodnju mineralnih sirovina, OIB 93784696077, Tijarica/bb, 21240 Tijarica</izvorni_sadrzaj>
    <derivirana_varijabla naziv="DomainObject.Predmet.ProtustrankaFormatedWithAdressOIB_1"> TIJARICA - KAMEN d.o.o. za eksploataciju i proizvodnju mineralnih sirovina, OIB 93784696077, Tijarica/bb, 21240 Tijarica</derivirana_varijabla>
  </DomainObject.Predmet.ProtustrankaFormatedWithAdressOIB>
  <DomainObject.Predmet.ProtustrankaWithAdress>
    <izvorni_sadrzaj>TIJARICA - KAMEN d.o.o. za eksploataciju i proizvodnju mineralnih sirovina Tijarica/bb, 21240 Tijarica</izvorni_sadrzaj>
    <derivirana_varijabla naziv="DomainObject.Predmet.ProtustrankaWithAdress_1">TIJARICA - KAMEN d.o.o. za eksploataciju i proizvodnju mineralnih sirovina Tijarica/bb, 21240 Tijarica</derivirana_varijabla>
  </DomainObject.Predmet.ProtustrankaWithAdress>
  <DomainObject.Predmet.ProtustrankaWithAdressOIB>
    <izvorni_sadrzaj>TIJARICA - KAMEN d.o.o. za eksploataciju i proizvodnju mineralnih sirovina, OIB 93784696077, Tijarica/bb, 21240 Tijarica</izvorni_sadrzaj>
    <derivirana_varijabla naziv="DomainObject.Predmet.ProtustrankaWithAdressOIB_1">TIJARICA - KAMEN d.o.o. za eksploataciju i proizvodnju mineralnih sirovina, OIB 93784696077, Tijarica/bb, 21240 Tijarica</derivirana_varijabla>
  </DomainObject.Predmet.ProtustrankaWithAdressOIB>
  <DomainObject.Predmet.ProtustrankaNazivFormated>
    <izvorni_sadrzaj>TIJARICA - KAMEN d.o.o. za eksploataciju i proizvodnju mineralnih sirovina</izvorni_sadrzaj>
    <derivirana_varijabla naziv="DomainObject.Predmet.ProtustrankaNazivFormated_1">TIJARICA - KAMEN d.o.o. za eksploataciju i proizvodnju mineralnih sirovina</derivirana_varijabla>
  </DomainObject.Predmet.ProtustrankaNazivFormated>
  <DomainObject.Predmet.ProtustrankaNazivFormatedOIB>
    <izvorni_sadrzaj>TIJARICA - KAMEN d.o.o. za eksploataciju i proizvodnju mineralnih sirovina, OIB 93784696077</izvorni_sadrzaj>
    <derivirana_varijabla naziv="DomainObject.Predmet.ProtustrankaNazivFormatedOIB_1">TIJARICA - KAMEN d.o.o. za eksploataciju i proizvodnju mineralnih sirovina, OIB 93784696077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640191.03</izvorni_sadrzaj>
    <derivirana_varijabla naziv="DomainObject.Predmet.TrenutnaVrijednost_1">640191.03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TIJARICA - KAMEN d.o.o. za eksploataciju i proizvodnju mineralnih sirovina</item>
    </izvorni_sadrzaj>
    <derivirana_varijabla naziv="DomainObject.Predmet.ProtuStrankaListFormated_1">
      <item>TIJARICA - KAMEN d.o.o. za eksploataciju i proizvodnju mineralnih sirovina</item>
    </derivirana_varijabla>
  </DomainObject.Predmet.ProtuStrankaListFormated>
  <DomainObject.Predmet.ProtuStrankaListFormatedOIB>
    <izvorni_sadrzaj>
      <item>TIJARICA - KAMEN d.o.o. za eksploataciju i proizvodnju mineralnih sirovina, OIB 93784696077</item>
    </izvorni_sadrzaj>
    <derivirana_varijabla naziv="DomainObject.Predmet.ProtuStrankaListFormatedOIB_1">
      <item>TIJARICA - KAMEN d.o.o. za eksploataciju i proizvodnju mineralnih sirovina, OIB 93784696077</item>
    </derivirana_varijabla>
  </DomainObject.Predmet.ProtuStrankaListFormatedOIB>
  <DomainObject.Predmet.ProtuStrankaListFormatedWithAdress>
    <izvorni_sadrzaj>
      <item>TIJARICA - KAMEN d.o.o. za eksploataciju i proizvodnju mineralnih sirovina, Tijarica/bb, 21240 Tijarica</item>
    </izvorni_sadrzaj>
    <derivirana_varijabla naziv="DomainObject.Predmet.ProtuStrankaListFormatedWithAdress_1">
      <item>TIJARICA - KAMEN d.o.o. za eksploataciju i proizvodnju mineralnih sirovina, Tijarica/bb, 21240 Tijarica</item>
    </derivirana_varijabla>
  </DomainObject.Predmet.ProtuStrankaListFormatedWithAdress>
  <DomainObject.Predmet.ProtuStrankaListFormatedWithAdressOIB>
    <izvorni_sadrzaj>
      <item>TIJARICA - KAMEN d.o.o. za eksploataciju i proizvodnju mineralnih sirovina, OIB 93784696077, Tijarica/bb, 21240 Tijarica</item>
    </izvorni_sadrzaj>
    <derivirana_varijabla naziv="DomainObject.Predmet.ProtuStrankaListFormatedWithAdressOIB_1">
      <item>TIJARICA - KAMEN d.o.o. za eksploataciju i proizvodnju mineralnih sirovina, OIB 93784696077, Tijarica/bb, 21240 Tijarica</item>
    </derivirana_varijabla>
  </DomainObject.Predmet.ProtuStrankaListFormatedWithAdressOIB>
  <DomainObject.Predmet.ProtuStrankaListNazivFormated>
    <izvorni_sadrzaj>
      <item>TIJARICA - KAMEN d.o.o. za eksploataciju i proizvodnju mineralnih sirovina</item>
    </izvorni_sadrzaj>
    <derivirana_varijabla naziv="DomainObject.Predmet.ProtuStrankaListNazivFormated_1">
      <item>TIJARICA - KAMEN d.o.o. za eksploataciju i proizvodnju mineralnih sirovina</item>
    </derivirana_varijabla>
  </DomainObject.Predmet.ProtuStrankaListNazivFormated>
  <DomainObject.Predmet.ProtuStrankaListNazivFormatedOIB>
    <izvorni_sadrzaj>
      <item>TIJARICA - KAMEN d.o.o. za eksploataciju i proizvodnju mineralnih sirovina, OIB 93784696077</item>
    </izvorni_sadrzaj>
    <derivirana_varijabla naziv="DomainObject.Predmet.ProtuStrankaListNazivFormatedOIB_1">
      <item>TIJARICA - KAMEN d.o.o. za eksploataciju i proizvodnju mineralnih sirovina, OIB 93784696077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TIJARICA - KAMEN d.o.o. za eksploataciju i proizvodnju mineralnih sirovina</izvorni_sadrzaj>
    <derivirana_varijabla naziv="DomainObject.Predmet.ProtustrankaIDrugi_1">TIJARICA - KAMEN d.o.o. za eksploataciju i proizvodnju mineralnih sirovina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TIJARICA - KAMEN d.o.o. za eksploataciju i proizvodnju mineralnih sirovina, OIB 93784696077, Tijarica/bb, 21240 Tijarica</izvorni_sadrzaj>
    <derivirana_varijabla naziv="DomainObject.Predmet.ProtustrankaIDrugiAdressOIB_1">TIJARICA - KAMEN d.o.o. za eksploataciju i proizvodnju mineralnih sirovina, OIB 93784696077, Tijarica/bb, 21240 Tijarica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TIJARICA - KAMEN d.o.o. za eksploataciju i proizvodnju mineralnih sirovina</item>
      <item>FINANCIJSKA AGENCIJA RC SPLIT</item>
    </izvorni_sadrzaj>
    <derivirana_varijabla naziv="DomainObject.Predmet.SudioniciListNaziv_1">
      <item>TIJARICA - KAMEN d.o.o. za eksploataciju i proizvodnju mineralnih sirovina</item>
      <item>FINANCIJSKA AGENCIJA RC SPLIT</item>
    </derivirana_varijabla>
  </DomainObject.Predmet.SudioniciListNaziv>
  <DomainObject.Predmet.SudioniciListAdressOIB>
    <izvorni_sadrzaj>
      <item>TIJARICA - KAMEN d.o.o. za eksploataciju i proizvodnju mineralnih sirovina, OIB 93784696077, Tijarica/bb,21240 Tijarica</item>
      <item>FINANCIJSKA AGENCIJA RC SPLIT, OIB 85821130368, Mažuranićevo šetalište 24b,21000 Split</item>
    </izvorni_sadrzaj>
    <derivirana_varijabla naziv="DomainObject.Predmet.SudioniciListAdressOIB_1">
      <item>TIJARICA - KAMEN d.o.o. za eksploataciju i proizvodnju mineralnih sirovina, OIB 93784696077, Tijarica/bb,21240 Tijarica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93784696077</item>
      <item>, OIB 85821130368</item>
    </izvorni_sadrzaj>
    <derivirana_varijabla naziv="DomainObject.Predmet.SudioniciListNazivOIB_1">
      <item>, OIB 93784696077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2568</properties:Characters>
  <properties:Lines>85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2016-04-18T10:15:00Z</dcterms:created>
  <dc:creator>Lari Glavaš</dc:creator>
  <cp:lastModifiedBy>Goran Radanović</cp:lastModifiedBy>
  <cp:lastPrinted>2016-04-14T12:44:00Z</cp:lastPrinted>
  <dcterms:modified xmlns:xsi="http://www.w3.org/2001/XMLSchema-instance" xsi:type="dcterms:W3CDTF">2016-06-21T10:07:00Z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