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fa36" w14:paraId="8a4fa36" w:rsidRDefault="00EF311F" w:rsidP="00BD5CF6" w:rsidR="00E543AD">
      <w:pPr>
        <w:jc w:val="right"/>
        <w15:collapsed w:val="false"/>
      </w:pPr>
      <w:bookmarkStart w:name="_GoBack" w:id="0"/>
      <w:bookmarkEnd w:id="0"/>
      <w:r>
        <w:tab/>
      </w:r>
      <w:r w:rsidR="00BD5CF6">
        <w:tab/>
      </w:r>
      <w:r w:rsidR="00BD5CF6">
        <w:tab/>
      </w:r>
      <w:r w:rsidR="00BD5CF6">
        <w:tab/>
      </w:r>
      <w:r w:rsidR="00BD5CF6">
        <w:tab/>
      </w:r>
      <w:r w:rsidR="00BD5CF6">
        <w:tab/>
      </w:r>
      <w:r w:rsidR="00BD5CF6">
        <w:tab/>
      </w:r>
      <w:r w:rsidR="00BD5CF6">
        <w:tab/>
      </w:r>
      <w:r w:rsidR="00BD5CF6">
        <w:tab/>
      </w:r>
      <w:r w:rsidR="00BD5CF6">
        <w:tab/>
        <w:t>9</w:t>
      </w:r>
      <w:r>
        <w:t xml:space="preserve"> St-</w:t>
      </w:r>
      <w:r w:rsidR="00F3669D">
        <w:t>647</w:t>
      </w:r>
      <w:r w:rsidR="00BD5CF6">
        <w:t>/</w:t>
      </w:r>
      <w:r>
        <w:t>1</w:t>
      </w:r>
      <w:r w:rsidR="005A6D5F">
        <w:t>8</w:t>
      </w:r>
      <w:r>
        <w:t>-</w:t>
      </w:r>
      <w:r w:rsidR="00F3669D">
        <w:t>7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EE0571" w:rsidP="0034231B" w:rsidR="0034231B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Zagreb,</w:t>
      </w:r>
      <w:r w:rsidR="00BD5CF6">
        <w:t xml:space="preserve"> </w:t>
      </w:r>
      <w:r w:rsidR="00B75228">
        <w:t>Podružnica Zagreb</w:t>
      </w:r>
      <w:r w:rsidR="00BD5CF6">
        <w:t>,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0F5293" w:rsidP="008D5352" w:rsidR="008D5352">
      <w:pPr>
        <w:jc w:val="both"/>
      </w:pPr>
      <w:r>
        <w:t>UDOVIČIĆ AUTO d.o.o</w:t>
      </w:r>
      <w:r w:rsidR="00BD5CF6">
        <w:t>.</w:t>
      </w:r>
      <w:r>
        <w:t xml:space="preserve"> Vidrenjak, Kolodvorska 3,</w:t>
      </w:r>
      <w:r w:rsidR="00BD5CF6">
        <w:t xml:space="preserve"> </w:t>
      </w:r>
      <w:r>
        <w:t>OIB:</w:t>
      </w:r>
      <w:r w:rsidR="00BD5CF6">
        <w:t xml:space="preserve"> </w:t>
      </w:r>
      <w:r>
        <w:t>84511257050,</w:t>
      </w:r>
      <w:r w:rsidR="00BD5CF6">
        <w:t xml:space="preserve"> </w:t>
      </w:r>
      <w:r>
        <w:t>MBS:</w:t>
      </w:r>
      <w:r w:rsidR="00BD5CF6">
        <w:t xml:space="preserve"> 080003471,  29</w:t>
      </w:r>
      <w:r w:rsidR="00A34E9A">
        <w:t xml:space="preserve">.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FC2883" w:rsidP="00A275FE" w:rsidR="00FC2883">
      <w:pPr>
        <w:rPr>
          <w:b/>
          <w:bCs/>
        </w:rPr>
      </w:pPr>
    </w:p>
    <w:p w:rsidRDefault="00A275FE" w:rsidP="00A34E9A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A34E9A">
        <w:tab/>
      </w:r>
      <w:r w:rsidR="00F3669D">
        <w:t>UDOVIČIĆ AUTO d.o.o</w:t>
      </w:r>
      <w:r w:rsidR="00BD5CF6">
        <w:t>.</w:t>
      </w:r>
      <w:r w:rsidR="00F3669D">
        <w:t xml:space="preserve"> Vidrenjak, Kolodvorska 3,</w:t>
      </w:r>
      <w:r w:rsidR="00BD5CF6">
        <w:t xml:space="preserve"> </w:t>
      </w:r>
      <w:r w:rsidR="00F3669D">
        <w:t>OIB:</w:t>
      </w:r>
      <w:r w:rsidR="00BD5CF6">
        <w:t xml:space="preserve"> </w:t>
      </w:r>
      <w:r w:rsidR="00F3669D">
        <w:t>84511257050,</w:t>
      </w:r>
      <w:r w:rsidR="00BD5CF6">
        <w:t xml:space="preserve"> </w:t>
      </w:r>
      <w:r w:rsidR="00F3669D">
        <w:t>MBS:080003471</w:t>
      </w:r>
      <w:r w:rsidR="00BD5CF6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4E9A">
        <w:t xml:space="preserve"> </w:t>
      </w:r>
      <w:r w:rsidR="00F3669D">
        <w:t>Ivana Kalkan, Osijek, Županijska 2,</w:t>
      </w:r>
      <w:r w:rsidR="00BD5CF6">
        <w:t xml:space="preserve"> </w:t>
      </w:r>
      <w:r w:rsidR="00F3669D">
        <w:t>OIB</w:t>
      </w:r>
      <w:r w:rsidR="00BD5CF6">
        <w:t xml:space="preserve">: </w:t>
      </w:r>
      <w:r w:rsidR="00F3669D">
        <w:t>47574637103</w:t>
      </w:r>
      <w:r w:rsidR="00BD5CF6">
        <w:t>,</w:t>
      </w:r>
      <w:r w:rsidR="00F3669D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  <w:r w:rsidR="0065568B">
        <w:rPr>
          <w:bCs/>
        </w:rPr>
        <w:t xml:space="preserve"> </w:t>
      </w:r>
    </w:p>
    <w:p w:rsidRDefault="00A275FE" w:rsidP="0065568B" w:rsidR="0065568B" w:rsidRPr="0065568B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B75228" w:rsidRPr="00B75228">
        <w:t xml:space="preserve"> </w:t>
      </w:r>
      <w:r w:rsidR="00F3669D">
        <w:t>UDOVIČIĆ AUTO d.o.o</w:t>
      </w:r>
      <w:r w:rsidR="00BD5CF6">
        <w:t>.</w:t>
      </w:r>
      <w:r w:rsidR="00F3669D">
        <w:t xml:space="preserve"> Vidrenjak, Kolodvorska 3,</w:t>
      </w:r>
      <w:r w:rsidR="00BD5CF6">
        <w:t xml:space="preserve"> </w:t>
      </w:r>
      <w:r w:rsidR="00F3669D">
        <w:t>OIB:</w:t>
      </w:r>
      <w:r w:rsidR="00BD5CF6">
        <w:t xml:space="preserve"> </w:t>
      </w:r>
      <w:r w:rsidR="00F3669D">
        <w:t>84511257050,</w:t>
      </w:r>
      <w:r w:rsidR="00BD5CF6">
        <w:t xml:space="preserve"> </w:t>
      </w:r>
      <w:r w:rsidR="00F3669D">
        <w:t>MBS:</w:t>
      </w:r>
      <w:r w:rsidR="00BD5CF6">
        <w:t xml:space="preserve"> </w:t>
      </w:r>
      <w:r w:rsidR="00F3669D">
        <w:t>080003471</w:t>
      </w:r>
      <w:r w:rsidR="00BD5CF6">
        <w:t>.</w:t>
      </w:r>
    </w:p>
    <w:p w:rsidRDefault="00A275F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Nalaže se bivšem zakonskom zastupniku </w:t>
      </w:r>
      <w:r w:rsidR="00F3669D">
        <w:t>Ante Udovičić, Vidrenjak,</w:t>
      </w:r>
      <w:r w:rsidR="00BD5CF6">
        <w:t xml:space="preserve"> </w:t>
      </w:r>
      <w:r w:rsidR="00F3669D">
        <w:t>Kolodvorska 31,</w:t>
      </w:r>
      <w:r w:rsidR="00BD5CF6">
        <w:t xml:space="preserve"> OIB</w:t>
      </w:r>
      <w:r w:rsidR="00E950B1">
        <w:t xml:space="preserve">: </w:t>
      </w:r>
      <w:r w:rsidR="00F3669D">
        <w:t xml:space="preserve">1555111943 </w:t>
      </w:r>
      <w:r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E3647A" w:rsidP="00A17F4F" w:rsidR="00E3647A"/>
    <w:p w:rsidRDefault="00E3647A" w:rsidP="00A17F4F" w:rsidR="00E3647A"/>
    <w:p w:rsidRDefault="00A275FE" w:rsidP="00FC2883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FC2883" w:rsidP="00385975" w:rsidR="00FC2883">
      <w:pPr>
        <w:ind w:firstLine="720"/>
        <w:jc w:val="both"/>
      </w:pPr>
    </w:p>
    <w:p w:rsidRDefault="00F3669D" w:rsidP="00385975" w:rsidR="00385975">
      <w:pPr>
        <w:ind w:firstLine="720"/>
        <w:jc w:val="both"/>
      </w:pPr>
      <w:r>
        <w:t>Dana 17</w:t>
      </w:r>
      <w:r w:rsidR="00385975">
        <w:t>.</w:t>
      </w:r>
      <w:r w:rsidR="00E950B1">
        <w:t xml:space="preserve"> </w:t>
      </w:r>
      <w:r w:rsidR="00E92F93">
        <w:t>srpnja 2017</w:t>
      </w:r>
      <w:r w:rsidR="00E950B1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>Zagreb, Podružnica Zagreb</w:t>
      </w:r>
      <w:r w:rsidR="00385975">
        <w:t>, Klasa: 110-07/</w:t>
      </w:r>
      <w:r>
        <w:t xml:space="preserve">17-01/04, Ur.broj: 04-06-17-3682  od </w:t>
      </w:r>
      <w:r w:rsidR="00E950B1">
        <w:t>1</w:t>
      </w:r>
      <w:r>
        <w:t>4</w:t>
      </w:r>
      <w:r w:rsidR="00E92F93">
        <w:t>.07</w:t>
      </w:r>
      <w:r w:rsidR="00385975">
        <w:t>.2017. za provedbu skraćenog stečajnog postupka nad dužniko</w:t>
      </w:r>
      <w:r w:rsidR="00B75228" w:rsidRPr="00B75228">
        <w:t xml:space="preserve"> </w:t>
      </w:r>
      <w:r>
        <w:t>UDOVIČIĆ AUTO d.o.o</w:t>
      </w:r>
      <w:r w:rsidR="00E950B1">
        <w:t>.</w:t>
      </w:r>
      <w:r>
        <w:t xml:space="preserve"> Vidrenjak, Kolodvorska 3,</w:t>
      </w:r>
      <w:r w:rsidR="00E950B1">
        <w:t xml:space="preserve"> </w:t>
      </w:r>
      <w:r>
        <w:t>OIB:</w:t>
      </w:r>
      <w:r w:rsidR="00E950B1">
        <w:t xml:space="preserve"> </w:t>
      </w:r>
      <w:r>
        <w:t>84511257050,</w:t>
      </w:r>
      <w:r w:rsidR="00E950B1">
        <w:t xml:space="preserve"> </w:t>
      </w:r>
      <w:r>
        <w:t>MBS:</w:t>
      </w:r>
      <w:r w:rsidR="00E950B1">
        <w:t xml:space="preserve"> </w:t>
      </w:r>
      <w:r>
        <w:t xml:space="preserve">080003471 </w:t>
      </w:r>
      <w:r w:rsidR="00385975">
        <w:t>temeljem odredbe čl. 429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E950B1">
        <w:t>.</w:t>
      </w:r>
      <w:r>
        <w:t xml:space="preserve"> ožujk</w:t>
      </w:r>
      <w:r w:rsidR="00E950B1">
        <w:t>A</w:t>
      </w:r>
      <w:r>
        <w:t xml:space="preserve"> 2018</w:t>
      </w:r>
      <w:r w:rsidR="00E950B1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lastRenderedPageBreak/>
        <w:t>U prij</w:t>
      </w:r>
      <w:r w:rsidR="00F3669D">
        <w:t xml:space="preserve">edlogu je </w:t>
      </w:r>
      <w:r w:rsidR="00E950B1">
        <w:t>navedeno</w:t>
      </w:r>
      <w:r w:rsidR="00F3669D">
        <w:t xml:space="preserve"> da na dan 13</w:t>
      </w:r>
      <w:r w:rsidR="00E92F93">
        <w:t>.07</w:t>
      </w:r>
      <w:r>
        <w:t>.2017.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F3669D">
        <w:t>a, u</w:t>
      </w:r>
      <w:r w:rsidR="00E950B1">
        <w:t xml:space="preserve"> ukupnom iznosu od 27.167,84 kn</w:t>
      </w:r>
      <w:r w:rsidR="00F3669D">
        <w:t xml:space="preserve"> i da ima zaposlenih 2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F3669D">
        <w:t>13.</w:t>
      </w:r>
      <w:r w:rsidR="00E92F93">
        <w:t>07</w:t>
      </w:r>
      <w:r>
        <w:t>.2017., te navodi da na temelju čl. 112. st. 5. SZ dužnik na ime predujma za namirenje t</w:t>
      </w:r>
      <w:r w:rsidR="00F3669D">
        <w:t xml:space="preserve">roškova stečajnog postupka </w:t>
      </w:r>
      <w:r>
        <w:t xml:space="preserve">zaplijenjena novčana sredstva na dan </w:t>
      </w:r>
      <w:r w:rsidR="00F3669D">
        <w:t>13</w:t>
      </w:r>
      <w:r w:rsidR="00E92F93">
        <w:t>.07</w:t>
      </w:r>
      <w:r>
        <w:t>2017.</w:t>
      </w:r>
      <w:r w:rsidR="00F3669D">
        <w:t xml:space="preserve"> iznose 5.000,00 kn.</w:t>
      </w:r>
      <w:r>
        <w:t xml:space="preserve"> </w:t>
      </w:r>
    </w:p>
    <w:p w:rsidRDefault="00E92F93" w:rsidP="00E950B1" w:rsidR="00E92F93">
      <w:pPr>
        <w:jc w:val="both"/>
      </w:pPr>
    </w:p>
    <w:p w:rsidRDefault="00A81386" w:rsidP="009A6E46" w:rsidR="009A6E46">
      <w:pPr>
        <w:ind w:firstLine="708"/>
        <w:jc w:val="both"/>
        <w:rPr>
          <w:bCs/>
        </w:rPr>
      </w:pPr>
      <w:r>
        <w:rPr>
          <w:color w:val="000000"/>
        </w:rPr>
        <w:t xml:space="preserve">U određenom </w:t>
      </w:r>
      <w:r w:rsidR="00E950B1">
        <w:rPr>
          <w:color w:val="000000"/>
        </w:rPr>
        <w:t>joj</w:t>
      </w:r>
      <w:r>
        <w:rPr>
          <w:color w:val="000000"/>
        </w:rPr>
        <w:t xml:space="preserve"> roku privremen</w:t>
      </w:r>
      <w:r w:rsidR="00F3669D">
        <w:rPr>
          <w:color w:val="000000"/>
        </w:rPr>
        <w:t xml:space="preserve">a </w:t>
      </w:r>
      <w:r>
        <w:rPr>
          <w:color w:val="000000"/>
        </w:rPr>
        <w:t>stečajn</w:t>
      </w:r>
      <w:r w:rsidR="00F3669D">
        <w:rPr>
          <w:color w:val="000000"/>
        </w:rPr>
        <w:t>a</w:t>
      </w:r>
      <w:r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E950B1">
        <w:t xml:space="preserve"> 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B75228" w:rsidP="00E950B1" w:rsidR="009A6E46">
      <w:pPr>
        <w:ind w:firstLine="708"/>
        <w:jc w:val="both"/>
      </w:pPr>
      <w:r>
        <w:tab/>
      </w:r>
      <w:r w:rsidR="009A6E46"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F3669D">
        <w:t>dana 16.07.</w:t>
      </w:r>
      <w:r>
        <w:t xml:space="preserve">.2018.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5B15B6">
        <w:t xml:space="preserve">adu računa u iznosu od 111.364,54 </w:t>
      </w:r>
      <w:r w:rsidR="002C0E6E">
        <w:t xml:space="preserve"> kn</w:t>
      </w:r>
      <w:r w:rsidR="00E950B1">
        <w:t>,</w:t>
      </w:r>
      <w:r w:rsidR="003001E8">
        <w:t>a</w:t>
      </w:r>
      <w:r w:rsidR="00E950B1">
        <w:t xml:space="preserve"> </w:t>
      </w:r>
      <w:r w:rsidR="003001E8">
        <w:t xml:space="preserve"> br</w:t>
      </w:r>
      <w:r w:rsidR="00B75228">
        <w:t xml:space="preserve">oj </w:t>
      </w:r>
      <w:r w:rsidR="005B15B6">
        <w:t>evidentiranih dana blokade je 180 dana.</w:t>
      </w:r>
    </w:p>
    <w:p w:rsidRDefault="009A6E46" w:rsidP="009A6E46" w:rsidR="002C0E6E">
      <w:pPr>
        <w:jc w:val="both"/>
        <w:rPr>
          <w:b/>
        </w:rPr>
      </w:pPr>
      <w:r>
        <w:rPr>
          <w:b/>
        </w:rPr>
        <w:tab/>
      </w:r>
    </w:p>
    <w:p w:rsidRDefault="009A6E46" w:rsidP="002C0E6E" w:rsidR="005B15B6">
      <w:pPr>
        <w:ind w:firstLine="708"/>
        <w:jc w:val="both"/>
      </w:pPr>
      <w:r w:rsidRPr="00742DF9">
        <w:t>U</w:t>
      </w:r>
      <w:r>
        <w:t>vidom u knjigovodstvenu evidenciju d</w:t>
      </w:r>
      <w:r w:rsidR="00514649">
        <w:t>užnik</w:t>
      </w:r>
      <w:r>
        <w:t>a dužnik</w:t>
      </w:r>
      <w:r w:rsidR="005B15B6">
        <w:t xml:space="preserve"> je imao uposlenih  dva </w:t>
      </w:r>
      <w:r w:rsidR="003001E8">
        <w:t xml:space="preserve"> djelatnika</w:t>
      </w:r>
      <w:r w:rsidR="00EF20EB">
        <w:t xml:space="preserve">. </w:t>
      </w:r>
      <w:r w:rsidR="00B75228">
        <w:t>Uvidom</w:t>
      </w:r>
      <w:r w:rsidR="002C0E6E">
        <w:t xml:space="preserve"> u financijsko gospodarsko stanje stečajn</w:t>
      </w:r>
      <w:r w:rsidR="005B15B6">
        <w:t>ogdužnika u peridou od 2014</w:t>
      </w:r>
      <w:r w:rsidR="00954F1B">
        <w:t>.</w:t>
      </w:r>
      <w:r w:rsidR="005B15B6">
        <w:t xml:space="preserve"> </w:t>
      </w:r>
      <w:r w:rsidR="002C0E6E">
        <w:t>do 2017</w:t>
      </w:r>
      <w:r w:rsidR="00954F1B">
        <w:t>.</w:t>
      </w:r>
      <w:r w:rsidR="002C0E6E">
        <w:t xml:space="preserve"> proizlazi da ima kratkotrajnu i</w:t>
      </w:r>
      <w:r w:rsidR="005B15B6">
        <w:t>movinu u iznosu od 1689,605,00 kn 2014</w:t>
      </w:r>
      <w:r w:rsidR="00954F1B">
        <w:t>.</w:t>
      </w:r>
      <w:r w:rsidR="005B15B6">
        <w:t xml:space="preserve"> godine, 2015</w:t>
      </w:r>
      <w:r w:rsidR="00954F1B">
        <w:t>.</w:t>
      </w:r>
      <w:r w:rsidR="005B15B6">
        <w:t xml:space="preserve"> </w:t>
      </w:r>
      <w:r w:rsidR="00954F1B">
        <w:t>godine iznos od 192.236,00 kn i</w:t>
      </w:r>
      <w:r w:rsidR="005B15B6">
        <w:t xml:space="preserve"> 2016</w:t>
      </w:r>
      <w:r w:rsidR="00954F1B">
        <w:t>.</w:t>
      </w:r>
      <w:r w:rsidR="005B15B6">
        <w:t xml:space="preserve"> godine iznos od</w:t>
      </w:r>
      <w:r w:rsidR="00954F1B">
        <w:t xml:space="preserve"> </w:t>
      </w:r>
      <w:r w:rsidR="005B15B6">
        <w:t>166.356,00 kn, a 2017</w:t>
      </w:r>
      <w:r w:rsidR="00954F1B">
        <w:t>. godine iznos od 249.532,00 kn</w:t>
      </w:r>
      <w:r w:rsidR="005B15B6">
        <w:t>, da je ukupna</w:t>
      </w:r>
      <w:r w:rsidR="00954F1B">
        <w:t xml:space="preserve"> </w:t>
      </w:r>
      <w:r w:rsidR="005B15B6">
        <w:t>aktiva 2014</w:t>
      </w:r>
      <w:r w:rsidR="00954F1B">
        <w:t>.</w:t>
      </w:r>
      <w:r w:rsidR="005B15B6">
        <w:t xml:space="preserve"> godine iznosila 170.049,00 kn, 2015</w:t>
      </w:r>
      <w:r w:rsidR="00954F1B">
        <w:t>.</w:t>
      </w:r>
      <w:r w:rsidR="005B15B6">
        <w:t xml:space="preserve"> 192.263,00</w:t>
      </w:r>
      <w:r w:rsidR="00954F1B">
        <w:t xml:space="preserve"> </w:t>
      </w:r>
      <w:r w:rsidR="005B15B6">
        <w:t>kn, 2016</w:t>
      </w:r>
      <w:r w:rsidR="00954F1B">
        <w:t>.</w:t>
      </w:r>
      <w:r w:rsidR="005B15B6">
        <w:t xml:space="preserve"> godine  166.356,00 kn,</w:t>
      </w:r>
      <w:r w:rsidR="00954F1B">
        <w:t xml:space="preserve"> </w:t>
      </w:r>
      <w:r w:rsidR="005B15B6">
        <w:t>a 2017</w:t>
      </w:r>
      <w:r w:rsidR="00954F1B">
        <w:t>.</w:t>
      </w:r>
      <w:r w:rsidR="005B15B6">
        <w:t xml:space="preserve"> godine 249.532,00 kn., da su  kapital i rerezve iznosile 2014</w:t>
      </w:r>
      <w:r w:rsidR="00954F1B">
        <w:t>.</w:t>
      </w:r>
      <w:r w:rsidR="005B15B6">
        <w:t xml:space="preserve"> godine iznos 62.860,00 kn, 2015 godine -11.683,00 kn, 2016</w:t>
      </w:r>
      <w:r w:rsidR="00954F1B">
        <w:t>.</w:t>
      </w:r>
      <w:r w:rsidR="005B15B6">
        <w:t xml:space="preserve"> godine -109.132,00 kn, a 2017</w:t>
      </w:r>
      <w:r w:rsidR="00954F1B">
        <w:t>.</w:t>
      </w:r>
      <w:r w:rsidR="005B15B6">
        <w:t xml:space="preserve"> godine -197.598,00 kn, te da je iz podataka razvidno da je zadnja godina pozitivnog poslovanja dužnika bila 2014</w:t>
      </w:r>
      <w:r w:rsidR="00954F1B">
        <w:t>.</w:t>
      </w:r>
      <w:r w:rsidR="005B15B6">
        <w:t xml:space="preserve"> godina,</w:t>
      </w:r>
      <w:r w:rsidR="00954F1B">
        <w:t xml:space="preserve"> </w:t>
      </w:r>
      <w:r w:rsidR="005B15B6">
        <w:t>te da je isti od tada ostvari</w:t>
      </w:r>
      <w:r w:rsidR="00954F1B">
        <w:t>vao rastući gubitak unatoč poveć</w:t>
      </w:r>
      <w:r w:rsidR="005B15B6">
        <w:t>anju prihoda poslovanja,</w:t>
      </w:r>
      <w:r w:rsidR="00954F1B">
        <w:t xml:space="preserve"> koje je međutim pratilo i poveć</w:t>
      </w:r>
      <w:r w:rsidR="005B15B6">
        <w:t>anje rashoda.</w:t>
      </w:r>
      <w:r w:rsidR="00954F1B">
        <w:t xml:space="preserve"> </w:t>
      </w:r>
      <w:r w:rsidR="005B15B6">
        <w:t>Privr</w:t>
      </w:r>
      <w:r w:rsidR="00954F1B">
        <w:t>e</w:t>
      </w:r>
      <w:r w:rsidR="005B15B6">
        <w:t>m</w:t>
      </w:r>
      <w:r w:rsidR="00954F1B">
        <w:t>ena stečajna upraviteljica pos</w:t>
      </w:r>
      <w:r w:rsidR="005B15B6">
        <w:t xml:space="preserve">ebno ističe da dužnik ne obavlja gospodarsku djelatnost i nema zaposlenih radnika, da nema nekretnina niti </w:t>
      </w:r>
      <w:r w:rsidR="00645EEA">
        <w:t>pokretnina u svom vlasništvu, d</w:t>
      </w:r>
      <w:r w:rsidR="005B15B6">
        <w:t>a</w:t>
      </w:r>
      <w:r w:rsidR="00645EEA">
        <w:t xml:space="preserve"> </w:t>
      </w:r>
      <w:r w:rsidR="005B15B6">
        <w:t>ima</w:t>
      </w:r>
      <w:r w:rsidR="00645EEA">
        <w:t xml:space="preserve"> </w:t>
      </w:r>
      <w:r w:rsidR="005B15B6">
        <w:t xml:space="preserve">potraživanja prema kupcima u iznosu od 185.242,22 kn, </w:t>
      </w:r>
      <w:r w:rsidR="002553C7">
        <w:t>a da je 62.019,6 kn u zastari, da ima obveze prema dobavl</w:t>
      </w:r>
      <w:r w:rsidR="00645EEA">
        <w:t>jačima u iznosu od 70.900,47 kn</w:t>
      </w:r>
      <w:r w:rsidR="002553C7">
        <w:t>.</w:t>
      </w:r>
    </w:p>
    <w:p w:rsidRDefault="009A6E46" w:rsidP="00645EEA" w:rsidR="009A6E46">
      <w:pPr>
        <w:jc w:val="both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2553C7">
        <w:t xml:space="preserve">g postupka u iznosu od 45.078,57 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FC2883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</w:t>
      </w:r>
      <w:r w:rsidR="00FC2883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2553C7">
        <w:t>12</w:t>
      </w:r>
      <w:r w:rsidR="008802C0">
        <w:t>.</w:t>
      </w:r>
      <w:r w:rsidR="00FC2883">
        <w:t xml:space="preserve"> </w:t>
      </w:r>
      <w:r w:rsidR="008802C0">
        <w:t>rujna</w:t>
      </w:r>
      <w:r w:rsidR="00FC2883">
        <w:t xml:space="preserve"> </w:t>
      </w:r>
      <w:r>
        <w:t>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2553C7">
        <w:rPr>
          <w:color w:val="000000"/>
        </w:rPr>
        <w:t>45.078,57</w:t>
      </w:r>
      <w:r w:rsidR="00FC2883">
        <w:rPr>
          <w:color w:val="000000"/>
        </w:rPr>
        <w:t xml:space="preserve"> kn</w:t>
      </w:r>
      <w:r w:rsidR="002553C7">
        <w:rPr>
          <w:color w:val="000000"/>
        </w:rPr>
        <w:t xml:space="preserve"> </w:t>
      </w:r>
      <w:r w:rsidR="00514649">
        <w:rPr>
          <w:color w:val="000000"/>
        </w:rPr>
        <w:t xml:space="preserve"> </w:t>
      </w:r>
      <w:r>
        <w:t xml:space="preserve">u roku od 15 dana. </w:t>
      </w:r>
    </w:p>
    <w:p w:rsidRDefault="005E0BBB" w:rsidP="007B615B" w:rsidR="005E0BBB">
      <w:pPr>
        <w:ind w:firstLine="708"/>
        <w:jc w:val="both"/>
      </w:pPr>
    </w:p>
    <w:p w:rsidRDefault="005E0BBB" w:rsidP="005E0BBB" w:rsidR="005E0BBB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5E0BBB" w:rsidP="007B615B" w:rsidR="005E0BBB">
      <w:pPr>
        <w:ind w:firstLine="708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5B4CEA" w:rsidR="005E0BBB">
            <w:pPr>
              <w:jc w:val="center"/>
            </w:pPr>
            <w:r>
              <w:t xml:space="preserve">Redni </w:t>
            </w:r>
            <w:r w:rsidR="005B4CEA">
              <w:t>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IZNOS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right"/>
            </w:pPr>
            <w:r>
              <w:t>150,00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r>
              <w:t>Trošak javnog bilježnika radi ovjere potpisa stečajnog upravitelja</w:t>
            </w:r>
          </w:p>
          <w:p w:rsidRDefault="005E0BBB" w:rsidP="00AC0E9C" w:rsidR="005E0BBB">
            <w:r>
              <w:t xml:space="preserve">Trošak javnog bilježnika radi izdavanja rješenja o ovrsi </w:t>
            </w:r>
          </w:p>
          <w:p w:rsidRDefault="005E0BBB" w:rsidP="00AC0E9C" w:rsidR="005E0BBB">
            <w:r>
              <w:t xml:space="preserve">Otvaranje i zatvaranje  žiro računa </w:t>
            </w:r>
          </w:p>
          <w:p w:rsidRDefault="005E0BBB" w:rsidP="00AC0E9C" w:rsidR="005E0BBB">
            <w:r>
              <w:t xml:space="preserve">Arhiviranje poslovne dokumetacije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 xml:space="preserve">                 47,50  kn</w:t>
            </w:r>
          </w:p>
          <w:p w:rsidRDefault="005E0BBB" w:rsidP="00AC0E9C" w:rsidR="005E0BBB">
            <w:pPr>
              <w:jc w:val="right"/>
            </w:pPr>
            <w:r>
              <w:t xml:space="preserve">15.000,00 kn </w:t>
            </w:r>
          </w:p>
          <w:p w:rsidRDefault="005E0BBB" w:rsidP="00AC0E9C" w:rsidR="005E0BBB">
            <w:pPr>
              <w:jc w:val="right"/>
            </w:pPr>
          </w:p>
          <w:p w:rsidRDefault="005E0BBB" w:rsidP="005E0BBB" w:rsidR="005E0BBB">
            <w:pPr>
              <w:jc w:val="center"/>
            </w:pPr>
            <w:r>
              <w:t xml:space="preserve">                   6.800,00 kn </w:t>
            </w:r>
          </w:p>
          <w:p w:rsidRDefault="005E0BBB" w:rsidP="005E0BBB" w:rsidR="005E0BBB">
            <w:pPr>
              <w:jc w:val="center"/>
            </w:pPr>
            <w:r>
              <w:t xml:space="preserve">                  1.000,00 kn</w:t>
            </w:r>
          </w:p>
          <w:p w:rsidRDefault="005E0BBB" w:rsidP="005E0BBB" w:rsidR="005E0BBB">
            <w:pPr>
              <w:jc w:val="center"/>
            </w:pPr>
            <w:r>
              <w:t xml:space="preserve">                   5.000,00 kn 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r>
              <w:t>Bruto nagrada privremenom stečajnom upravitelju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right"/>
            </w:pPr>
            <w:r>
              <w:t>4.000,00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r>
              <w:t xml:space="preserve">Bruto nagrada stečajnom upravitelju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 xml:space="preserve">                 19.731,07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75DBA" w:rsidP="00AC0E9C" w:rsidR="005E0BBB">
            <w:r>
              <w:t>Materijalni troškovi –poš</w:t>
            </w:r>
            <w:r w:rsidR="005E0BBB">
              <w:t>tarina, uredski materijal i sl,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right"/>
            </w:pPr>
            <w:r>
              <w:t>1.000,00 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r>
              <w:t>Knjigovodetvene usluge za jednu godinu (12x 625,00kn)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467E" w:rsidP="0003467E" w:rsidR="0003467E">
            <w:pPr>
              <w:jc w:val="center"/>
            </w:pPr>
            <w:r>
              <w:t xml:space="preserve">                   </w:t>
            </w:r>
            <w:r w:rsidR="005E0BBB">
              <w:t xml:space="preserve">1.000,00 </w:t>
            </w:r>
            <w:r>
              <w:t>kn</w:t>
            </w:r>
          </w:p>
          <w:p w:rsidRDefault="0003467E" w:rsidP="00AC0E9C" w:rsidR="005E0BBB">
            <w:pPr>
              <w:jc w:val="right"/>
            </w:pPr>
            <w:r>
              <w:t>7.500,00</w:t>
            </w:r>
            <w:r w:rsidR="005E0BBB">
              <w:t>kn</w:t>
            </w:r>
          </w:p>
        </w:tc>
      </w:tr>
      <w:tr w:rsidTr="00AC0E9C" w:rsidR="005E0BBB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E0BBB" w:rsidP="00AC0E9C" w:rsidR="005E0BBB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0BBB" w:rsidP="00AC0E9C" w:rsidR="005E0BBB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3467E" w:rsidP="0003467E" w:rsidR="005E0BBB">
            <w:pPr>
              <w:jc w:val="right"/>
            </w:pPr>
            <w:r>
              <w:t xml:space="preserve">45.078,57 kn </w:t>
            </w:r>
          </w:p>
        </w:tc>
      </w:tr>
    </w:tbl>
    <w:p w:rsidRDefault="005E0BBB" w:rsidP="005E0BBB" w:rsidR="005E0BBB"/>
    <w:p w:rsidRDefault="005E0BBB" w:rsidP="005E0BBB" w:rsidR="005E0BBB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A81386" w:rsidP="00FC2883" w:rsidR="00A81386">
      <w:pPr>
        <w:jc w:val="both"/>
      </w:pPr>
    </w:p>
    <w:p w:rsidRDefault="00AE3E00" w:rsidP="00FC2883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FC2883">
        <w:t xml:space="preserve"> </w:t>
      </w:r>
      <w:r w:rsidR="00860DDD">
        <w:t xml:space="preserve">Prijedlog </w:t>
      </w:r>
      <w:r w:rsidR="008802C0">
        <w:t xml:space="preserve"> FINE Zagreb RC </w:t>
      </w:r>
      <w:r w:rsidR="003A2064" w:rsidRPr="00FC2883">
        <w:t xml:space="preserve">Zagreb </w:t>
      </w:r>
      <w:r w:rsidR="00FC2883">
        <w:t xml:space="preserve">Podružnica Zagreb, </w:t>
      </w:r>
      <w:r w:rsidR="006015D4" w:rsidRPr="00FC2883">
        <w:t xml:space="preserve"> b</w:t>
      </w:r>
      <w:r w:rsidR="0003467E" w:rsidRPr="00FC2883">
        <w:t>roj dana neprekidne blokade: 18</w:t>
      </w:r>
      <w:r w:rsidR="00514649" w:rsidRPr="00FC2883">
        <w:t>0</w:t>
      </w:r>
      <w:r w:rsidR="00514649">
        <w:rPr>
          <w:b/>
        </w:rPr>
        <w:t xml:space="preserve"> </w:t>
      </w:r>
      <w:r w:rsidR="00D74D2B" w:rsidRPr="008802C0">
        <w:rPr>
          <w:b/>
        </w:rPr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>elj</w:t>
      </w:r>
      <w:r w:rsidR="00175DBA">
        <w:t>ice Snježane Sudarević  (list spisa 14 do 18</w:t>
      </w:r>
      <w:r>
        <w:t xml:space="preserve">), </w:t>
      </w:r>
      <w:r w:rsidR="0003467E">
        <w:t xml:space="preserve"> financijski </w:t>
      </w:r>
      <w:r w:rsidR="00175DBA">
        <w:t>za 2014</w:t>
      </w:r>
      <w:r w:rsidR="00FC2883">
        <w:t>.</w:t>
      </w:r>
      <w:r w:rsidR="00175DBA">
        <w:t xml:space="preserve"> godinu (list spisa 19</w:t>
      </w:r>
      <w:r w:rsidR="0003467E">
        <w:t xml:space="preserve"> do </w:t>
      </w:r>
      <w:r w:rsidR="00175DBA">
        <w:t>23</w:t>
      </w:r>
      <w:r w:rsidR="00FC2883">
        <w:t xml:space="preserve">), </w:t>
      </w:r>
      <w:r w:rsidR="0003467E">
        <w:t>uvjerenje Cen</w:t>
      </w:r>
      <w:r w:rsidR="00175DBA">
        <w:t>tra za vozače</w:t>
      </w:r>
      <w:r w:rsidR="0003467E">
        <w:t xml:space="preserve"> da dužnik nije upisa k</w:t>
      </w:r>
      <w:r w:rsidR="00175DBA">
        <w:t>ao vlasnik vozila (list spisa 24</w:t>
      </w:r>
      <w:r w:rsidR="0003467E">
        <w:t>),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FC2883">
        <w:t>29.</w:t>
      </w:r>
      <w:r w:rsidR="00AE3E00">
        <w:t xml:space="preserve"> listopada </w:t>
      </w:r>
      <w:r w:rsidR="00B26BED" w:rsidRPr="00B26BED">
        <w:t xml:space="preserve">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FC2883" w:rsidP="008F1B01" w:rsidR="008F1B01" w:rsidRPr="00CE5270">
      <w:pPr>
        <w:pStyle w:val="Tijeloteksta"/>
      </w:pPr>
      <w:r>
        <w:t xml:space="preserve">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>
        <w:t>STEČAJNI SUDAC</w:t>
      </w:r>
    </w:p>
    <w:p w:rsidRDefault="008F1B01" w:rsidP="008F1B01" w:rsidR="008F1B01">
      <w:pPr>
        <w:pStyle w:val="Tijeloteksta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C2883">
        <w:rPr>
          <w:b/>
          <w:bCs/>
        </w:rPr>
        <w:t xml:space="preserve">                    </w:t>
      </w:r>
      <w:r w:rsidR="00231CDC">
        <w:rPr>
          <w:b/>
          <w:bCs/>
        </w:rPr>
        <w:t xml:space="preserve">                    </w:t>
      </w:r>
      <w:r w:rsidR="00FC2883">
        <w:rPr>
          <w:b/>
          <w:bCs/>
        </w:rPr>
        <w:t xml:space="preserve"> </w:t>
      </w:r>
      <w:r w:rsidR="00AE3E00">
        <w:t>Jadranka Pajur Vranješ</w:t>
      </w:r>
      <w:r w:rsidR="00231CDC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231CDC" w:rsidP="00231CDC" w:rsidR="00231CDC">
      <w:pPr>
        <w:ind w:firstLine="708" w:left="4248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231CDC" w:rsidP="004F707E" w:rsidR="00231CD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231CDC" w:rsidP="008F1B01" w:rsidR="00231CDC" w:rsidRPr="0057598B">
      <w:pPr>
        <w:pStyle w:val="Tijeloteksta"/>
        <w:rPr>
          <w:bCs/>
        </w:rPr>
      </w:pPr>
    </w:p>
    <w:sectPr w:rsidSect="00E9518F" w:rsidR="00231CDC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396" w:rsidR="00673396">
      <w:r>
        <w:separator/>
      </w:r>
    </w:p>
  </w:endnote>
  <w:endnote w:id="0" w:type="continuationSeparator">
    <w:p w:rsidRDefault="00673396" w:rsidR="00673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396" w:rsidR="00673396">
      <w:r>
        <w:separator/>
      </w:r>
    </w:p>
  </w:footnote>
  <w:footnote w:id="0" w:type="continuationSeparator">
    <w:p w:rsidRDefault="00673396" w:rsidR="00673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4E0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4E0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4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52FD0" w:rsidP="008D414A" w:rsidR="00A4485C">
    <w:pPr>
      <w:pStyle w:val="Zaglavlje"/>
      <w:jc w:val="right"/>
    </w:pPr>
    <w:r>
      <w:t>9 St-647/18-7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293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5DBA"/>
    <w:rsid w:val="00176CD0"/>
    <w:rsid w:val="00177160"/>
    <w:rsid w:val="001813CE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39D8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1CDC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2FD0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14E0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15B6"/>
    <w:rsid w:val="005B30CF"/>
    <w:rsid w:val="005B44CF"/>
    <w:rsid w:val="005B4799"/>
    <w:rsid w:val="005B4CEA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45EEA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73396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4F1B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1CBB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5CF6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6648E"/>
    <w:rsid w:val="00C744B3"/>
    <w:rsid w:val="00C800B8"/>
    <w:rsid w:val="00C80423"/>
    <w:rsid w:val="00C80AE0"/>
    <w:rsid w:val="00C83DB2"/>
    <w:rsid w:val="00C86059"/>
    <w:rsid w:val="00C90FBD"/>
    <w:rsid w:val="00CA1CB5"/>
    <w:rsid w:val="00CA2202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0B1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2883"/>
    <w:rsid w:val="00FC7CA5"/>
    <w:rsid w:val="00FD0EFD"/>
    <w:rsid w:val="00FD2FD5"/>
    <w:rsid w:val="00FD3836"/>
    <w:rsid w:val="00FD3FCD"/>
    <w:rsid w:val="00FD52CA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664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6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664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6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St-647/2018</izvorni_sadrzaj>
    <derivirana_varijabla naziv="DomainObject.Predmet.OznakaBroj_1">St-647/2018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UDOVIČIĆ AUTO d.o.o.</izvorni_sadrzaj>
    <derivirana_varijabla naziv="DomainObject.Predmet.ProtustrankaFormated_1">  UDOVIČIĆ AUTO d.o.o.</derivirana_varijabla>
  </DomainObject.Predmet.ProtustrankaFormated>
  <DomainObject.Predmet.ProtustrankaFormatedOIB>
    <izvorni_sadrzaj>  UDOVIČIĆ AUTO d.o.o., OIB 84511257050</izvorni_sadrzaj>
    <derivirana_varijabla naziv="DomainObject.Predmet.ProtustrankaFormatedOIB_1">  UDOVIČIĆ AUTO d.o.o., OIB 84511257050</derivirana_varijabla>
  </DomainObject.Predmet.ProtustrankaFormatedOIB>
  <DomainObject.Predmet.ProtustrankaFormatedWithAdress>
    <izvorni_sadrzaj> UDOVIČIĆ AUTO d.o.o., Kolodvorska 31, 44317 Vidrenjak</izvorni_sadrzaj>
    <derivirana_varijabla naziv="DomainObject.Predmet.ProtustrankaFormatedWithAdress_1"> UDOVIČIĆ AUTO d.o.o., Kolodvorska 31, 44317 Vidrenjak</derivirana_varijabla>
  </DomainObject.Predmet.ProtustrankaFormatedWithAdress>
  <DomainObject.Predmet.ProtustrankaFormatedWithAdressOIB>
    <izvorni_sadrzaj> UDOVIČIĆ AUTO d.o.o., OIB 84511257050, Kolodvorska 31, 44317 Vidrenjak</izvorni_sadrzaj>
    <derivirana_varijabla naziv="DomainObject.Predmet.ProtustrankaFormatedWithAdressOIB_1"> UDOVIČIĆ AUTO d.o.o., OIB 84511257050, Kolodvorska 31, 44317 Vidrenjak</derivirana_varijabla>
  </DomainObject.Predmet.ProtustrankaFormatedWithAdressOIB>
  <DomainObject.Predmet.ProtustrankaWithAdress>
    <izvorni_sadrzaj>UDOVIČIĆ AUTO d.o.o. Kolodvorska 31, 44317 Vidrenjak</izvorni_sadrzaj>
    <derivirana_varijabla naziv="DomainObject.Predmet.ProtustrankaWithAdress_1">UDOVIČIĆ AUTO d.o.o. Kolodvorska 31, 44317 Vidrenjak</derivirana_varijabla>
  </DomainObject.Predmet.ProtustrankaWithAdress>
  <DomainObject.Predmet.ProtustrankaWithAdressOIB>
    <izvorni_sadrzaj>UDOVIČIĆ AUTO d.o.o., OIB 84511257050, Kolodvorska 31, 44317 Vidrenjak</izvorni_sadrzaj>
    <derivirana_varijabla naziv="DomainObject.Predmet.ProtustrankaWithAdressOIB_1">UDOVIČIĆ AUTO d.o.o., OIB 84511257050, Kolodvorska 31, 44317 Vidrenjak</derivirana_varijabla>
  </DomainObject.Predmet.ProtustrankaWithAdressOIB>
  <DomainObject.Predmet.ProtustrankaNazivFormated>
    <izvorni_sadrzaj>UDOVIČIĆ AUTO d.o.o.</izvorni_sadrzaj>
    <derivirana_varijabla naziv="DomainObject.Predmet.ProtustrankaNazivFormated_1">UDOVIČIĆ AUTO d.o.o.</derivirana_varijabla>
  </DomainObject.Predmet.ProtustrankaNazivFormated>
  <DomainObject.Predmet.ProtustrankaNazivFormatedOIB>
    <izvorni_sadrzaj>UDOVIČIĆ AUTO d.o.o., OIB 84511257050</izvorni_sadrzaj>
    <derivirana_varijabla naziv="DomainObject.Predmet.ProtustrankaNazivFormatedOIB_1">UDOVIČIĆ AUTO d.o.o., OIB 84511257050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UDOVIČIĆ AUTO d.o.o.</item>
    </izvorni_sadrzaj>
    <derivirana_varijabla naziv="DomainObject.Predmet.ProtuStrankaListFormated_1">
      <item>UDOVIČIĆ AUTO d.o.o.</item>
    </derivirana_varijabla>
  </DomainObject.Predmet.ProtuStrankaListFormated>
  <DomainObject.Predmet.ProtuStrankaListFormatedOIB>
    <izvorni_sadrzaj>
      <item>UDOVIČIĆ AUTO d.o.o., OIB 84511257050</item>
    </izvorni_sadrzaj>
    <derivirana_varijabla naziv="DomainObject.Predmet.ProtuStrankaListFormatedOIB_1">
      <item>UDOVIČIĆ AUTO d.o.o., OIB 84511257050</item>
    </derivirana_varijabla>
  </DomainObject.Predmet.ProtuStrankaListFormatedOIB>
  <DomainObject.Predmet.ProtuStrankaListFormatedWithAdress>
    <izvorni_sadrzaj>
      <item>UDOVIČIĆ AUTO d.o.o., Kolodvorska 31, 44317 Vidrenjak</item>
    </izvorni_sadrzaj>
    <derivirana_varijabla naziv="DomainObject.Predmet.ProtuStrankaListFormatedWithAdress_1">
      <item>UDOVIČIĆ AUTO d.o.o., Kolodvorska 31, 44317 Vidrenjak</item>
    </derivirana_varijabla>
  </DomainObject.Predmet.ProtuStrankaListFormatedWithAdress>
  <DomainObject.Predmet.ProtuStrankaListFormatedWithAdressOIB>
    <izvorni_sadrzaj>
      <item>UDOVIČIĆ AUTO d.o.o., OIB 84511257050, Kolodvorska 31, 44317 Vidrenjak</item>
    </izvorni_sadrzaj>
    <derivirana_varijabla naziv="DomainObject.Predmet.ProtuStrankaListFormatedWithAdressOIB_1">
      <item>UDOVIČIĆ AUTO d.o.o., OIB 84511257050, Kolodvorska 31, 44317 Vidrenjak</item>
    </derivirana_varijabla>
  </DomainObject.Predmet.ProtuStrankaListFormatedWithAdressOIB>
  <DomainObject.Predmet.ProtuStrankaListNazivFormated>
    <izvorni_sadrzaj>
      <item>UDOVIČIĆ AUTO d.o.o.</item>
    </izvorni_sadrzaj>
    <derivirana_varijabla naziv="DomainObject.Predmet.ProtuStrankaListNazivFormated_1">
      <item>UDOVIČIĆ AUTO d.o.o.</item>
    </derivirana_varijabla>
  </DomainObject.Predmet.ProtuStrankaListNazivFormated>
  <DomainObject.Predmet.ProtuStrankaListNazivFormatedOIB>
    <izvorni_sadrzaj>
      <item>UDOVIČIĆ AUTO d.o.o., OIB 84511257050</item>
    </izvorni_sadrzaj>
    <derivirana_varijabla naziv="DomainObject.Predmet.ProtuStrankaListNazivFormatedOIB_1">
      <item>UDOVIČIĆ AUTO d.o.o., OIB 84511257050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UDOVIČIĆ AUTO d.o.o.</izvorni_sadrzaj>
    <derivirana_varijabla naziv="DomainObject.Predmet.ProtustrankaIDrugi_1">UDOVIČIĆ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UDOVIČIĆ AUTO d.o.o., OIB 84511257050, Kolodvorska 31, 44317 Vidrenjak</izvorni_sadrzaj>
    <derivirana_varijabla naziv="DomainObject.Predmet.ProtustrankaIDrugiAdressOIB_1">UDOVIČIĆ AUTO d.o.o., OIB 84511257050, Kolodvorska 31, 44317 Vidrenjak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UDOVIČIĆ AUTO d.o.o.</item>
      <item>FINA Regionalni centar Zagreb</item>
    </izvorni_sadrzaj>
    <derivirana_varijabla naziv="DomainObject.Predmet.SudioniciListNaziv_1">
      <item>UDOVIČIĆ AUTO d.o.o.</item>
      <item>FINA Regionalni centar Zagreb</item>
    </derivirana_varijabla>
  </DomainObject.Predmet.SudioniciListNaziv>
  <DomainObject.Predmet.SudioniciListAdressOIB>
    <izvorni_sadrzaj>
      <item>UDOVIČIĆ AUTO d.o.o., OIB 84511257050, Kolodvorska 31,44317 Vidrenjak</item>
      <item>FINA Regionalni centar Zagreb, OIB 85821130368, Trg svibanjskih žrtava 1995. br. 1,10000 Zagreb</item>
    </izvorni_sadrzaj>
    <derivirana_varijabla naziv="DomainObject.Predmet.SudioniciListAdressOIB_1">
      <item>UDOVIČIĆ AUTO d.o.o., OIB 84511257050, Kolodvorska 31,44317 Vidrenjak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84511257050</item>
      <item>, OIB 85821130368</item>
    </izvorni_sadrzaj>
    <derivirana_varijabla naziv="DomainObject.Predmet.SudioniciListNazivOIB_1">
      <item>, OIB 84511257050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St-647/2018-2</izvorni_sadrzaj>
    <derivirana_varijabla naziv="DomainObject.PredzadnjaOdlukaIzPredmeta.Oznaka_1">St-647/2018-2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FF014-46B3-4A3A-ACEE-841AF2F31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1088</properties:Words>
  <properties:Characters>6167</properties:Characters>
  <properties:Lines>159</properties:Lines>
  <properties:Paragraphs>66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2018-10-29T07:56:00Z</dcterms:created>
  <dc:creator>banka</dc:creator>
  <cp:lastModifiedBy>Zvjezdana Kovačić</cp:lastModifiedBy>
  <cp:lastPrinted>2018-10-29T08:19:00Z</cp:lastPrinted>
  <dcterms:modified xmlns:xsi="http://www.w3.org/2001/XMLSchema-instance" xsi:type="dcterms:W3CDTF">2018-10-29T08:20:00Z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(St-647-18 -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