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64d56" w14:paraId="2964d56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28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3A0734">
        <w:rPr>
          <w:rFonts w:hAnsi="Times New Roman" w:ascii="Times New Roman"/>
        </w:rPr>
        <w:t>5007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A0734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83453B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74528F" w:rsidR="0074528F" w:rsidRPr="0074528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E50C4C" w:rsidP="0074528F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E50C4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3A0734" w:rsidRPr="003A0734">
        <w:rPr>
          <w:rFonts w:hAnsi="Times New Roman" w:ascii="Times New Roman"/>
        </w:rPr>
        <w:t>G.K. TON d.o.o. iz Sesveta, Ivana Brkanovića 19, OIB: 53436661637, MBS: 04029466</w:t>
      </w:r>
      <w:r w:rsidR="0083453B">
        <w:rPr>
          <w:rFonts w:hAnsi="Times New Roman" w:ascii="Times New Roman"/>
        </w:rPr>
        <w:t>,  dana 06.</w:t>
      </w:r>
      <w:r>
        <w:rPr>
          <w:rFonts w:hAnsi="Times New Roman" w:ascii="Times New Roman"/>
        </w:rPr>
        <w:t xml:space="preserve"> travnja</w:t>
      </w:r>
      <w:r w:rsidR="0074528F" w:rsidRPr="0074528F">
        <w:rPr>
          <w:rFonts w:hAnsi="Times New Roman" w:ascii="Times New Roman"/>
        </w:rPr>
        <w:t xml:space="preserve"> 2017.</w:t>
      </w:r>
      <w:r w:rsidR="0083453B">
        <w:rPr>
          <w:rFonts w:hAnsi="Times New Roman" w:ascii="Times New Roman"/>
        </w:rPr>
        <w:t xml:space="preserve"> g. </w:t>
      </w:r>
    </w:p>
    <w:p w:rsidRDefault="00E50C4C" w:rsidP="0074528F" w:rsidR="00E50C4C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3A0734" w:rsidRPr="003A0734">
        <w:rPr>
          <w:rFonts w:hAnsi="Times New Roman" w:ascii="Times New Roman"/>
        </w:rPr>
        <w:t>G.K. TON d.o.o. iz Sesveta, Ivana Brkanovića 19, OIB: 53436661637, MBS: 04029466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5072D2">
        <w:rPr>
          <w:rFonts w:hAnsi="Times New Roman" w:ascii="Times New Roman"/>
        </w:rPr>
        <w:t>5</w:t>
      </w:r>
      <w:r w:rsidR="003A0734">
        <w:rPr>
          <w:rFonts w:hAnsi="Times New Roman" w:ascii="Times New Roman"/>
        </w:rPr>
        <w:t>007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83453B" w:rsidP="001725CA" w:rsidR="0083453B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83453B">
        <w:rPr>
          <w:rFonts w:hAnsi="Times New Roman" w:ascii="Times New Roman"/>
        </w:rPr>
        <w:t>Zagrebu, 06</w:t>
      </w:r>
      <w:r w:rsidR="00E50C4C">
        <w:rPr>
          <w:rFonts w:hAnsi="Times New Roman" w:ascii="Times New Roman"/>
        </w:rPr>
        <w:t>. travnja</w:t>
      </w:r>
      <w:r>
        <w:rPr>
          <w:rFonts w:hAnsi="Times New Roman" w:ascii="Times New Roman"/>
        </w:rPr>
        <w:t xml:space="preserve"> 2017.g.</w:t>
      </w:r>
    </w:p>
    <w:p w:rsidRDefault="0083453B" w:rsidP="001725CA" w:rsidR="0083453B">
      <w:pPr>
        <w:jc w:val="center"/>
        <w:rPr>
          <w:rFonts w:hAnsi="Times New Roman" w:ascii="Times New Roman"/>
        </w:rPr>
      </w:pPr>
    </w:p>
    <w:p w:rsidRDefault="00BB40EC" w:rsidP="00BB40EC" w:rsidR="001725CA">
      <w:pPr>
        <w:tabs>
          <w:tab w:pos="2355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>SUDAC:</w:t>
      </w:r>
    </w:p>
    <w:p w:rsidRDefault="001725CA" w:rsidP="0071386B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74528F">
        <w:rPr>
          <w:rFonts w:hAnsi="Times New Roman" w:ascii="Times New Roman"/>
        </w:rPr>
        <w:t>Sremac Šoštar</w:t>
      </w:r>
      <w:r w:rsidR="004D7CCC">
        <w:rPr>
          <w:rFonts w:hAnsi="Times New Roman" w:ascii="Times New Roman"/>
        </w:rPr>
        <w:t>, v.r.</w:t>
      </w: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4528F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83453B" w:rsidP="001725CA" w:rsidR="0083453B">
      <w:pPr>
        <w:jc w:val="both"/>
        <w:rPr>
          <w:rFonts w:hAnsi="Times New Roman" w:ascii="Times New Roman"/>
        </w:rPr>
      </w:pPr>
    </w:p>
    <w:p w:rsidRDefault="0083453B" w:rsidP="001725CA" w:rsidR="0083453B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83453B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5072D2" w:rsidP="001725CA" w:rsidR="005072D2">
      <w:pPr>
        <w:jc w:val="both"/>
        <w:rPr>
          <w:rFonts w:hAnsi="Times New Roman" w:ascii="Times New Roman"/>
        </w:rPr>
      </w:pPr>
    </w:p>
    <w:p w:rsidRDefault="005072D2" w:rsidP="005072D2" w:rsidR="005072D2">
      <w:pPr>
        <w:rPr>
          <w:rFonts w:hAnsi="Times New Roman" w:ascii="Times New Roman"/>
        </w:rPr>
      </w:pPr>
    </w:p>
    <w:p w:rsidRDefault="0083453B" w:rsidP="0083453B" w:rsidR="0083453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3453B" w:rsidP="0083453B" w:rsidR="0083453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3453B" w:rsidP="0083453B" w:rsidR="0083453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Zlatka Plivelić</w:t>
      </w:r>
    </w:p>
    <w:p w:rsidRDefault="001725CA" w:rsidP="005072D2" w:rsidR="001725CA" w:rsidRPr="005072D2">
      <w:pPr>
        <w:jc w:val="right"/>
        <w:rPr>
          <w:rFonts w:hAnsi="Times New Roman" w:ascii="Times New Roman"/>
        </w:rPr>
      </w:pPr>
    </w:p>
    <w:sectPr w:rsidSect="00821309" w:rsidR="001725CA" w:rsidRPr="005072D2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2AC" w:rsidP="00A83AC6" w:rsidR="003A02AC">
      <w:r>
        <w:separator/>
      </w:r>
    </w:p>
  </w:endnote>
  <w:endnote w:id="0" w:type="continuationSeparator">
    <w:p w:rsidRDefault="003A02AC" w:rsidP="00A83AC6" w:rsidR="003A02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2AC" w:rsidP="00A83AC6" w:rsidR="003A02AC">
      <w:r>
        <w:separator/>
      </w:r>
    </w:p>
  </w:footnote>
  <w:footnote w:id="0" w:type="continuationSeparator">
    <w:p w:rsidRDefault="003A02AC" w:rsidP="00A83AC6" w:rsidR="003A02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3A0734" w:rsidP="003A0734" w:rsidR="00A83AC6">
        <w:pPr>
          <w:pStyle w:val="Zaglavlje"/>
        </w:pPr>
        <w:r>
          <w:t xml:space="preserve">                                                                            </w:t>
        </w:r>
        <w:r w:rsidR="00A83AC6">
          <w:fldChar w:fldCharType="begin"/>
        </w:r>
        <w:r w:rsidR="00A83AC6">
          <w:instrText>PAGE   \* MERGEFORMAT</w:instrText>
        </w:r>
        <w:r w:rsidR="00A83AC6">
          <w:fldChar w:fldCharType="separate"/>
        </w:r>
        <w:r w:rsidR="002F606D">
          <w:rPr>
            <w:noProof/>
          </w:rPr>
          <w:t>2</w:t>
        </w:r>
        <w:r w:rsidR="00A83AC6"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83453B">
      <w:rPr>
        <w:rFonts w:hAnsi="Times New Roman" w:ascii="Times New Roman"/>
      </w:rPr>
      <w:t>.</w:t>
    </w:r>
    <w:r w:rsidR="00A83AC6" w:rsidRPr="00A83AC6">
      <w:rPr>
        <w:rFonts w:hAnsi="Times New Roman" w:ascii="Times New Roman"/>
      </w:rPr>
      <w:t xml:space="preserve"> St-</w:t>
    </w:r>
    <w:r w:rsidR="003A0734">
      <w:rPr>
        <w:rFonts w:hAnsi="Times New Roman" w:ascii="Times New Roman"/>
      </w:rPr>
      <w:t>5007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C09BF"/>
    <w:rsid w:val="002D3B6D"/>
    <w:rsid w:val="002E4C78"/>
    <w:rsid w:val="002F606D"/>
    <w:rsid w:val="002F75B0"/>
    <w:rsid w:val="00354C62"/>
    <w:rsid w:val="003621BA"/>
    <w:rsid w:val="00396F56"/>
    <w:rsid w:val="003A02AC"/>
    <w:rsid w:val="003A0734"/>
    <w:rsid w:val="003B5296"/>
    <w:rsid w:val="003B534B"/>
    <w:rsid w:val="003C25FE"/>
    <w:rsid w:val="00420E9A"/>
    <w:rsid w:val="00446A94"/>
    <w:rsid w:val="004475AF"/>
    <w:rsid w:val="00462914"/>
    <w:rsid w:val="00465C9E"/>
    <w:rsid w:val="00480F04"/>
    <w:rsid w:val="004B5C11"/>
    <w:rsid w:val="004B797A"/>
    <w:rsid w:val="004C2A95"/>
    <w:rsid w:val="004D7CCC"/>
    <w:rsid w:val="004F2689"/>
    <w:rsid w:val="005072D2"/>
    <w:rsid w:val="005151B2"/>
    <w:rsid w:val="00525DAC"/>
    <w:rsid w:val="005349D1"/>
    <w:rsid w:val="005363C9"/>
    <w:rsid w:val="00585AFA"/>
    <w:rsid w:val="00665D5F"/>
    <w:rsid w:val="006A451A"/>
    <w:rsid w:val="006B6FCA"/>
    <w:rsid w:val="007035B4"/>
    <w:rsid w:val="0071386B"/>
    <w:rsid w:val="0074528F"/>
    <w:rsid w:val="0077109B"/>
    <w:rsid w:val="007C7F81"/>
    <w:rsid w:val="007F5D44"/>
    <w:rsid w:val="00800A42"/>
    <w:rsid w:val="00816D8A"/>
    <w:rsid w:val="00821309"/>
    <w:rsid w:val="008236ED"/>
    <w:rsid w:val="0083453B"/>
    <w:rsid w:val="00837E6C"/>
    <w:rsid w:val="00841C4C"/>
    <w:rsid w:val="0084638C"/>
    <w:rsid w:val="00854849"/>
    <w:rsid w:val="00854FA1"/>
    <w:rsid w:val="008D18B2"/>
    <w:rsid w:val="009341DD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C3C27"/>
    <w:rsid w:val="00AD458F"/>
    <w:rsid w:val="00AD4F3B"/>
    <w:rsid w:val="00B0422D"/>
    <w:rsid w:val="00B0574A"/>
    <w:rsid w:val="00B23445"/>
    <w:rsid w:val="00B46CF5"/>
    <w:rsid w:val="00B708D8"/>
    <w:rsid w:val="00B87AEB"/>
    <w:rsid w:val="00B969B8"/>
    <w:rsid w:val="00BB40EC"/>
    <w:rsid w:val="00BC41A7"/>
    <w:rsid w:val="00BC580B"/>
    <w:rsid w:val="00C3624C"/>
    <w:rsid w:val="00C73EA6"/>
    <w:rsid w:val="00CA4F2A"/>
    <w:rsid w:val="00CD43E1"/>
    <w:rsid w:val="00CF7AB9"/>
    <w:rsid w:val="00D301E4"/>
    <w:rsid w:val="00D83115"/>
    <w:rsid w:val="00DA20FD"/>
    <w:rsid w:val="00DC1596"/>
    <w:rsid w:val="00DC30D9"/>
    <w:rsid w:val="00DE5A25"/>
    <w:rsid w:val="00E00E55"/>
    <w:rsid w:val="00E50C4C"/>
    <w:rsid w:val="00ED1D4D"/>
    <w:rsid w:val="00EE5FBB"/>
    <w:rsid w:val="00F0636B"/>
    <w:rsid w:val="00F33BE0"/>
    <w:rsid w:val="00F776E4"/>
    <w:rsid w:val="00FB00A5"/>
    <w:rsid w:val="00FD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St-5007/2016-11</izvorni_sadrzaj>
    <derivirana_varijabla naziv="DomainObject.Oznaka_1">St-5007/2016-11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5007</izvorni_sadrzaj>
    <derivirana_varijabla naziv="DomainObject.Predmet.Broj_1">5007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</izvorni_sadrzaj>
    <derivirana_varijabla naziv="DomainObject.Predmet.Opis_1">5 Su-867/15 od 16.6.16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St-5007/2016</izvorni_sadrzaj>
    <derivirana_varijabla naziv="DomainObject.Predmet.OznakaBroj_1">St-5007/2016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G.K. TON d.o.o. zastupanog po punomoćniku DRAŽEN ŠIMIĆ</izvorni_sadrzaj>
    <derivirana_varijabla naziv="DomainObject.Predmet.ProtustrankaFormated_1">  G.K. TON d.o.o. zastupanog po punomoćniku DRAŽEN ŠIMIĆ</derivirana_varijabla>
  </DomainObject.Predmet.ProtustrankaFormated>
  <DomainObject.Predmet.ProtustrankaFormatedOIB>
    <izvorni_sadrzaj>  G.K. TON d.o.o., OIB 53436661637 zastupanog po punomoćniku DRAŽEN ŠIMIĆ</izvorni_sadrzaj>
    <derivirana_varijabla naziv="DomainObject.Predmet.ProtustrankaFormatedOIB_1">  G.K. TON d.o.o., OIB 53436661637 zastupanog po punomoćniku DRAŽEN ŠIMIĆ</derivirana_varijabla>
  </DomainObject.Predmet.ProtustrankaFormatedOIB>
  <DomainObject.Predmet.ProtustrankaFormatedWithAdress>
    <izvorni_sadrzaj> G.K. TON d.o.o., Ivana Brkanovića 19, 10360 Sesvete zastupanog po punomoćniku DRAŽEN ŠIMIĆ</izvorni_sadrzaj>
    <derivirana_varijabla naziv="DomainObject.Predmet.ProtustrankaFormatedWithAdress_1"> G.K. TON d.o.o., Ivana Brkanovića 19, 10360 Sesvete zastupanog po punomoćniku DRAŽEN ŠIMIĆ</derivirana_varijabla>
  </DomainObject.Predmet.ProtustrankaFormatedWithAdress>
  <DomainObject.Predmet.ProtustrankaFormatedWithAdressOIB>
    <izvorni_sadrzaj> G.K. TON d.o.o., OIB 53436661637, Ivana Brkanovića 19, 10360 Sesvete zastupanog po punomoćniku DRAŽEN ŠIMIĆ</izvorni_sadrzaj>
    <derivirana_varijabla naziv="DomainObject.Predmet.ProtustrankaFormatedWithAdressOIB_1"> G.K. TON d.o.o., OIB 53436661637, Ivana Brkanovića 19, 10360 Sesvete zastupanog po punomoćniku DRAŽEN ŠIMIĆ</derivirana_varijabla>
  </DomainObject.Predmet.ProtustrankaFormatedWithAdressOIB>
  <DomainObject.Predmet.ProtustrankaWithAdress>
    <izvorni_sadrzaj>G.K. TON d.o.o. Ivana Brkanovića 19, 10360 Sesvete</izvorni_sadrzaj>
    <derivirana_varijabla naziv="DomainObject.Predmet.ProtustrankaWithAdress_1">G.K. TON d.o.o. Ivana Brkanovića 19, 10360 Sesvete</derivirana_varijabla>
  </DomainObject.Predmet.ProtustrankaWithAdress>
  <DomainObject.Predmet.ProtustrankaWithAdressOIB>
    <izvorni_sadrzaj>G.K. TON d.o.o., OIB 53436661637, Ivana Brkanovića 19, 10360 Sesvete</izvorni_sadrzaj>
    <derivirana_varijabla naziv="DomainObject.Predmet.ProtustrankaWithAdressOIB_1">G.K. TON d.o.o., OIB 53436661637, Ivana Brkanovića 19, 10360 Sesvete</derivirana_varijabla>
  </DomainObject.Predmet.ProtustrankaWithAdressOIB>
  <DomainObject.Predmet.ProtustrankaNazivFormated>
    <izvorni_sadrzaj>G.K. TON d.o.o.</izvorni_sadrzaj>
    <derivirana_varijabla naziv="DomainObject.Predmet.ProtustrankaNazivFormated_1">G.K. TON d.o.o.</derivirana_varijabla>
  </DomainObject.Predmet.ProtustrankaNazivFormated>
  <DomainObject.Predmet.ProtustrankaNazivFormatedOIB>
    <izvorni_sadrzaj>G.K. TON d.o.o., OIB 53436661637</izvorni_sadrzaj>
    <derivirana_varijabla naziv="DomainObject.Predmet.ProtustrankaNazivFormatedOIB_1">G.K. TON d.o.o., OIB 53436661637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G.K. TON d.o.o. zastupanog po punomoćniku DRAŽEN ŠIMIĆ</item>
    </izvorni_sadrzaj>
    <derivirana_varijabla naziv="DomainObject.Predmet.ProtuStrankaListFormated_1">
      <item>G.K. TON d.o.o. zastupanog po punomoćniku DRAŽEN ŠIMIĆ</item>
    </derivirana_varijabla>
  </DomainObject.Predmet.ProtuStrankaListFormated>
  <DomainObject.Predmet.ProtuStrankaListFormatedOIB>
    <izvorni_sadrzaj>
      <item>G.K. TON d.o.o., OIB 53436661637 zastupanog po punomoćniku DRAŽEN ŠIMIĆ</item>
    </izvorni_sadrzaj>
    <derivirana_varijabla naziv="DomainObject.Predmet.ProtuStrankaListFormatedOIB_1">
      <item>G.K. TON d.o.o., OIB 53436661637 zastupanog po punomoćniku DRAŽEN ŠIMIĆ</item>
    </derivirana_varijabla>
  </DomainObject.Predmet.ProtuStrankaListFormatedOIB>
  <DomainObject.Predmet.ProtuStrankaListFormatedWithAdress>
    <izvorni_sadrzaj>
      <item>G.K. TON d.o.o., Ivana Brkanovića 19, 10360 Sesvete zastupanog po punomoćniku DRAŽEN ŠIMIĆ</item>
    </izvorni_sadrzaj>
    <derivirana_varijabla naziv="DomainObject.Predmet.ProtuStrankaListFormatedWithAdress_1">
      <item>G.K. TON d.o.o., Ivana Brkanovića 19, 10360 Sesvete zastupanog po punomoćniku DRAŽEN ŠIMIĆ</item>
    </derivirana_varijabla>
  </DomainObject.Predmet.ProtuStrankaListFormatedWithAdress>
  <DomainObject.Predmet.ProtuStrankaListFormatedWithAdressOIB>
    <izvorni_sadrzaj>
      <item>G.K. TON d.o.o., OIB 53436661637, Ivana Brkanovića 19, 10360 Sesvete zastupanog po punomoćniku DRAŽEN ŠIMIĆ</item>
    </izvorni_sadrzaj>
    <derivirana_varijabla naziv="DomainObject.Predmet.ProtuStrankaListFormatedWithAdressOIB_1">
      <item>G.K. TON d.o.o., OIB 53436661637, Ivana Brkanovića 19, 10360 Sesvete zastupanog po punomoćniku DRAŽEN ŠIMIĆ</item>
    </derivirana_varijabla>
  </DomainObject.Predmet.ProtuStrankaListFormatedWithAdressOIB>
  <DomainObject.Predmet.ProtuStrankaListNazivFormated>
    <izvorni_sadrzaj>
      <item>G.K. TON d.o.o.</item>
    </izvorni_sadrzaj>
    <derivirana_varijabla naziv="DomainObject.Predmet.ProtuStrankaListNazivFormated_1">
      <item>G.K. TON d.o.o.</item>
    </derivirana_varijabla>
  </DomainObject.Predmet.ProtuStrankaListNazivFormated>
  <DomainObject.Predmet.ProtuStrankaListNazivFormatedOIB>
    <izvorni_sadrzaj>
      <item>G.K. TON d.o.o., OIB 53436661637</item>
    </izvorni_sadrzaj>
    <derivirana_varijabla naziv="DomainObject.Predmet.ProtuStrankaListNazivFormatedOIB_1">
      <item>G.K. TON d.o.o., OIB 53436661637</item>
    </derivirana_varijabla>
  </DomainObject.Predmet.ProtuStrankaListNazivFormatedOIB>
  <DomainObject.Predmet.OstaliListFormated>
    <izvorni_sadrzaj>
      <item>DRAŽEN ŠIMIĆ punomoćnik sudionika u postupku G.K. TON d.o.o.</item>
    </izvorni_sadrzaj>
    <derivirana_varijabla naziv="DomainObject.Predmet.OstaliListFormated_1">
      <item>DRAŽEN ŠIMIĆ punomoćnik sudionika u postupku G.K. TON d.o.o.</item>
    </derivirana_varijabla>
  </DomainObject.Predmet.OstaliListFormated>
  <DomainObject.Predmet.OstaliListFormatedOIB>
    <izvorni_sadrzaj>
      <item>DRAŽEN ŠIMIĆ, OIB 05687140207 punomoćnik sudionika u postupku G.K. TON d.o.o.</item>
    </izvorni_sadrzaj>
    <derivirana_varijabla naziv="DomainObject.Predmet.OstaliListFormatedOIB_1">
      <item>DRAŽEN ŠIMIĆ, OIB 05687140207 punomoćnik sudionika u postupku G.K. TON d.o.o.</item>
    </derivirana_varijabla>
  </DomainObject.Predmet.OstaliListFormatedOIB>
  <DomainObject.Predmet.OstaliListFormatedWithAdress>
    <izvorni_sadrzaj>
      <item>DRAŽEN ŠIMIĆ, Kralja Petra Svačića 2, 10410 Velika Gorica punomoćnik sudionika u postupku G.K. TON d.o.o.</item>
    </izvorni_sadrzaj>
    <derivirana_varijabla naziv="DomainObject.Predmet.OstaliListFormatedWithAdress_1">
      <item>DRAŽEN ŠIMIĆ, Kralja Petra Svačića 2, 10410 Velika Gorica punomoćnik sudionika u postupku G.K. TON d.o.o.</item>
    </derivirana_varijabla>
  </DomainObject.Predmet.OstaliListFormatedWithAdress>
  <DomainObject.Predmet.OstaliListFormatedWithAdressOIB>
    <izvorni_sadrzaj>
      <item>DRAŽEN ŠIMIĆ, OIB 05687140207, Kralja Petra Svačića 2, 10410 Velika Gorica punomoćnik sudionika u postupku G.K. TON d.o.o.</item>
    </izvorni_sadrzaj>
    <derivirana_varijabla naziv="DomainObject.Predmet.OstaliListFormatedWithAdressOIB_1">
      <item>DRAŽEN ŠIMIĆ, OIB 05687140207, Kralja Petra Svačića 2, 10410 Velika Gorica punomoćnik sudionika u postupku G.K. TON d.o.o.</item>
    </derivirana_varijabla>
  </DomainObject.Predmet.OstaliListFormatedWithAdressOIB>
  <DomainObject.Predmet.OstaliListNazivFormated>
    <izvorni_sadrzaj>
      <item>DRAŽEN ŠIMIĆ</item>
    </izvorni_sadrzaj>
    <derivirana_varijabla naziv="DomainObject.Predmet.OstaliListNazivFormated_1">
      <item>DRAŽEN ŠIMIĆ</item>
    </derivirana_varijabla>
  </DomainObject.Predmet.OstaliListNazivFormated>
  <DomainObject.Predmet.OstaliListNazivFormatedOIB>
    <izvorni_sadrzaj>
      <item>DRAŽEN ŠIMIĆ, OIB 05687140207</item>
    </izvorni_sadrzaj>
    <derivirana_varijabla naziv="DomainObject.Predmet.OstaliListNazivFormatedOIB_1">
      <item>DRAŽEN ŠIMIĆ, OIB 05687140207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>St-5007/2016-11</izvorni_sadrzaj>
    <derivirana_varijabla naziv="DomainObject.PoslovniBrojDokumenta_1">St-5007/2016-11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G.K. TON d.o.o.</izvorni_sadrzaj>
    <derivirana_varijabla naziv="DomainObject.Predmet.ProtustrankaIDrugi_1">G.K. TON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G.K. TON d.o.o., OIB 53436661637, Ivana Brkanovića 19, 10360 Sesvete</izvorni_sadrzaj>
    <derivirana_varijabla naziv="DomainObject.Predmet.ProtustrankaIDrugiAdressOIB_1">G.K. TON d.o.o., OIB 53436661637, Ivana Brkanovića 19,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G.K. TON d.o.o.</item>
      <item>DRAŽEN ŠIMIĆ</item>
    </izvorni_sadrzaj>
    <derivirana_varijabla naziv="DomainObject.Predmet.SudioniciListNaziv_1">
      <item>FINA Regionalni centar Zagreb</item>
      <item>G.K. TON d.o.o.</item>
      <item>DRAŽEN ŠIMIĆ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G.K. TON d.o.o., OIB 53436661637, Ivana Brkanovića 19,10360 Sesvete</item>
      <item>DRAŽEN ŠIMIĆ, OIB 05687140207, Kralja Petra Svačića 2,10410 Velika Gorica</item>
    </izvorni_sadrzaj>
    <derivirana_varijabla naziv="DomainObject.Predmet.SudioniciListAdressOIB_1">
      <item>FINA Regionalni centar Zagreb, OIB 85821130368, Trg svibanjskih žrtava 1995. br. 1,10000 Zagreb</item>
      <item>G.K. TON d.o.o., OIB 53436661637, Ivana Brkanovića 19,10360 Sesvete</item>
      <item>DRAŽEN ŠIMIĆ, OIB 05687140207, Kralja Petra Svačića 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53436661637</item>
      <item>, OIB 05687140207</item>
    </izvorni_sadrzaj>
    <derivirana_varijabla naziv="DomainObject.Predmet.SudioniciListNazivOIB_1">
      <item>, OIB 85821130368</item>
      <item>, OIB 53436661637</item>
      <item>, OIB 05687140207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6A2162-4473-4B05-B13C-837C68418B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1846</properties:Characters>
  <properties:Lines>58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2017-04-06T12:49:00Z</dcterms:created>
  <dc:creator>Vesna Fundurulić Perišin</dc:creator>
  <cp:lastModifiedBy>Zlatka Plivelić</cp:lastModifiedBy>
  <cp:lastPrinted>2016-07-05T06:36:00Z</cp:lastPrinted>
  <dcterms:modified xmlns:xsi="http://www.w3.org/2001/XMLSchema-instance" xsi:type="dcterms:W3CDTF">2017-04-06T12:50:00Z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St-5007/2016-11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