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d497" w14:paraId="b18d49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D7DAA">
        <w:rPr>
          <w:b/>
          <w:lang w:val="hr-HR"/>
        </w:rPr>
        <w:t>422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C86FD5" w:rsidP="00C86FD5" w:rsidR="00C86FD5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D7DAA">
        <w:rPr>
          <w:lang w:val="hr-HR"/>
        </w:rPr>
        <w:t>INTER PROJEKT d.o.o. Drvenik, Donja Vala 176, OIB: 14920576948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ED7DAA">
        <w:rPr>
          <w:lang w:val="hr-HR"/>
        </w:rPr>
        <w:t>INTER PROJEKT d.o.o. Drvenik, OIB: 14920576948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D7DAA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D7DAA">
        <w:rPr>
          <w:lang w:val="hr-HR"/>
        </w:rPr>
        <w:t>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ED7DAA">
        <w:rPr>
          <w:lang w:val="hr-HR"/>
        </w:rPr>
        <w:t>INTER PROJEKT d.o.o. Drvenik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651BE2" w:rsidR="00651BE2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651BE2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651BE2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651BE2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51BE2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651BE2">
      <w:pPr>
        <w:jc w:val="both"/>
        <w:rPr>
          <w:sz w:val="8"/>
          <w:szCs w:val="8"/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80833" w:rsidRPr="00F80833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ED7DAA">
      <w:t>422/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51BE2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86FD5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ED7DAA"/>
    <w:rsid w:val="00F80833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8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083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08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08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83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083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083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083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07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0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St-422/2015</izvorni_sadrzaj>
    <derivirana_varijabla naziv="DomainObject.Predmet.OznakaBroj_1">St-422/2015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PROJEKT d.o.o. za građenje, trgovinu i usluge</izvorni_sadrzaj>
    <derivirana_varijabla naziv="DomainObject.Predmet.ProtustrankaFormated_1">  INTER PROJEKT d.o.o. za građenje, trgovinu i usluge</derivirana_varijabla>
  </DomainObject.Predmet.ProtustrankaFormated>
  <DomainObject.Predmet.ProtustrankaFormatedOIB>
    <izvorni_sadrzaj>  INTER PROJEKT d.o.o. za građenje, trgovinu i usluge, OIB 14920576948</izvorni_sadrzaj>
    <derivirana_varijabla naziv="DomainObject.Predmet.ProtustrankaFormatedOIB_1">  INTER PROJEKT d.o.o. za građenje, trgovinu i usluge, OIB 14920576948</derivirana_varijabla>
  </DomainObject.Predmet.ProtustrankaFormatedOIB>
  <DomainObject.Predmet.ProtustrankaFormatedWithAdress>
    <izvorni_sadrzaj> INTER PROJEKT d.o.o. za građenje, trgovinu i usluge, Donja Vala 179, 21333 Drvenik Veliki</izvorni_sadrzaj>
    <derivirana_varijabla naziv="DomainObject.Predmet.ProtustrankaFormatedWithAdress_1"> INTER PROJEKT d.o.o. za građenje, trgovinu i usluge, Donja Vala 179, 21333 Drvenik Veliki</derivirana_varijabla>
  </DomainObject.Predmet.ProtustrankaFormatedWithAdress>
  <DomainObject.Predmet.ProtustrankaFormatedWithAdressOIB>
    <izvorni_sadrzaj> INTER PROJEKT d.o.o. za građenje, trgovinu i usluge, OIB 14920576948, Donja Vala 179, 21333 Drvenik Veliki</izvorni_sadrzaj>
    <derivirana_varijabla naziv="DomainObject.Predmet.ProtustrankaFormatedWithAdressOIB_1"> INTER PROJEKT d.o.o. za građenje, trgovinu i usluge, OIB 14920576948, Donja Vala 179, 21333 Drvenik Veliki</derivirana_varijabla>
  </DomainObject.Predmet.ProtustrankaFormatedWithAdressOIB>
  <DomainObject.Predmet.ProtustrankaWithAdress>
    <izvorni_sadrzaj>INTER PROJEKT d.o.o. za građenje, trgovinu i usluge Donja Vala 179, 21333 Drvenik Veliki</izvorni_sadrzaj>
    <derivirana_varijabla naziv="DomainObject.Predmet.ProtustrankaWithAdress_1">INTER PROJEKT d.o.o. za građenje, trgovinu i usluge Donja Vala 179, 21333 Drvenik Veliki</derivirana_varijabla>
  </DomainObject.Predmet.ProtustrankaWithAdress>
  <DomainObject.Predmet.ProtustrankaWithAdressOIB>
    <izvorni_sadrzaj>INTER PROJEKT d.o.o. za građenje, trgovinu i usluge, OIB 14920576948, Donja Vala 179, 21333 Drvenik Veliki</izvorni_sadrzaj>
    <derivirana_varijabla naziv="DomainObject.Predmet.ProtustrankaWithAdressOIB_1">INTER PROJEKT d.o.o. za građenje, trgovinu i usluge, OIB 14920576948, Donja Vala 179, 21333 Drvenik Veliki</derivirana_varijabla>
  </DomainObject.Predmet.ProtustrankaWithAdressOIB>
  <DomainObject.Predmet.ProtustrankaNazivFormated>
    <izvorni_sadrzaj>INTER PROJEKT d.o.o. za građenje, trgovinu i usluge</izvorni_sadrzaj>
    <derivirana_varijabla naziv="DomainObject.Predmet.ProtustrankaNazivFormated_1">INTER PROJEKT d.o.o. za građenje, trgovinu i usluge</derivirana_varijabla>
  </DomainObject.Predmet.ProtustrankaNazivFormated>
  <DomainObject.Predmet.ProtustrankaNazivFormatedOIB>
    <izvorni_sadrzaj>INTER PROJEKT d.o.o. za građenje, trgovinu i usluge, OIB 14920576948</izvorni_sadrzaj>
    <derivirana_varijabla naziv="DomainObject.Predmet.ProtustrankaNazivFormatedOIB_1">INTER PROJEKT d.o.o. za građenje, trgovinu i usluge, OIB 14920576948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10194.92</izvorni_sadrzaj>
    <derivirana_varijabla naziv="DomainObject.Predmet.TrenutnaVrijednost_1">10194.92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 PROJEKT d.o.o. za građenje, trgovinu i usluge</item>
    </izvorni_sadrzaj>
    <derivirana_varijabla naziv="DomainObject.Predmet.ProtuStrankaListFormated_1">
      <item>INTER PROJEKT d.o.o. za građenje, trgovinu i usluge</item>
    </derivirana_varijabla>
  </DomainObject.Predmet.ProtuStrankaListFormated>
  <DomainObject.Predmet.ProtuStrankaListFormatedOIB>
    <izvorni_sadrzaj>
      <item>INTER PROJEKT d.o.o. za građenje, trgovinu i usluge, OIB 14920576948</item>
    </izvorni_sadrzaj>
    <derivirana_varijabla naziv="DomainObject.Predmet.ProtuStrankaListFormatedOIB_1">
      <item>INTER PROJEKT d.o.o. za građenje, trgovinu i usluge, OIB 14920576948</item>
    </derivirana_varijabla>
  </DomainObject.Predmet.ProtuStrankaListFormatedOIB>
  <DomainObject.Predmet.ProtuStrankaListFormatedWithAdress>
    <izvorni_sadrzaj>
      <item>INTER PROJEKT d.o.o. za građenje, trgovinu i usluge, Donja Vala 179, 21333 Drvenik Veliki</item>
    </izvorni_sadrzaj>
    <derivirana_varijabla naziv="DomainObject.Predmet.ProtuStrankaListFormatedWithAdress_1">
      <item>INTER PROJEKT d.o.o. za građenje, trgovinu i usluge, Donja Vala 179, 21333 Drvenik Veliki</item>
    </derivirana_varijabla>
  </DomainObject.Predmet.ProtuStrankaListFormatedWithAdress>
  <DomainObject.Predmet.ProtuStrankaListFormatedWithAdressOIB>
    <izvorni_sadrzaj>
      <item>INTER PROJEKT d.o.o. za građenje, trgovinu i usluge, OIB 14920576948, Donja Vala 179, 21333 Drvenik Veliki</item>
    </izvorni_sadrzaj>
    <derivirana_varijabla naziv="DomainObject.Predmet.ProtuStrankaListFormatedWithAdressOIB_1">
      <item>INTER PROJEKT d.o.o. za građenje, trgovinu i usluge, OIB 14920576948, Donja Vala 179, 21333 Drvenik Veliki</item>
    </derivirana_varijabla>
  </DomainObject.Predmet.ProtuStrankaListFormatedWithAdressOIB>
  <DomainObject.Predmet.ProtuStrankaListNazivFormated>
    <izvorni_sadrzaj>
      <item>INTER PROJEKT d.o.o. za građenje, trgovinu i usluge</item>
    </izvorni_sadrzaj>
    <derivirana_varijabla naziv="DomainObject.Predmet.ProtuStrankaListNazivFormated_1">
      <item>INTER PROJEKT d.o.o. za građenje, trgovinu i usluge</item>
    </derivirana_varijabla>
  </DomainObject.Predmet.ProtuStrankaListNazivFormated>
  <DomainObject.Predmet.ProtuStrankaListNazivFormatedOIB>
    <izvorni_sadrzaj>
      <item>INTER PROJEKT d.o.o. za građenje, trgovinu i usluge, OIB 14920576948</item>
    </izvorni_sadrzaj>
    <derivirana_varijabla naziv="DomainObject.Predmet.ProtuStrankaListNazivFormatedOIB_1">
      <item>INTER PROJEKT d.o.o. za građenje, trgovinu i usluge, OIB 14920576948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 PROJEKT d.o.o. za građenje, trgovinu i usluge</izvorni_sadrzaj>
    <derivirana_varijabla naziv="DomainObject.Predmet.ProtustrankaIDrugi_1">INTER PROJEKT d.o.o. za građenje, 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INTER PROJEKT d.o.o. za građenje, trgovinu i usluge, OIB 14920576948, Donja Vala 179, 21333 Drvenik Veliki</izvorni_sadrzaj>
    <derivirana_varijabla naziv="DomainObject.Predmet.ProtustrankaIDrugiAdressOIB_1">INTER PROJEKT d.o.o. za građenje, trgovinu i usluge, OIB 14920576948, Donja Vala 179, 21333 Drvenik Veliki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INTER PROJEKT d.o.o. za građenje, trgovinu i usluge</item>
    </izvorni_sadrzaj>
    <derivirana_varijabla naziv="DomainObject.Predmet.SudioniciListNaziv_1">
      <item>FINANCIJSKA AGENCIJA, RC SPLIT</item>
      <item>INTER PROJEKT d.o.o. za građenje, trgovinu i usluge</item>
    </derivirana_varijabla>
  </DomainObject.Predmet.SudioniciListNaziv>
  <DomainObject.Predmet.SudioniciListAdressOIB>
    <izvorni_sadrzaj>
      <item>FINANCIJSKA AGENCIJA, RC SPLIT, OIB 85821130368, Mažuranićevo šet. 24 b,21000 Split</item>
      <item>INTER PROJEKT d.o.o. za građenje, trgovinu i usluge, OIB 14920576948, Donja Vala 179,21333 Drvenik Veliki</item>
    </izvorni_sadrzaj>
    <derivirana_varijabla naziv="DomainObject.Predmet.SudioniciListAdressOIB_1">
      <item>FINANCIJSKA AGENCIJA, RC SPLIT, OIB 85821130368, Mažuranićevo šet. 24 b,21000 Split</item>
      <item>INTER PROJEKT d.o.o. za građenje, trgovinu i usluge, OIB 14920576948, Donja Vala 179,21333 Drvenik Veliki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14920576948</item>
    </izvorni_sadrzaj>
    <derivirana_varijabla naziv="DomainObject.Predmet.SudioniciListNazivOIB_1">
      <item>, OIB 85821130368</item>
      <item>, OIB 14920576948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BDE61-535E-434B-B409-1EF28004C7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4226</properties:Characters>
  <properties:Lines>106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