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2fe1" w14:paraId="5712fe1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D7815" w:rsidR="002518B6">
      <w:pPr>
        <w:rPr>
          <w:sz w:val="24"/>
        </w:rPr>
      </w:pPr>
      <w:r>
        <w:rPr>
          <w:sz w:val="24"/>
        </w:rPr>
        <w:t>Republika Hrvatska</w:t>
      </w:r>
    </w:p>
    <w:p w:rsidRDefault="000D7815" w:rsidR="000D7815">
      <w:pPr>
        <w:rPr>
          <w:sz w:val="24"/>
        </w:rPr>
      </w:pPr>
      <w:r>
        <w:rPr>
          <w:sz w:val="24"/>
        </w:rPr>
        <w:t>Trgovački sud u Osijeku</w:t>
      </w:r>
    </w:p>
    <w:p w:rsidRDefault="000D7815" w:rsidR="000D7815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b/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8A1177">
        <w:rPr>
          <w:sz w:val="24"/>
        </w:rPr>
        <w:t xml:space="preserve">    </w:t>
      </w:r>
      <w:r w:rsidR="00BE2588">
        <w:rPr>
          <w:sz w:val="24"/>
        </w:rPr>
        <w:t xml:space="preserve"> </w:t>
      </w:r>
      <w:r w:rsidR="00F56926">
        <w:rPr>
          <w:sz w:val="24"/>
        </w:rPr>
        <w:t xml:space="preserve"> </w:t>
      </w:r>
      <w:r w:rsidR="00006653" w:rsidRPr="008A1177">
        <w:rPr>
          <w:b/>
          <w:sz w:val="24"/>
        </w:rPr>
        <w:t xml:space="preserve">Broj: </w:t>
      </w:r>
      <w:r w:rsidR="00FC2443" w:rsidRPr="008A1177">
        <w:rPr>
          <w:b/>
          <w:sz w:val="24"/>
        </w:rPr>
        <w:t>1/</w:t>
      </w:r>
      <w:r w:rsidR="00006653" w:rsidRPr="008A1177">
        <w:rPr>
          <w:b/>
          <w:sz w:val="24"/>
        </w:rPr>
        <w:t>St-</w:t>
      </w:r>
      <w:r w:rsidR="00C734E5">
        <w:rPr>
          <w:b/>
          <w:sz w:val="24"/>
        </w:rPr>
        <w:t>233/2018-14</w:t>
      </w:r>
    </w:p>
    <w:p w:rsidRDefault="005C21F1" w:rsidR="005C21F1">
      <w:pPr>
        <w:rPr>
          <w:b/>
          <w:sz w:val="24"/>
        </w:rPr>
      </w:pPr>
    </w:p>
    <w:p w:rsidRDefault="005C21F1" w:rsidR="005C21F1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8A1177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8A1177">
        <w:rPr>
          <w:sz w:val="24"/>
        </w:rPr>
        <w:t>radi utvrđivanja pretpostavki za</w:t>
      </w:r>
      <w:r w:rsidR="00BE2588">
        <w:rPr>
          <w:sz w:val="24"/>
        </w:rPr>
        <w:t xml:space="preserve">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proofErr w:type="spellStart"/>
      <w:r w:rsidR="000D7815">
        <w:rPr>
          <w:sz w:val="24"/>
        </w:rPr>
        <w:t>Doppelt</w:t>
      </w:r>
      <w:proofErr w:type="spellEnd"/>
      <w:r w:rsidR="000D7815">
        <w:rPr>
          <w:sz w:val="24"/>
        </w:rPr>
        <w:t xml:space="preserve">-Interijeri </w:t>
      </w:r>
      <w:proofErr w:type="spellStart"/>
      <w:r w:rsidR="000D7815">
        <w:rPr>
          <w:sz w:val="24"/>
        </w:rPr>
        <w:t>Ključević</w:t>
      </w:r>
      <w:proofErr w:type="spellEnd"/>
      <w:r w:rsidR="000D7815">
        <w:rPr>
          <w:sz w:val="24"/>
        </w:rPr>
        <w:t xml:space="preserve"> j.d.o.o. za građenje i usluge, Slavonski Brod, </w:t>
      </w:r>
      <w:proofErr w:type="spellStart"/>
      <w:r w:rsidR="000D7815">
        <w:rPr>
          <w:sz w:val="24"/>
        </w:rPr>
        <w:t>Košarevac</w:t>
      </w:r>
      <w:proofErr w:type="spellEnd"/>
      <w:r w:rsidR="000D7815">
        <w:rPr>
          <w:sz w:val="24"/>
        </w:rPr>
        <w:t xml:space="preserve"> 58, OIB 60410258111</w:t>
      </w:r>
      <w:r w:rsidR="008A1177">
        <w:rPr>
          <w:sz w:val="24"/>
        </w:rPr>
        <w:t>,</w:t>
      </w:r>
      <w:r w:rsidR="00DF3317">
        <w:rPr>
          <w:sz w:val="24"/>
        </w:rPr>
        <w:t xml:space="preserve"> </w:t>
      </w:r>
      <w:r w:rsidR="00A938BB">
        <w:rPr>
          <w:sz w:val="24"/>
        </w:rPr>
        <w:t xml:space="preserve">dana </w:t>
      </w:r>
      <w:r w:rsidR="000D7815">
        <w:rPr>
          <w:sz w:val="24"/>
        </w:rPr>
        <w:t>05. veljače 2019</w:t>
      </w:r>
      <w:r w:rsidR="008A1177">
        <w:rPr>
          <w:sz w:val="24"/>
        </w:rPr>
        <w:t>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8A1177" w:rsidRPr="00F3192C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proofErr w:type="spellStart"/>
      <w:r w:rsidR="000D7815">
        <w:rPr>
          <w:sz w:val="24"/>
        </w:rPr>
        <w:t>Doppelt</w:t>
      </w:r>
      <w:proofErr w:type="spellEnd"/>
      <w:r w:rsidR="000D7815">
        <w:rPr>
          <w:sz w:val="24"/>
        </w:rPr>
        <w:t xml:space="preserve">-Interijeri </w:t>
      </w:r>
      <w:proofErr w:type="spellStart"/>
      <w:r w:rsidR="000D7815">
        <w:rPr>
          <w:sz w:val="24"/>
        </w:rPr>
        <w:t>Ključević</w:t>
      </w:r>
      <w:proofErr w:type="spellEnd"/>
      <w:r w:rsidR="000D7815">
        <w:rPr>
          <w:sz w:val="24"/>
        </w:rPr>
        <w:t xml:space="preserve"> j.d.o.o. za građenje i usluge, Slavonski Brod, </w:t>
      </w:r>
      <w:proofErr w:type="spellStart"/>
      <w:r w:rsidR="000D7815">
        <w:rPr>
          <w:sz w:val="24"/>
        </w:rPr>
        <w:t>Košarevac</w:t>
      </w:r>
      <w:proofErr w:type="spellEnd"/>
      <w:r w:rsidR="000D7815">
        <w:rPr>
          <w:sz w:val="24"/>
        </w:rPr>
        <w:t xml:space="preserve"> 58, OIB 60410258111</w:t>
      </w:r>
      <w:r w:rsidR="00F3192C" w:rsidRPr="00F3192C">
        <w:rPr>
          <w:b/>
          <w:sz w:val="24"/>
        </w:rPr>
        <w:t>.</w:t>
      </w:r>
    </w:p>
    <w:p w:rsidRDefault="00F3192C" w:rsidP="0053115A" w:rsidR="00F3192C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0D7815">
        <w:rPr>
          <w:b/>
          <w:sz w:val="24"/>
        </w:rPr>
        <w:t>05. veljače 2019</w:t>
      </w:r>
      <w:r w:rsidR="008A1177">
        <w:rPr>
          <w:b/>
          <w:sz w:val="24"/>
        </w:rPr>
        <w:t xml:space="preserve">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8B08B4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BC7B64">
        <w:rPr>
          <w:sz w:val="24"/>
        </w:rPr>
        <w:t xml:space="preserve"> Imenuje se stečajn</w:t>
      </w:r>
      <w:r w:rsidR="008B08B4">
        <w:rPr>
          <w:sz w:val="24"/>
        </w:rPr>
        <w:t xml:space="preserve">a </w:t>
      </w:r>
      <w:r>
        <w:rPr>
          <w:sz w:val="24"/>
        </w:rPr>
        <w:t>upravitelj</w:t>
      </w:r>
      <w:r w:rsidR="008B08B4">
        <w:rPr>
          <w:sz w:val="24"/>
        </w:rPr>
        <w:t xml:space="preserve">ica </w:t>
      </w:r>
      <w:r w:rsidR="000D7815">
        <w:rPr>
          <w:b/>
          <w:sz w:val="24"/>
        </w:rPr>
        <w:t xml:space="preserve">LOVORKA JURANOVIĆ, </w:t>
      </w:r>
      <w:proofErr w:type="spellStart"/>
      <w:r w:rsidR="006A2870">
        <w:rPr>
          <w:b/>
          <w:sz w:val="24"/>
        </w:rPr>
        <w:t>dipl.pravnica</w:t>
      </w:r>
      <w:proofErr w:type="spellEnd"/>
      <w:r w:rsidR="006A2870">
        <w:rPr>
          <w:b/>
          <w:sz w:val="24"/>
        </w:rPr>
        <w:t xml:space="preserve"> iz Rijeke, </w:t>
      </w:r>
      <w:proofErr w:type="spellStart"/>
      <w:r w:rsidR="006A2870">
        <w:rPr>
          <w:b/>
          <w:sz w:val="24"/>
        </w:rPr>
        <w:t>Verdieva</w:t>
      </w:r>
      <w:proofErr w:type="spellEnd"/>
      <w:r w:rsidR="006A2870">
        <w:rPr>
          <w:b/>
          <w:sz w:val="24"/>
        </w:rPr>
        <w:t xml:space="preserve"> 6/III, OIB 83481633615</w:t>
      </w:r>
      <w:r w:rsidR="008B08B4" w:rsidRPr="008B08B4">
        <w:rPr>
          <w:b/>
          <w:sz w:val="24"/>
        </w:rPr>
        <w:t>.</w:t>
      </w:r>
      <w:r w:rsidR="00F3192C">
        <w:rPr>
          <w:sz w:val="24"/>
        </w:rPr>
        <w:t xml:space="preserve">  </w:t>
      </w:r>
    </w:p>
    <w:p w:rsidRDefault="008B08B4" w:rsidP="0053115A" w:rsidR="008B08B4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8B08B4">
        <w:rPr>
          <w:sz w:val="24"/>
        </w:rPr>
        <w:t>stečajnoj</w:t>
      </w:r>
      <w:r w:rsidRPr="00A83C97">
        <w:rPr>
          <w:sz w:val="24"/>
        </w:rPr>
        <w:t xml:space="preserve"> </w:t>
      </w:r>
      <w:r w:rsidR="008B08B4">
        <w:rPr>
          <w:sz w:val="24"/>
        </w:rPr>
        <w:t xml:space="preserve">upraviteljici </w:t>
      </w:r>
      <w:r w:rsidR="00B570A7">
        <w:rPr>
          <w:sz w:val="24"/>
        </w:rPr>
        <w:t xml:space="preserve">Lovorki </w:t>
      </w:r>
      <w:proofErr w:type="spellStart"/>
      <w:r w:rsidR="00B570A7">
        <w:rPr>
          <w:sz w:val="24"/>
        </w:rPr>
        <w:t>Juranović</w:t>
      </w:r>
      <w:proofErr w:type="spellEnd"/>
      <w:r w:rsidR="008B08B4">
        <w:rPr>
          <w:sz w:val="24"/>
        </w:rPr>
        <w:t xml:space="preserve">, dipl. </w:t>
      </w:r>
      <w:r w:rsidR="00B570A7">
        <w:rPr>
          <w:sz w:val="24"/>
        </w:rPr>
        <w:t>pravnici</w:t>
      </w:r>
      <w:r w:rsidR="008B08B4">
        <w:rPr>
          <w:sz w:val="24"/>
        </w:rPr>
        <w:t xml:space="preserve"> iz </w:t>
      </w:r>
      <w:r w:rsidR="00B570A7">
        <w:rPr>
          <w:sz w:val="24"/>
        </w:rPr>
        <w:t>Rijeke</w:t>
      </w:r>
      <w:r w:rsidR="00BC7B64">
        <w:rPr>
          <w:sz w:val="24"/>
        </w:rPr>
        <w:t xml:space="preserve">,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BC76FB">
        <w:rPr>
          <w:b/>
          <w:sz w:val="24"/>
        </w:rPr>
        <w:t>233</w:t>
      </w:r>
      <w:r>
        <w:rPr>
          <w:b/>
          <w:sz w:val="24"/>
        </w:rPr>
        <w:t>-</w:t>
      </w:r>
      <w:r w:rsidR="00BE186D">
        <w:rPr>
          <w:sz w:val="24"/>
        </w:rPr>
        <w:t>2018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F3192C" w:rsidP="003830C3" w:rsidR="00F3192C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BE186D" w:rsidP="00855997" w:rsidR="00BE186D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b/>
          <w:sz w:val="24"/>
        </w:rPr>
      </w:pPr>
      <w:r>
        <w:rPr>
          <w:sz w:val="24"/>
        </w:rPr>
        <w:tab/>
      </w:r>
      <w:r w:rsidR="00BE186D" w:rsidRPr="008A1177">
        <w:rPr>
          <w:b/>
          <w:sz w:val="24"/>
        </w:rPr>
        <w:t>Broj: 1/St-</w:t>
      </w:r>
      <w:r w:rsidR="00BC76FB">
        <w:rPr>
          <w:b/>
          <w:sz w:val="24"/>
        </w:rPr>
        <w:t>233/2018-14</w:t>
      </w:r>
    </w:p>
    <w:p w:rsidRDefault="006011D2" w:rsidP="00006B6D" w:rsidR="006011D2">
      <w:pPr>
        <w:jc w:val="right"/>
        <w:rPr>
          <w:sz w:val="24"/>
        </w:rPr>
      </w:pP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da u roku navedenom u </w:t>
      </w:r>
      <w:proofErr w:type="spellStart"/>
      <w:r w:rsidR="0053115A">
        <w:rPr>
          <w:sz w:val="24"/>
        </w:rPr>
        <w:t>toč</w:t>
      </w:r>
      <w:proofErr w:type="spellEnd"/>
      <w:r w:rsidR="0053115A">
        <w:rPr>
          <w:sz w:val="24"/>
        </w:rPr>
        <w:t>. IV ovo</w:t>
      </w:r>
      <w:r w:rsidR="003F020B">
        <w:rPr>
          <w:sz w:val="24"/>
        </w:rPr>
        <w:t>g rješenja, obavijeste stečajnu</w:t>
      </w:r>
      <w:r w:rsidR="00BC7B64">
        <w:rPr>
          <w:sz w:val="24"/>
        </w:rPr>
        <w:t xml:space="preserve"> upravitelj</w:t>
      </w:r>
      <w:r w:rsidR="003F020B">
        <w:rPr>
          <w:sz w:val="24"/>
        </w:rPr>
        <w:t>icu</w:t>
      </w:r>
      <w:r w:rsidR="0053115A">
        <w:rPr>
          <w:sz w:val="24"/>
        </w:rPr>
        <w:t xml:space="preserve"> o svom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pravu, pravnoj osnovi </w:t>
      </w:r>
      <w:proofErr w:type="spellStart"/>
      <w:r w:rsidR="0053115A">
        <w:rPr>
          <w:sz w:val="24"/>
        </w:rPr>
        <w:t>razlučnog</w:t>
      </w:r>
      <w:proofErr w:type="spellEnd"/>
      <w:r w:rsidR="0053115A">
        <w:rPr>
          <w:sz w:val="24"/>
        </w:rPr>
        <w:t xml:space="preserve"> prava i dijelu imovine stečajnog dužnika na koji se odnosi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pravo. Ako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 i iznos do kojeg njihova tražbina predvidivo neće biti pokrivena tim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>– Pozivaju se izlučni vjerovnici da u nav</w:t>
      </w:r>
      <w:r w:rsidR="003F020B">
        <w:rPr>
          <w:sz w:val="24"/>
        </w:rPr>
        <w:t>edenom roku obavijeste stečajnu</w:t>
      </w:r>
      <w:r w:rsidR="00BC7B64">
        <w:rPr>
          <w:sz w:val="24"/>
        </w:rPr>
        <w:t xml:space="preserve"> upravitelj</w:t>
      </w:r>
      <w:r w:rsidR="003F020B">
        <w:rPr>
          <w:sz w:val="24"/>
        </w:rPr>
        <w:t>icu</w:t>
      </w:r>
      <w:r w:rsidR="00F46D0E">
        <w:rPr>
          <w:sz w:val="24"/>
        </w:rPr>
        <w:t xml:space="preserve"> </w:t>
      </w:r>
      <w:r>
        <w:rPr>
          <w:sz w:val="24"/>
        </w:rPr>
        <w:t xml:space="preserve">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 xml:space="preserve">- Pozivaju se dužnikovi dužnici da svoje obveze </w:t>
      </w:r>
      <w:r w:rsidR="003F020B">
        <w:rPr>
          <w:sz w:val="24"/>
        </w:rPr>
        <w:t>bez odgode ispunjavaju stečajnoj</w:t>
      </w:r>
      <w:r w:rsidR="00BC7B64">
        <w:rPr>
          <w:sz w:val="24"/>
        </w:rPr>
        <w:t xml:space="preserve"> upravitelj</w:t>
      </w:r>
      <w:r w:rsidR="003F020B">
        <w:rPr>
          <w:sz w:val="24"/>
        </w:rPr>
        <w:t>ici</w:t>
      </w:r>
      <w:r>
        <w:rPr>
          <w:sz w:val="24"/>
        </w:rPr>
        <w:t xml:space="preserve">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1E49A5">
        <w:rPr>
          <w:b/>
          <w:sz w:val="24"/>
        </w:rPr>
        <w:t>16</w:t>
      </w:r>
      <w:r w:rsidR="0037636B">
        <w:rPr>
          <w:b/>
          <w:sz w:val="24"/>
        </w:rPr>
        <w:t xml:space="preserve">. </w:t>
      </w:r>
      <w:r w:rsidR="001E49A5">
        <w:rPr>
          <w:b/>
          <w:sz w:val="24"/>
        </w:rPr>
        <w:t>svibnja</w:t>
      </w:r>
      <w:r w:rsidR="0037636B">
        <w:rPr>
          <w:b/>
          <w:sz w:val="24"/>
        </w:rPr>
        <w:t xml:space="preserve"> 2019</w:t>
      </w:r>
      <w:r w:rsidR="001878AD">
        <w:rPr>
          <w:b/>
          <w:sz w:val="24"/>
        </w:rPr>
        <w:t xml:space="preserve">. u </w:t>
      </w:r>
      <w:r w:rsidR="001E49A5">
        <w:rPr>
          <w:b/>
          <w:sz w:val="24"/>
        </w:rPr>
        <w:t>10,30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 xml:space="preserve">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 xml:space="preserve">istoga dana u </w:t>
      </w:r>
      <w:r w:rsidR="001E49A5">
        <w:rPr>
          <w:b/>
          <w:sz w:val="24"/>
        </w:rPr>
        <w:t>11,00</w:t>
      </w:r>
      <w:r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754D42">
        <w:rPr>
          <w:b/>
          <w:sz w:val="24"/>
        </w:rPr>
        <w:t>X</w:t>
      </w:r>
      <w:r>
        <w:rPr>
          <w:b/>
          <w:sz w:val="24"/>
        </w:rPr>
        <w:t xml:space="preserve">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 xml:space="preserve">upisati u sudski registar </w:t>
      </w:r>
      <w:r w:rsidR="001E49A5">
        <w:rPr>
          <w:sz w:val="24"/>
        </w:rPr>
        <w:t>ovog suda</w:t>
      </w:r>
    </w:p>
    <w:p w:rsidRDefault="0053115A" w:rsidP="003E7B81" w:rsidR="003E7B81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3E7B81" w:rsidP="008A1177" w:rsidR="003E7B81" w:rsidRPr="003E7B81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</w:t>
      </w:r>
      <w:r w:rsidR="00943BB7">
        <w:rPr>
          <w:sz w:val="24"/>
        </w:rPr>
        <w:t xml:space="preserve">čajnog postupka dostavlja se </w:t>
      </w:r>
      <w:proofErr w:type="spellStart"/>
      <w:r w:rsidR="00943BB7">
        <w:rPr>
          <w:sz w:val="24"/>
        </w:rPr>
        <w:t>zk</w:t>
      </w:r>
      <w:proofErr w:type="spellEnd"/>
      <w:r w:rsidR="00943BB7">
        <w:rPr>
          <w:sz w:val="24"/>
        </w:rPr>
        <w:t xml:space="preserve"> </w:t>
      </w:r>
      <w:r>
        <w:rPr>
          <w:sz w:val="24"/>
        </w:rPr>
        <w:t xml:space="preserve">odjelu </w:t>
      </w:r>
      <w:r w:rsidR="008C1FEE">
        <w:rPr>
          <w:sz w:val="24"/>
        </w:rPr>
        <w:t>nadležnog</w:t>
      </w:r>
      <w:r>
        <w:rPr>
          <w:sz w:val="24"/>
        </w:rPr>
        <w:t xml:space="preserve"> suda</w:t>
      </w:r>
      <w:r w:rsidR="005D3116">
        <w:rPr>
          <w:sz w:val="24"/>
        </w:rPr>
        <w:t>, radi upisa zabilježbe</w:t>
      </w:r>
      <w:r w:rsidR="008A1177">
        <w:rPr>
          <w:sz w:val="24"/>
        </w:rPr>
        <w:t>.</w:t>
      </w:r>
      <w:r>
        <w:rPr>
          <w:sz w:val="24"/>
        </w:rPr>
        <w:t xml:space="preserve"> </w:t>
      </w:r>
    </w:p>
    <w:p w:rsidRDefault="003E7B81" w:rsidP="0053115A" w:rsidR="003E7B81">
      <w:pPr>
        <w:jc w:val="both"/>
        <w:rPr>
          <w:sz w:val="24"/>
        </w:rPr>
      </w:pPr>
    </w:p>
    <w:p w:rsidRDefault="003E7B81" w:rsidP="003E7B81" w:rsidR="008F0496">
      <w:pPr>
        <w:ind w:firstLine="720"/>
        <w:jc w:val="both"/>
        <w:rPr>
          <w:sz w:val="24"/>
        </w:rPr>
      </w:pPr>
      <w:r w:rsidRPr="003E7B81">
        <w:rPr>
          <w:b/>
          <w:sz w:val="24"/>
        </w:rPr>
        <w:t>XII</w:t>
      </w:r>
      <w:r>
        <w:rPr>
          <w:sz w:val="24"/>
        </w:rPr>
        <w:t xml:space="preserve">- </w:t>
      </w:r>
      <w:r w:rsidR="0053115A">
        <w:rPr>
          <w:sz w:val="24"/>
        </w:rPr>
        <w:t xml:space="preserve">Oglas o otvaranju stečajnog postupka </w:t>
      </w:r>
      <w:r w:rsidR="009763F8">
        <w:rPr>
          <w:sz w:val="24"/>
        </w:rPr>
        <w:t xml:space="preserve">objavljuje se </w:t>
      </w:r>
      <w:r w:rsidR="0053115A"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 w:rsidR="0053115A">
        <w:rPr>
          <w:sz w:val="24"/>
        </w:rPr>
        <w:t xml:space="preserve">a s danom </w:t>
      </w:r>
      <w:r w:rsidR="001E49A5">
        <w:rPr>
          <w:sz w:val="24"/>
        </w:rPr>
        <w:t>05. veljače 2019</w:t>
      </w:r>
      <w:r w:rsidR="008A1177">
        <w:rPr>
          <w:sz w:val="24"/>
        </w:rPr>
        <w:t>.</w:t>
      </w:r>
      <w:r w:rsidR="0053115A">
        <w:rPr>
          <w:sz w:val="24"/>
        </w:rPr>
        <w:t xml:space="preserve"> u </w:t>
      </w:r>
      <w:r w:rsidR="00DF3317">
        <w:rPr>
          <w:sz w:val="24"/>
        </w:rPr>
        <w:t>14,00</w:t>
      </w:r>
      <w:r w:rsidR="0053115A">
        <w:rPr>
          <w:sz w:val="24"/>
        </w:rPr>
        <w:t xml:space="preserve"> sati.</w:t>
      </w:r>
    </w:p>
    <w:p w:rsidRDefault="00E0581A" w:rsidP="0053115A" w:rsidR="00E0581A">
      <w:pPr>
        <w:rPr>
          <w:sz w:val="24"/>
        </w:rPr>
      </w:pPr>
    </w:p>
    <w:p w:rsidRDefault="006D4CB9" w:rsidP="0053115A" w:rsidR="006D4CB9">
      <w:pPr>
        <w:rPr>
          <w:sz w:val="24"/>
        </w:rPr>
      </w:pPr>
    </w:p>
    <w:p w:rsidRDefault="0053115A" w:rsidP="000E2E4A" w:rsidR="00D07789">
      <w:pPr>
        <w:jc w:val="center"/>
        <w:rPr>
          <w:sz w:val="24"/>
        </w:rPr>
      </w:pPr>
      <w:r w:rsidRPr="00370080">
        <w:rPr>
          <w:sz w:val="24"/>
        </w:rPr>
        <w:t>Obrazloženje</w:t>
      </w:r>
    </w:p>
    <w:p w:rsidRDefault="006D4CB9" w:rsidP="0053115A" w:rsidR="006D4CB9">
      <w:pPr>
        <w:rPr>
          <w:sz w:val="24"/>
        </w:rPr>
      </w:pPr>
    </w:p>
    <w:p w:rsidRDefault="006F73E1" w:rsidP="0053115A" w:rsidR="006F73E1">
      <w:pPr>
        <w:rPr>
          <w:sz w:val="24"/>
        </w:rPr>
      </w:pP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proofErr w:type="spellStart"/>
      <w:r w:rsidR="001E49A5">
        <w:rPr>
          <w:sz w:val="24"/>
        </w:rPr>
        <w:t>Dopplet</w:t>
      </w:r>
      <w:proofErr w:type="spellEnd"/>
      <w:r w:rsidR="001E49A5">
        <w:rPr>
          <w:sz w:val="24"/>
        </w:rPr>
        <w:t xml:space="preserve">-Interijeri </w:t>
      </w:r>
      <w:proofErr w:type="spellStart"/>
      <w:r w:rsidR="001E49A5">
        <w:rPr>
          <w:sz w:val="24"/>
        </w:rPr>
        <w:t>Ključević</w:t>
      </w:r>
      <w:proofErr w:type="spellEnd"/>
      <w:r w:rsidR="001E49A5">
        <w:rPr>
          <w:sz w:val="24"/>
        </w:rPr>
        <w:t xml:space="preserve"> j.d.o.o. Slavonski Brod</w:t>
      </w:r>
      <w:r w:rsidR="00F3192C">
        <w:rPr>
          <w:sz w:val="24"/>
        </w:rPr>
        <w:t xml:space="preserve"> </w:t>
      </w:r>
      <w:r>
        <w:rPr>
          <w:sz w:val="24"/>
        </w:rPr>
        <w:t xml:space="preserve">podnijela je </w:t>
      </w:r>
      <w:r w:rsidR="00905774">
        <w:rPr>
          <w:sz w:val="24"/>
        </w:rPr>
        <w:t xml:space="preserve">Financijska agencija RC </w:t>
      </w:r>
      <w:r w:rsidR="001E49A5">
        <w:rPr>
          <w:sz w:val="24"/>
        </w:rPr>
        <w:t>Osijek, Podružnica Slavonski Brod</w:t>
      </w:r>
      <w:r w:rsidR="005D3116">
        <w:rPr>
          <w:sz w:val="24"/>
        </w:rPr>
        <w:t xml:space="preserve">, </w:t>
      </w:r>
      <w:r w:rsidR="00905774">
        <w:rPr>
          <w:sz w:val="24"/>
        </w:rPr>
        <w:t>na temelju čl. 110 st1 Stečajnog zakona (NN br.71/15</w:t>
      </w:r>
      <w:r w:rsidR="00524BAF">
        <w:rPr>
          <w:sz w:val="24"/>
        </w:rPr>
        <w:t xml:space="preserve">, </w:t>
      </w:r>
      <w:r w:rsidR="00652BE6">
        <w:rPr>
          <w:sz w:val="24"/>
        </w:rPr>
        <w:t xml:space="preserve">104/17, </w:t>
      </w:r>
      <w:r w:rsidR="00524BAF">
        <w:rPr>
          <w:sz w:val="24"/>
        </w:rPr>
        <w:t>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CA2CE1" w:rsidP="00CA2CE1" w:rsidR="00CA2CE1">
      <w:pPr>
        <w:jc w:val="both"/>
        <w:rPr>
          <w:sz w:val="24"/>
        </w:rPr>
      </w:pPr>
    </w:p>
    <w:p w:rsidRDefault="00CA2CE1" w:rsidP="00CA2CE1" w:rsidR="00CA2CE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1E49A5">
        <w:rPr>
          <w:sz w:val="24"/>
        </w:rPr>
        <w:t>06.03.2018</w:t>
      </w:r>
      <w:r>
        <w:rPr>
          <w:sz w:val="24"/>
        </w:rPr>
        <w:t xml:space="preserve">. u Očevidniku redoslijeda osnova za plaćanje ima evidentirane neizvršene osnove za plaćanje u neprekidnom razdoblju od </w:t>
      </w:r>
      <w:r w:rsidR="00235833">
        <w:rPr>
          <w:sz w:val="24"/>
        </w:rPr>
        <w:t>120</w:t>
      </w:r>
      <w:r>
        <w:rPr>
          <w:sz w:val="24"/>
        </w:rPr>
        <w:t xml:space="preserve"> dana u ukupnom iznosu od </w:t>
      </w:r>
      <w:r w:rsidR="001E49A5">
        <w:rPr>
          <w:sz w:val="24"/>
        </w:rPr>
        <w:t>20.493,73</w:t>
      </w:r>
      <w:r w:rsidR="00F3192C">
        <w:rPr>
          <w:sz w:val="24"/>
        </w:rPr>
        <w:t xml:space="preserve"> kn i da zapošljava 2</w:t>
      </w:r>
      <w:r>
        <w:rPr>
          <w:sz w:val="24"/>
        </w:rPr>
        <w:t xml:space="preserve"> radnika. 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1E49A5" w:rsidP="006F73E1" w:rsidR="001E49A5">
      <w:pPr>
        <w:jc w:val="both"/>
        <w:rPr>
          <w:sz w:val="24"/>
        </w:rPr>
      </w:pPr>
    </w:p>
    <w:p w:rsidRDefault="001E49A5" w:rsidP="006F73E1" w:rsidR="001E49A5">
      <w:pPr>
        <w:jc w:val="both"/>
        <w:rPr>
          <w:sz w:val="24"/>
        </w:rPr>
      </w:pPr>
    </w:p>
    <w:p w:rsidRDefault="001E49A5" w:rsidP="006F73E1" w:rsidR="001E49A5">
      <w:pPr>
        <w:jc w:val="both"/>
        <w:rPr>
          <w:sz w:val="24"/>
        </w:rPr>
      </w:pPr>
    </w:p>
    <w:p w:rsidRDefault="001E49A5" w:rsidP="006F73E1" w:rsidR="001E49A5">
      <w:pPr>
        <w:jc w:val="both"/>
        <w:rPr>
          <w:sz w:val="24"/>
        </w:rPr>
      </w:pPr>
    </w:p>
    <w:p w:rsidRDefault="001E49A5" w:rsidP="006F73E1" w:rsidR="001E49A5">
      <w:pPr>
        <w:jc w:val="both"/>
        <w:rPr>
          <w:sz w:val="24"/>
        </w:rPr>
      </w:pPr>
    </w:p>
    <w:p w:rsidRDefault="006F73E1" w:rsidP="008A1177" w:rsidR="00235833">
      <w:pPr>
        <w:jc w:val="both"/>
        <w:rPr>
          <w:sz w:val="24"/>
        </w:rPr>
      </w:pPr>
      <w:r>
        <w:rPr>
          <w:sz w:val="24"/>
        </w:rPr>
        <w:tab/>
      </w:r>
    </w:p>
    <w:p w:rsidRDefault="00FF59C6" w:rsidP="00235833" w:rsidR="00FF59C6">
      <w:pPr>
        <w:jc w:val="right"/>
        <w:rPr>
          <w:b/>
          <w:sz w:val="24"/>
        </w:rPr>
      </w:pPr>
    </w:p>
    <w:p w:rsidRDefault="00235833" w:rsidP="00235833" w:rsidR="00235833">
      <w:pPr>
        <w:jc w:val="right"/>
        <w:rPr>
          <w:b/>
          <w:sz w:val="24"/>
        </w:rPr>
      </w:pPr>
      <w:r w:rsidRPr="008A1177">
        <w:rPr>
          <w:b/>
          <w:sz w:val="24"/>
        </w:rPr>
        <w:t>Broj: 1/St-</w:t>
      </w:r>
      <w:r w:rsidR="001E49A5">
        <w:rPr>
          <w:b/>
          <w:sz w:val="24"/>
        </w:rPr>
        <w:t>233/2018-14</w:t>
      </w:r>
    </w:p>
    <w:p w:rsidRDefault="00235833" w:rsidP="00235833" w:rsidR="00235833">
      <w:pPr>
        <w:jc w:val="right"/>
        <w:rPr>
          <w:sz w:val="24"/>
        </w:rPr>
      </w:pPr>
    </w:p>
    <w:p w:rsidRDefault="00235833" w:rsidP="008A1177" w:rsidR="00235833">
      <w:pPr>
        <w:jc w:val="both"/>
        <w:rPr>
          <w:sz w:val="24"/>
        </w:rPr>
      </w:pPr>
    </w:p>
    <w:p w:rsidRDefault="00B2323B" w:rsidP="00235833" w:rsidR="0070360B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 sud je rješenjem posl.br. </w:t>
      </w:r>
      <w:r w:rsidR="00F3192C">
        <w:rPr>
          <w:sz w:val="24"/>
        </w:rPr>
        <w:t>1/</w:t>
      </w:r>
      <w:r>
        <w:rPr>
          <w:sz w:val="24"/>
        </w:rPr>
        <w:t>St-</w:t>
      </w:r>
      <w:r w:rsidR="00AF4063">
        <w:rPr>
          <w:sz w:val="24"/>
        </w:rPr>
        <w:t>233/2018-</w:t>
      </w:r>
      <w:r w:rsidR="00BE0709">
        <w:rPr>
          <w:sz w:val="24"/>
        </w:rPr>
        <w:t>3</w:t>
      </w:r>
      <w:r>
        <w:rPr>
          <w:sz w:val="24"/>
        </w:rPr>
        <w:t xml:space="preserve"> od </w:t>
      </w:r>
      <w:r w:rsidR="00BE0709">
        <w:rPr>
          <w:sz w:val="24"/>
        </w:rPr>
        <w:t>27. ožujka</w:t>
      </w:r>
      <w:r>
        <w:rPr>
          <w:sz w:val="24"/>
        </w:rPr>
        <w:t xml:space="preserve"> 2018. pokrenuo prethodni postupak radi utvrđivanja pretpostavki za otvaranje stečajnog postupka te je istim rješenjem zakazao ročište radi očitovanja o prijedlogu.</w:t>
      </w:r>
    </w:p>
    <w:p w:rsidRDefault="00BC7B64" w:rsidP="00BC7B64" w:rsidR="00BC7B64">
      <w:pPr>
        <w:jc w:val="right"/>
        <w:rPr>
          <w:sz w:val="24"/>
        </w:rPr>
      </w:pPr>
    </w:p>
    <w:p w:rsidRDefault="006D4CB9" w:rsidP="00D3532A" w:rsidR="00D3532A">
      <w:pPr>
        <w:ind w:firstLine="720"/>
        <w:jc w:val="both"/>
        <w:rPr>
          <w:sz w:val="24"/>
        </w:rPr>
      </w:pPr>
      <w:r>
        <w:rPr>
          <w:sz w:val="24"/>
        </w:rPr>
        <w:t xml:space="preserve">Na ročište </w:t>
      </w:r>
      <w:r w:rsidR="00F3192C">
        <w:rPr>
          <w:sz w:val="24"/>
        </w:rPr>
        <w:t>je pristupio pozvani zastupnik</w:t>
      </w:r>
      <w:r>
        <w:rPr>
          <w:sz w:val="24"/>
        </w:rPr>
        <w:t xml:space="preserve"> po zakonu</w:t>
      </w:r>
      <w:r w:rsidR="00D3532A">
        <w:rPr>
          <w:sz w:val="24"/>
        </w:rPr>
        <w:t xml:space="preserve"> </w:t>
      </w:r>
      <w:r w:rsidR="00CF3041">
        <w:rPr>
          <w:sz w:val="24"/>
        </w:rPr>
        <w:t xml:space="preserve">Andrej </w:t>
      </w:r>
      <w:proofErr w:type="spellStart"/>
      <w:r w:rsidR="00CF3041">
        <w:rPr>
          <w:sz w:val="24"/>
        </w:rPr>
        <w:t>Krijan</w:t>
      </w:r>
      <w:proofErr w:type="spellEnd"/>
      <w:r w:rsidR="00F3192C">
        <w:rPr>
          <w:sz w:val="24"/>
        </w:rPr>
        <w:t xml:space="preserve"> </w:t>
      </w:r>
      <w:r w:rsidR="002A153D">
        <w:rPr>
          <w:sz w:val="24"/>
        </w:rPr>
        <w:t>koji</w:t>
      </w:r>
      <w:r w:rsidR="00D3532A">
        <w:rPr>
          <w:sz w:val="24"/>
        </w:rPr>
        <w:t xml:space="preserve"> </w:t>
      </w:r>
      <w:r w:rsidR="00F3192C">
        <w:rPr>
          <w:sz w:val="24"/>
        </w:rPr>
        <w:t>je</w:t>
      </w:r>
      <w:r w:rsidR="00D3532A">
        <w:rPr>
          <w:sz w:val="24"/>
        </w:rPr>
        <w:t xml:space="preserve"> priz</w:t>
      </w:r>
      <w:r w:rsidR="00F3192C">
        <w:rPr>
          <w:sz w:val="24"/>
        </w:rPr>
        <w:t>nao</w:t>
      </w:r>
      <w:r w:rsidR="00D3532A">
        <w:rPr>
          <w:sz w:val="24"/>
        </w:rPr>
        <w:t xml:space="preserve"> da kod dužnika postoji nespos</w:t>
      </w:r>
      <w:r w:rsidR="00AB62EE">
        <w:rPr>
          <w:sz w:val="24"/>
        </w:rPr>
        <w:t>o</w:t>
      </w:r>
      <w:r w:rsidR="00D3532A">
        <w:rPr>
          <w:sz w:val="24"/>
        </w:rPr>
        <w:t>bnost za pla</w:t>
      </w:r>
      <w:r w:rsidR="00AB62EE">
        <w:rPr>
          <w:sz w:val="24"/>
        </w:rPr>
        <w:t>ćanje kao stečajni razl</w:t>
      </w:r>
      <w:r w:rsidR="00D3532A">
        <w:rPr>
          <w:sz w:val="24"/>
        </w:rPr>
        <w:t>o</w:t>
      </w:r>
      <w:r w:rsidR="00AB62EE">
        <w:rPr>
          <w:sz w:val="24"/>
        </w:rPr>
        <w:t>g</w:t>
      </w:r>
      <w:r w:rsidR="00D3532A">
        <w:rPr>
          <w:sz w:val="24"/>
        </w:rPr>
        <w:t xml:space="preserve"> jer je poslovni račun dugotrajno blokiran s evi</w:t>
      </w:r>
      <w:r w:rsidR="002A153D">
        <w:rPr>
          <w:sz w:val="24"/>
        </w:rPr>
        <w:t>d</w:t>
      </w:r>
      <w:r w:rsidR="00CF3041">
        <w:rPr>
          <w:sz w:val="24"/>
        </w:rPr>
        <w:t>entiranim neizmirenim obvezama.</w:t>
      </w:r>
    </w:p>
    <w:p w:rsidRDefault="00CF3041" w:rsidP="00D3532A" w:rsidR="00CF3041">
      <w:pPr>
        <w:ind w:firstLine="720"/>
        <w:jc w:val="both"/>
        <w:rPr>
          <w:sz w:val="24"/>
        </w:rPr>
      </w:pPr>
    </w:p>
    <w:p w:rsidRDefault="00FE43EC" w:rsidP="00D3532A" w:rsidR="00D3532A">
      <w:pPr>
        <w:ind w:firstLine="720"/>
        <w:jc w:val="both"/>
        <w:rPr>
          <w:sz w:val="24"/>
        </w:rPr>
      </w:pPr>
      <w:r>
        <w:rPr>
          <w:sz w:val="24"/>
        </w:rPr>
        <w:t xml:space="preserve">U odnosu na imovinu dužnika, naveo je da dužnik </w:t>
      </w:r>
      <w:r w:rsidR="00CF3041">
        <w:rPr>
          <w:sz w:val="24"/>
        </w:rPr>
        <w:t>u poslovnim knjigama evidentira nenaplaćena potraživanja od kupaca u iznosu 49.862,00 kn</w:t>
      </w:r>
      <w:r w:rsidR="002A4127">
        <w:rPr>
          <w:sz w:val="24"/>
        </w:rPr>
        <w:t xml:space="preserve"> i potraživanja na ime danih pozajmica u iznosu 238.875,00 kn te je i vlasnik motornog vozila kombi, čija knjigovodstvena vrijednost iznosu 28.646,00 kn.</w:t>
      </w:r>
    </w:p>
    <w:p w:rsidRDefault="00D3532A" w:rsidP="00BC7B64" w:rsidR="00D3532A">
      <w:pPr>
        <w:ind w:firstLine="720"/>
        <w:jc w:val="both"/>
        <w:rPr>
          <w:sz w:val="24"/>
        </w:rPr>
      </w:pPr>
    </w:p>
    <w:p w:rsidRDefault="006F73E1" w:rsidP="00FC0BEC" w:rsidR="00467673">
      <w:pPr>
        <w:jc w:val="both"/>
        <w:rPr>
          <w:sz w:val="24"/>
        </w:rPr>
      </w:pPr>
      <w:r>
        <w:rPr>
          <w:sz w:val="24"/>
        </w:rPr>
        <w:tab/>
        <w:t>Odredbom čl. 5 st. 1 i 2 SZ-a  propisano je da s</w:t>
      </w:r>
      <w:r w:rsidR="000E2E4A">
        <w:rPr>
          <w:sz w:val="24"/>
        </w:rPr>
        <w:t xml:space="preserve">e stečaj može otvoriti ako sud </w:t>
      </w:r>
      <w:r>
        <w:rPr>
          <w:sz w:val="24"/>
        </w:rPr>
        <w:t>utvrdi postojanje stečajnoga razloga, a stečajni razlozi su: nesposobnost za plaćanje i prezaduženost.</w:t>
      </w:r>
    </w:p>
    <w:p w:rsidRDefault="00467673" w:rsidP="00163F70" w:rsidR="00467673">
      <w:pPr>
        <w:jc w:val="both"/>
        <w:rPr>
          <w:sz w:val="24"/>
        </w:rPr>
      </w:pPr>
    </w:p>
    <w:p w:rsidRDefault="00254104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</w:t>
      </w:r>
      <w:r w:rsidR="006F73E1">
        <w:rPr>
          <w:sz w:val="24"/>
        </w:rPr>
        <w:t>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0E2E4A" w:rsidP="00467673" w:rsidR="000E2E4A">
      <w:pPr>
        <w:ind w:firstLine="720"/>
        <w:jc w:val="both"/>
        <w:rPr>
          <w:sz w:val="24"/>
        </w:rPr>
      </w:pPr>
    </w:p>
    <w:p w:rsidRDefault="006F73E1" w:rsidP="006F73E1" w:rsidR="00531E71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>izveo dokaz</w:t>
      </w:r>
      <w:r w:rsidR="001D6BA4">
        <w:rPr>
          <w:sz w:val="24"/>
        </w:rPr>
        <w:t xml:space="preserve"> </w:t>
      </w:r>
      <w:r w:rsidR="00335B17">
        <w:rPr>
          <w:sz w:val="24"/>
        </w:rPr>
        <w:t>uvidom u potvrdu</w:t>
      </w:r>
      <w:r w:rsidR="00163F70">
        <w:rPr>
          <w:sz w:val="24"/>
        </w:rPr>
        <w:t xml:space="preserve"> FINE </w:t>
      </w:r>
      <w:r w:rsidR="001D6BA4">
        <w:rPr>
          <w:sz w:val="24"/>
        </w:rPr>
        <w:t xml:space="preserve">od </w:t>
      </w:r>
      <w:r w:rsidR="00585B25">
        <w:rPr>
          <w:sz w:val="24"/>
        </w:rPr>
        <w:t>28.03</w:t>
      </w:r>
      <w:r w:rsidR="000B10F3">
        <w:rPr>
          <w:sz w:val="24"/>
        </w:rPr>
        <w:t>.2018.</w:t>
      </w:r>
      <w:r w:rsidR="004E3E10">
        <w:rPr>
          <w:sz w:val="24"/>
        </w:rPr>
        <w:t xml:space="preserve">, </w:t>
      </w:r>
      <w:r w:rsidR="000B10F3">
        <w:rPr>
          <w:sz w:val="24"/>
        </w:rPr>
        <w:t>bilance za poslovnu 2015., 2016. i 2017. te</w:t>
      </w:r>
      <w:r w:rsidR="00531E71">
        <w:rPr>
          <w:sz w:val="24"/>
        </w:rPr>
        <w:t xml:space="preserve"> </w:t>
      </w:r>
      <w:r w:rsidR="00963F30">
        <w:rPr>
          <w:sz w:val="24"/>
        </w:rPr>
        <w:t>izvode iz poslovnih knjiga dužnika.</w:t>
      </w:r>
    </w:p>
    <w:p w:rsidRDefault="000B10F3" w:rsidP="006F73E1" w:rsidR="000B10F3">
      <w:pPr>
        <w:jc w:val="both"/>
        <w:rPr>
          <w:sz w:val="24"/>
        </w:rPr>
      </w:pPr>
    </w:p>
    <w:p w:rsidRDefault="000E2E4A" w:rsidP="00A94CD2" w:rsidR="00254104">
      <w:pPr>
        <w:jc w:val="both"/>
        <w:rPr>
          <w:sz w:val="24"/>
        </w:rPr>
      </w:pPr>
      <w:r>
        <w:rPr>
          <w:sz w:val="24"/>
        </w:rPr>
        <w:tab/>
        <w:t xml:space="preserve">Iz </w:t>
      </w:r>
      <w:r w:rsidR="0024793B">
        <w:rPr>
          <w:sz w:val="24"/>
        </w:rPr>
        <w:t>priložene potvrde</w:t>
      </w:r>
      <w:r>
        <w:rPr>
          <w:sz w:val="24"/>
        </w:rPr>
        <w:t xml:space="preserve"> FINE </w:t>
      </w:r>
      <w:r w:rsidR="004E3AF1">
        <w:rPr>
          <w:sz w:val="24"/>
        </w:rPr>
        <w:t xml:space="preserve">od </w:t>
      </w:r>
      <w:r w:rsidR="00963F30">
        <w:rPr>
          <w:sz w:val="24"/>
        </w:rPr>
        <w:t>28.03</w:t>
      </w:r>
      <w:r w:rsidR="004E3AF1">
        <w:rPr>
          <w:sz w:val="24"/>
        </w:rPr>
        <w:t xml:space="preserve">.2018. </w:t>
      </w:r>
      <w:r>
        <w:rPr>
          <w:sz w:val="24"/>
        </w:rPr>
        <w:t xml:space="preserve">proizlazi da dužnik u Očevidniku </w:t>
      </w:r>
      <w:r w:rsidR="00541E7E">
        <w:rPr>
          <w:sz w:val="24"/>
        </w:rPr>
        <w:t>o redoslijedu</w:t>
      </w:r>
      <w:r w:rsidR="006F73E1">
        <w:rPr>
          <w:sz w:val="24"/>
        </w:rPr>
        <w:t xml:space="preserve"> osnova za plaćanje 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D61609">
        <w:rPr>
          <w:sz w:val="24"/>
        </w:rPr>
        <w:t>120</w:t>
      </w:r>
      <w:r w:rsidR="006F73E1"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 w:rsidR="00963F30">
        <w:rPr>
          <w:sz w:val="24"/>
        </w:rPr>
        <w:t>20.493,73</w:t>
      </w:r>
      <w:r w:rsidR="00757E52">
        <w:rPr>
          <w:sz w:val="24"/>
        </w:rPr>
        <w:t xml:space="preserve"> kn</w:t>
      </w:r>
      <w:r w:rsidR="00FA563A">
        <w:rPr>
          <w:sz w:val="24"/>
        </w:rPr>
        <w:t xml:space="preserve">, koje činjenice </w:t>
      </w:r>
      <w:r w:rsidR="00F61DB8">
        <w:rPr>
          <w:sz w:val="24"/>
        </w:rPr>
        <w:t>je</w:t>
      </w:r>
      <w:r w:rsidR="00FA563A">
        <w:rPr>
          <w:sz w:val="24"/>
        </w:rPr>
        <w:t xml:space="preserve"> na ročištu </w:t>
      </w:r>
      <w:r w:rsidR="00F61DB8">
        <w:rPr>
          <w:sz w:val="24"/>
        </w:rPr>
        <w:t>priznao zakonski zastupnik</w:t>
      </w:r>
      <w:r w:rsidR="00FA563A">
        <w:rPr>
          <w:sz w:val="24"/>
        </w:rPr>
        <w:t xml:space="preserve"> dužnika</w:t>
      </w:r>
      <w:r w:rsidR="00A94CD2">
        <w:rPr>
          <w:sz w:val="24"/>
        </w:rPr>
        <w:t xml:space="preserve"> </w:t>
      </w:r>
      <w:r w:rsidR="00963F30">
        <w:rPr>
          <w:sz w:val="24"/>
        </w:rPr>
        <w:t xml:space="preserve">Andrej </w:t>
      </w:r>
      <w:proofErr w:type="spellStart"/>
      <w:r w:rsidR="00963F30">
        <w:rPr>
          <w:sz w:val="24"/>
        </w:rPr>
        <w:t>Krijan</w:t>
      </w:r>
      <w:proofErr w:type="spellEnd"/>
      <w:r w:rsidR="00A94CD2">
        <w:rPr>
          <w:sz w:val="24"/>
        </w:rPr>
        <w:t xml:space="preserve"> pa je s</w:t>
      </w:r>
      <w:r w:rsidR="004E3AF1">
        <w:rPr>
          <w:sz w:val="24"/>
        </w:rPr>
        <w:t>toga n</w:t>
      </w:r>
      <w:r w:rsidR="00017ACF">
        <w:rPr>
          <w:sz w:val="24"/>
        </w:rPr>
        <w:t>eprijeporno</w:t>
      </w:r>
      <w:r w:rsidR="004E3AF1">
        <w:rPr>
          <w:sz w:val="24"/>
        </w:rPr>
        <w:t xml:space="preserve"> da kod </w:t>
      </w:r>
      <w:r w:rsidR="006F73E1">
        <w:rPr>
          <w:sz w:val="24"/>
        </w:rPr>
        <w:t>dužnik</w:t>
      </w:r>
      <w:r w:rsidR="004E3AF1">
        <w:rPr>
          <w:sz w:val="24"/>
        </w:rPr>
        <w:t xml:space="preserve">a postoji nesposobnost za plaćanje kao </w:t>
      </w:r>
      <w:r w:rsidR="006F73E1">
        <w:rPr>
          <w:sz w:val="24"/>
        </w:rPr>
        <w:t xml:space="preserve">stečajni razlog </w:t>
      </w:r>
      <w:r w:rsidR="00245F58">
        <w:rPr>
          <w:sz w:val="24"/>
        </w:rPr>
        <w:t>propisan</w:t>
      </w:r>
      <w:r w:rsidR="006F73E1">
        <w:rPr>
          <w:sz w:val="24"/>
        </w:rPr>
        <w:t xml:space="preserve"> odredbom čl. 6 st. 2 SZ-a.</w:t>
      </w:r>
    </w:p>
    <w:p w:rsidRDefault="000E2E4A" w:rsidP="006F73E1" w:rsidR="000E2E4A">
      <w:pPr>
        <w:jc w:val="both"/>
        <w:rPr>
          <w:sz w:val="24"/>
        </w:rPr>
      </w:pPr>
    </w:p>
    <w:p w:rsidRDefault="001C4EF5" w:rsidP="00F2485A" w:rsidR="008B3052">
      <w:pPr>
        <w:jc w:val="both"/>
        <w:rPr>
          <w:sz w:val="24"/>
        </w:rPr>
      </w:pPr>
      <w:r>
        <w:rPr>
          <w:sz w:val="24"/>
        </w:rPr>
        <w:tab/>
        <w:t xml:space="preserve">Iz </w:t>
      </w:r>
      <w:r w:rsidR="00C110A8">
        <w:rPr>
          <w:sz w:val="24"/>
        </w:rPr>
        <w:t>priloženih financijskih izvješća za posljednje 3 poslovne godine</w:t>
      </w:r>
      <w:r w:rsidR="00A94CD2">
        <w:rPr>
          <w:sz w:val="24"/>
        </w:rPr>
        <w:t xml:space="preserve"> </w:t>
      </w:r>
      <w:r w:rsidR="002D4DD9">
        <w:rPr>
          <w:sz w:val="24"/>
        </w:rPr>
        <w:t xml:space="preserve">te </w:t>
      </w:r>
      <w:r w:rsidR="00963F30">
        <w:rPr>
          <w:sz w:val="24"/>
        </w:rPr>
        <w:t>izvoda iz poslovne dokumentacije dužnika</w:t>
      </w:r>
      <w:r w:rsidR="00C110A8">
        <w:rPr>
          <w:sz w:val="24"/>
        </w:rPr>
        <w:t xml:space="preserve"> </w:t>
      </w:r>
      <w:r>
        <w:rPr>
          <w:sz w:val="24"/>
        </w:rPr>
        <w:t>proizlazi da dužnik od imovine</w:t>
      </w:r>
      <w:r w:rsidR="00963F30">
        <w:rPr>
          <w:sz w:val="24"/>
        </w:rPr>
        <w:t xml:space="preserve"> ima nenaplaćena potraživanja od kupaca u iznosu 49.862,00 kn i potraživanja na ime danih pozajmica u iznosu 238.875,00 kn te je i vlasnik motornog vozila kombi knjigovodstvene vrijednosti od 28.646,00 kn</w:t>
      </w:r>
      <w:r w:rsidR="00691527">
        <w:rPr>
          <w:sz w:val="24"/>
        </w:rPr>
        <w:t>,</w:t>
      </w:r>
      <w:r w:rsidR="00082F39">
        <w:rPr>
          <w:sz w:val="24"/>
        </w:rPr>
        <w:t xml:space="preserve"> što  je po ocjeni ovog suda dostatno</w:t>
      </w:r>
      <w:r w:rsidR="006F73E1">
        <w:rPr>
          <w:sz w:val="24"/>
        </w:rPr>
        <w:t xml:space="preserve"> za pokr</w:t>
      </w:r>
      <w:r w:rsidR="008B3052">
        <w:rPr>
          <w:sz w:val="24"/>
        </w:rPr>
        <w:t>iće troškova, kako prethodnog, tako i otvorenog stečajnog postupka.</w:t>
      </w:r>
    </w:p>
    <w:p w:rsidRDefault="008B3052" w:rsidP="00F2485A" w:rsidR="008B3052">
      <w:pPr>
        <w:jc w:val="both"/>
        <w:rPr>
          <w:sz w:val="24"/>
        </w:rPr>
      </w:pPr>
    </w:p>
    <w:p w:rsidRDefault="008B3052" w:rsidP="008B3052" w:rsidR="00757E52">
      <w:pPr>
        <w:ind w:firstLine="720"/>
        <w:jc w:val="both"/>
        <w:rPr>
          <w:sz w:val="24"/>
        </w:rPr>
      </w:pPr>
      <w:r>
        <w:rPr>
          <w:sz w:val="24"/>
        </w:rPr>
        <w:t>Iz tih razloga</w:t>
      </w:r>
      <w:r w:rsidR="006F73E1">
        <w:rPr>
          <w:sz w:val="24"/>
        </w:rPr>
        <w:t xml:space="preserve"> ostvarene </w:t>
      </w:r>
      <w:r>
        <w:rPr>
          <w:sz w:val="24"/>
        </w:rPr>
        <w:t xml:space="preserve">su </w:t>
      </w:r>
      <w:r w:rsidR="006F73E1">
        <w:rPr>
          <w:sz w:val="24"/>
        </w:rPr>
        <w:t>sve zakonske pretpostavke da se stečajni postupak otvori</w:t>
      </w:r>
      <w:r w:rsidR="00807A6C">
        <w:rPr>
          <w:sz w:val="24"/>
        </w:rPr>
        <w:t>,</w:t>
      </w:r>
      <w:r w:rsidR="006F73E1"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3F020B" w:rsidP="008B3052" w:rsidR="003F020B">
      <w:pPr>
        <w:ind w:firstLine="720"/>
        <w:jc w:val="both"/>
        <w:rPr>
          <w:sz w:val="24"/>
        </w:rPr>
      </w:pPr>
    </w:p>
    <w:p w:rsidRDefault="003F020B" w:rsidP="008B3052" w:rsidR="003F020B">
      <w:pPr>
        <w:ind w:firstLine="720"/>
        <w:jc w:val="both"/>
        <w:rPr>
          <w:sz w:val="24"/>
        </w:rPr>
      </w:pPr>
    </w:p>
    <w:p w:rsidRDefault="003F020B" w:rsidP="008B3052" w:rsidR="003F020B">
      <w:pPr>
        <w:ind w:firstLine="720"/>
        <w:jc w:val="both"/>
        <w:rPr>
          <w:sz w:val="24"/>
        </w:rPr>
      </w:pPr>
    </w:p>
    <w:p w:rsidRDefault="00963F30" w:rsidP="003F020B" w:rsidR="00963F30">
      <w:pPr>
        <w:ind w:firstLine="720"/>
        <w:jc w:val="right"/>
        <w:rPr>
          <w:b/>
          <w:sz w:val="24"/>
        </w:rPr>
      </w:pPr>
    </w:p>
    <w:p w:rsidRDefault="00963F30" w:rsidP="003F020B" w:rsidR="00963F30">
      <w:pPr>
        <w:ind w:firstLine="720"/>
        <w:jc w:val="right"/>
        <w:rPr>
          <w:b/>
          <w:sz w:val="24"/>
        </w:rPr>
      </w:pPr>
    </w:p>
    <w:p w:rsidRDefault="00963F30" w:rsidP="003F020B" w:rsidR="00963F30">
      <w:pPr>
        <w:ind w:firstLine="720"/>
        <w:jc w:val="right"/>
        <w:rPr>
          <w:b/>
          <w:sz w:val="24"/>
        </w:rPr>
      </w:pPr>
    </w:p>
    <w:p w:rsidRDefault="00963F30" w:rsidP="003F020B" w:rsidR="00963F30">
      <w:pPr>
        <w:ind w:firstLine="720"/>
        <w:jc w:val="right"/>
        <w:rPr>
          <w:b/>
          <w:sz w:val="24"/>
        </w:rPr>
      </w:pPr>
    </w:p>
    <w:p w:rsidRDefault="00963F30" w:rsidP="003F020B" w:rsidR="00963F30">
      <w:pPr>
        <w:ind w:firstLine="720"/>
        <w:jc w:val="right"/>
        <w:rPr>
          <w:b/>
          <w:sz w:val="24"/>
        </w:rPr>
      </w:pPr>
    </w:p>
    <w:p w:rsidRDefault="003F020B" w:rsidP="003F020B" w:rsidR="003F020B">
      <w:pPr>
        <w:ind w:firstLine="720"/>
        <w:jc w:val="right"/>
        <w:rPr>
          <w:b/>
          <w:sz w:val="24"/>
        </w:rPr>
      </w:pPr>
      <w:r w:rsidRPr="008A1177">
        <w:rPr>
          <w:b/>
          <w:sz w:val="24"/>
        </w:rPr>
        <w:t>Broj: 1/St-</w:t>
      </w:r>
      <w:r w:rsidR="00963F30">
        <w:rPr>
          <w:b/>
          <w:sz w:val="24"/>
        </w:rPr>
        <w:t>233/2018-14</w:t>
      </w:r>
    </w:p>
    <w:p w:rsidRDefault="003F020B" w:rsidP="003F020B" w:rsidR="003F020B">
      <w:pPr>
        <w:ind w:firstLine="720"/>
        <w:jc w:val="right"/>
        <w:rPr>
          <w:b/>
          <w:sz w:val="24"/>
        </w:rPr>
      </w:pPr>
    </w:p>
    <w:p w:rsidRDefault="003F020B" w:rsidP="003F020B" w:rsidR="003F020B">
      <w:pPr>
        <w:ind w:firstLine="720"/>
        <w:jc w:val="right"/>
        <w:rPr>
          <w:sz w:val="24"/>
        </w:rPr>
      </w:pPr>
    </w:p>
    <w:p w:rsidRDefault="00951E4B" w:rsidP="00000AB5" w:rsidR="0078532C">
      <w:pPr>
        <w:jc w:val="both"/>
        <w:rPr>
          <w:sz w:val="24"/>
        </w:rPr>
      </w:pPr>
      <w:r>
        <w:rPr>
          <w:sz w:val="24"/>
        </w:rPr>
        <w:tab/>
      </w:r>
    </w:p>
    <w:p w:rsidRDefault="0078532C" w:rsidP="00BA14C9" w:rsidR="00F2485A">
      <w:pPr>
        <w:jc w:val="both"/>
        <w:rPr>
          <w:sz w:val="24"/>
        </w:rPr>
      </w:pPr>
      <w:r>
        <w:rPr>
          <w:sz w:val="24"/>
        </w:rPr>
        <w:tab/>
      </w:r>
      <w:r w:rsidR="002B4D92">
        <w:rPr>
          <w:sz w:val="24"/>
        </w:rPr>
        <w:t>Stečajna</w:t>
      </w:r>
      <w:r w:rsidR="002D1A6D">
        <w:rPr>
          <w:sz w:val="24"/>
        </w:rPr>
        <w:t xml:space="preserve"> </w:t>
      </w:r>
      <w:r w:rsidR="00F2485A">
        <w:rPr>
          <w:sz w:val="24"/>
        </w:rPr>
        <w:t>upravitelj</w:t>
      </w:r>
      <w:r w:rsidR="002B4D92">
        <w:rPr>
          <w:sz w:val="24"/>
        </w:rPr>
        <w:t xml:space="preserve">ica </w:t>
      </w:r>
      <w:r w:rsidR="00963F30">
        <w:rPr>
          <w:sz w:val="24"/>
        </w:rPr>
        <w:t xml:space="preserve">Lovorka </w:t>
      </w:r>
      <w:proofErr w:type="spellStart"/>
      <w:r w:rsidR="00963F30">
        <w:rPr>
          <w:sz w:val="24"/>
        </w:rPr>
        <w:t>Juranović</w:t>
      </w:r>
      <w:proofErr w:type="spellEnd"/>
      <w:r w:rsidR="00F2485A">
        <w:rPr>
          <w:sz w:val="24"/>
        </w:rPr>
        <w:t xml:space="preserve"> imenovan</w:t>
      </w:r>
      <w:r w:rsidR="002B4D92">
        <w:rPr>
          <w:sz w:val="24"/>
        </w:rPr>
        <w:t>a</w:t>
      </w:r>
      <w:r w:rsidR="00F2485A">
        <w:rPr>
          <w:sz w:val="24"/>
        </w:rPr>
        <w:t xml:space="preserve"> je na temelju izbora koji je obavljen  metodom slučajnog odabira u skladu</w:t>
      </w:r>
      <w:r w:rsidR="00BA14C9">
        <w:rPr>
          <w:sz w:val="24"/>
        </w:rPr>
        <w:t xml:space="preserve"> s odredbom čl. 84 st. 1 SZ-a,</w:t>
      </w:r>
      <w:r w:rsidR="00F2485A">
        <w:rPr>
          <w:sz w:val="24"/>
        </w:rPr>
        <w:t xml:space="preserve"> pa je odlučeno kao pod </w:t>
      </w:r>
      <w:proofErr w:type="spellStart"/>
      <w:r w:rsidR="00F2485A">
        <w:rPr>
          <w:sz w:val="24"/>
        </w:rPr>
        <w:t>toč</w:t>
      </w:r>
      <w:proofErr w:type="spellEnd"/>
      <w:r w:rsidR="00F2485A">
        <w:rPr>
          <w:sz w:val="24"/>
        </w:rPr>
        <w:t>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  <w:r w:rsidR="006011D2">
        <w:rPr>
          <w:sz w:val="24"/>
        </w:rPr>
        <w:t xml:space="preserve"> </w:t>
      </w:r>
    </w:p>
    <w:p w:rsidRDefault="006011D2" w:rsidP="006011D2" w:rsidR="006011D2">
      <w:pPr>
        <w:ind w:firstLine="720"/>
        <w:jc w:val="both"/>
        <w:rPr>
          <w:sz w:val="24"/>
        </w:rPr>
      </w:pPr>
    </w:p>
    <w:p w:rsidRDefault="00757E52" w:rsidP="00F071C2" w:rsidR="00757E52">
      <w:pPr>
        <w:jc w:val="both"/>
        <w:rPr>
          <w:sz w:val="24"/>
        </w:rPr>
      </w:pPr>
    </w:p>
    <w:p w:rsidRDefault="008419DD" w:rsidP="00524BAF" w:rsidR="0053115A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63F30">
        <w:rPr>
          <w:sz w:val="24"/>
        </w:rPr>
        <w:t>Brodu 05. veljače 2019.</w:t>
      </w:r>
    </w:p>
    <w:p w:rsidRDefault="006011D2" w:rsidP="00524BAF" w:rsidR="006011D2">
      <w:pPr>
        <w:jc w:val="center"/>
        <w:rPr>
          <w:sz w:val="24"/>
        </w:rPr>
      </w:pPr>
    </w:p>
    <w:p w:rsidRDefault="006011D2" w:rsidP="00524BAF" w:rsidR="006011D2">
      <w:pPr>
        <w:jc w:val="center"/>
        <w:rPr>
          <w:sz w:val="24"/>
        </w:rPr>
      </w:pPr>
    </w:p>
    <w:p w:rsidRDefault="001C4EF5" w:rsidP="00524BAF" w:rsidR="001C4EF5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86C65" w:rsidR="00E2611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E2611A">
        <w:rPr>
          <w:sz w:val="24"/>
        </w:rPr>
        <w:t xml:space="preserve">   </w:t>
      </w:r>
      <w:r w:rsidR="004869FA">
        <w:rPr>
          <w:sz w:val="24"/>
        </w:rPr>
        <w:t>Vesna Vukelić</w:t>
      </w:r>
      <w:r w:rsidR="00E2611A">
        <w:rPr>
          <w:sz w:val="24"/>
        </w:rPr>
        <w:t xml:space="preserve"> </w:t>
      </w:r>
    </w:p>
    <w:p w:rsidRDefault="00006B6D" w:rsidP="0053115A" w:rsidR="0053115A" w:rsidRPr="00590327">
      <w:r>
        <w:t>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963F30">
      <w:pPr>
        <w:rPr>
          <w:sz w:val="24"/>
        </w:rPr>
      </w:pPr>
      <w:r>
        <w:rPr>
          <w:sz w:val="24"/>
        </w:rPr>
        <w:t>1.</w:t>
      </w:r>
      <w:r w:rsidR="00F3192C">
        <w:rPr>
          <w:sz w:val="24"/>
        </w:rPr>
        <w:t xml:space="preserve"> zastupniku</w:t>
      </w:r>
      <w:r w:rsidR="008419DD">
        <w:rPr>
          <w:sz w:val="24"/>
        </w:rPr>
        <w:t xml:space="preserve"> </w:t>
      </w:r>
      <w:r w:rsidR="00E96534">
        <w:rPr>
          <w:sz w:val="24"/>
        </w:rPr>
        <w:t xml:space="preserve">po zakonu do trenutka nastupanja pravnih </w:t>
      </w:r>
    </w:p>
    <w:p w:rsidRDefault="00E96534" w:rsidP="0053115A" w:rsidR="00F40B3F">
      <w:pPr>
        <w:rPr>
          <w:sz w:val="24"/>
        </w:rPr>
      </w:pPr>
      <w:r>
        <w:rPr>
          <w:sz w:val="24"/>
        </w:rPr>
        <w:t xml:space="preserve">posljedica otvaranja </w:t>
      </w:r>
      <w:proofErr w:type="spellStart"/>
      <w:r>
        <w:rPr>
          <w:sz w:val="24"/>
        </w:rPr>
        <w:t>st.post</w:t>
      </w:r>
      <w:proofErr w:type="spellEnd"/>
      <w:r>
        <w:rPr>
          <w:sz w:val="24"/>
        </w:rPr>
        <w:t>.</w:t>
      </w:r>
      <w:r w:rsidR="00963F30">
        <w:rPr>
          <w:sz w:val="24"/>
        </w:rPr>
        <w:t>, i putem pošte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907DE1">
        <w:rPr>
          <w:sz w:val="24"/>
        </w:rPr>
        <w:t xml:space="preserve"> stečajnoj </w:t>
      </w:r>
      <w:r w:rsidR="0053115A">
        <w:rPr>
          <w:sz w:val="24"/>
        </w:rPr>
        <w:t>upravitelj</w:t>
      </w:r>
      <w:r w:rsidR="00907DE1">
        <w:rPr>
          <w:sz w:val="24"/>
        </w:rPr>
        <w:t>ici</w:t>
      </w:r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4</w:t>
      </w:r>
      <w:r w:rsidR="0053115A">
        <w:rPr>
          <w:sz w:val="24"/>
        </w:rPr>
        <w:t xml:space="preserve">. Porezna uprava PU </w:t>
      </w:r>
      <w:r w:rsidR="00F46D0E">
        <w:rPr>
          <w:sz w:val="24"/>
        </w:rPr>
        <w:t>Zagreb</w:t>
      </w:r>
    </w:p>
    <w:p w:rsidRDefault="00000F1B" w:rsidP="0053115A" w:rsidR="00F3192C">
      <w:pPr>
        <w:rPr>
          <w:sz w:val="24"/>
        </w:rPr>
      </w:pPr>
      <w:r>
        <w:rPr>
          <w:sz w:val="24"/>
        </w:rPr>
        <w:t>5</w:t>
      </w:r>
      <w:r w:rsidR="00914CAA">
        <w:rPr>
          <w:sz w:val="24"/>
        </w:rPr>
        <w:t>.</w:t>
      </w:r>
      <w:r w:rsidR="004B2150">
        <w:rPr>
          <w:sz w:val="24"/>
        </w:rPr>
        <w:t xml:space="preserve"> </w:t>
      </w:r>
      <w:r w:rsidR="00E30BC4">
        <w:rPr>
          <w:sz w:val="24"/>
        </w:rPr>
        <w:t xml:space="preserve">FINA RC </w:t>
      </w:r>
      <w:r w:rsidR="00963F30">
        <w:rPr>
          <w:sz w:val="24"/>
        </w:rPr>
        <w:t>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914CAA">
        <w:rPr>
          <w:sz w:val="24"/>
        </w:rPr>
        <w:t>putem pošte</w:t>
      </w:r>
    </w:p>
    <w:p w:rsidRDefault="00000F1B" w:rsidP="006631C3" w:rsidR="00F3192C">
      <w:pPr>
        <w:rPr>
          <w:sz w:val="24"/>
        </w:rPr>
      </w:pPr>
      <w:r>
        <w:rPr>
          <w:sz w:val="24"/>
        </w:rPr>
        <w:t>6</w:t>
      </w:r>
      <w:r w:rsidR="00FA22A9">
        <w:rPr>
          <w:sz w:val="24"/>
        </w:rPr>
        <w:t xml:space="preserve">. </w:t>
      </w:r>
      <w:proofErr w:type="spellStart"/>
      <w:r w:rsidR="00963F30">
        <w:rPr>
          <w:sz w:val="24"/>
        </w:rPr>
        <w:t>Addiko</w:t>
      </w:r>
      <w:proofErr w:type="spellEnd"/>
      <w:r w:rsidR="00F3192C">
        <w:rPr>
          <w:sz w:val="24"/>
        </w:rPr>
        <w:t xml:space="preserve"> d.d., i putem pošte</w:t>
      </w:r>
    </w:p>
    <w:p w:rsidRDefault="00E70741" w:rsidP="006631C3" w:rsidR="00E70741">
      <w:pPr>
        <w:rPr>
          <w:sz w:val="24"/>
        </w:rPr>
      </w:pPr>
    </w:p>
    <w:p w:rsidRDefault="002E3B44" w:rsidP="006631C3" w:rsidR="002E3B44">
      <w:pPr>
        <w:rPr>
          <w:sz w:val="24"/>
        </w:rPr>
      </w:pPr>
    </w:p>
    <w:sectPr w:rsidSect="00BC7B64" w:rsidR="002E3B44">
      <w:pgSz w:h="16838" w:w="11906"/>
      <w:pgMar w:gutter="0" w:footer="720" w:header="720" w:left="1417" w:bottom="56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6BF" w:rsidP="00C06D07" w:rsidR="000746BF">
      <w:r>
        <w:separator/>
      </w:r>
    </w:p>
  </w:endnote>
  <w:endnote w:id="0" w:type="continuationSeparator">
    <w:p w:rsidRDefault="000746BF" w:rsidP="00C06D07" w:rsidR="00074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6BF" w:rsidP="00C06D07" w:rsidR="000746BF">
      <w:r>
        <w:separator/>
      </w:r>
    </w:p>
  </w:footnote>
  <w:footnote w:id="0" w:type="continuationSeparator">
    <w:p w:rsidRDefault="000746BF" w:rsidP="00C06D07" w:rsidR="000746B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0AB5"/>
    <w:rsid w:val="00000F1B"/>
    <w:rsid w:val="00006653"/>
    <w:rsid w:val="00006B6D"/>
    <w:rsid w:val="00016404"/>
    <w:rsid w:val="00017407"/>
    <w:rsid w:val="00017ACF"/>
    <w:rsid w:val="00022067"/>
    <w:rsid w:val="00023C0A"/>
    <w:rsid w:val="0002467C"/>
    <w:rsid w:val="00031219"/>
    <w:rsid w:val="000349ED"/>
    <w:rsid w:val="00042A4F"/>
    <w:rsid w:val="00044579"/>
    <w:rsid w:val="00055D17"/>
    <w:rsid w:val="00057B0E"/>
    <w:rsid w:val="00072127"/>
    <w:rsid w:val="000746BF"/>
    <w:rsid w:val="00074E39"/>
    <w:rsid w:val="00082F39"/>
    <w:rsid w:val="00084382"/>
    <w:rsid w:val="00090836"/>
    <w:rsid w:val="000A289C"/>
    <w:rsid w:val="000A2FE9"/>
    <w:rsid w:val="000A514B"/>
    <w:rsid w:val="000A5BA7"/>
    <w:rsid w:val="000A6F7B"/>
    <w:rsid w:val="000B10F3"/>
    <w:rsid w:val="000B407B"/>
    <w:rsid w:val="000B4C24"/>
    <w:rsid w:val="000C6FAA"/>
    <w:rsid w:val="000D0F27"/>
    <w:rsid w:val="000D19BE"/>
    <w:rsid w:val="000D7815"/>
    <w:rsid w:val="000E2E4A"/>
    <w:rsid w:val="000E56A7"/>
    <w:rsid w:val="000F29A3"/>
    <w:rsid w:val="000F54B8"/>
    <w:rsid w:val="00100608"/>
    <w:rsid w:val="00100B0F"/>
    <w:rsid w:val="001011CA"/>
    <w:rsid w:val="00102B40"/>
    <w:rsid w:val="001046E6"/>
    <w:rsid w:val="00105B02"/>
    <w:rsid w:val="001268F3"/>
    <w:rsid w:val="00130019"/>
    <w:rsid w:val="00134F14"/>
    <w:rsid w:val="00144857"/>
    <w:rsid w:val="0015162F"/>
    <w:rsid w:val="0015490E"/>
    <w:rsid w:val="00162978"/>
    <w:rsid w:val="00163F70"/>
    <w:rsid w:val="00166A5C"/>
    <w:rsid w:val="0017388C"/>
    <w:rsid w:val="00175EC7"/>
    <w:rsid w:val="00181007"/>
    <w:rsid w:val="0018242F"/>
    <w:rsid w:val="00183F31"/>
    <w:rsid w:val="001878AD"/>
    <w:rsid w:val="00192EF3"/>
    <w:rsid w:val="00193387"/>
    <w:rsid w:val="00197376"/>
    <w:rsid w:val="001A3CE3"/>
    <w:rsid w:val="001A51A8"/>
    <w:rsid w:val="001B1510"/>
    <w:rsid w:val="001B696A"/>
    <w:rsid w:val="001B70D1"/>
    <w:rsid w:val="001C402B"/>
    <w:rsid w:val="001C4EF5"/>
    <w:rsid w:val="001C7D90"/>
    <w:rsid w:val="001D28F0"/>
    <w:rsid w:val="001D6BA4"/>
    <w:rsid w:val="001D7CF8"/>
    <w:rsid w:val="001E0D2B"/>
    <w:rsid w:val="001E49A5"/>
    <w:rsid w:val="0020121B"/>
    <w:rsid w:val="00216321"/>
    <w:rsid w:val="00216613"/>
    <w:rsid w:val="002200DB"/>
    <w:rsid w:val="00223913"/>
    <w:rsid w:val="0022455A"/>
    <w:rsid w:val="00235833"/>
    <w:rsid w:val="002427DC"/>
    <w:rsid w:val="00242854"/>
    <w:rsid w:val="00245DA9"/>
    <w:rsid w:val="00245F58"/>
    <w:rsid w:val="0024793B"/>
    <w:rsid w:val="002518B6"/>
    <w:rsid w:val="00254104"/>
    <w:rsid w:val="002549F7"/>
    <w:rsid w:val="0025549F"/>
    <w:rsid w:val="00257B24"/>
    <w:rsid w:val="00266655"/>
    <w:rsid w:val="0028285E"/>
    <w:rsid w:val="00294ACC"/>
    <w:rsid w:val="00294BD3"/>
    <w:rsid w:val="0029583B"/>
    <w:rsid w:val="002976CF"/>
    <w:rsid w:val="002A029C"/>
    <w:rsid w:val="002A129D"/>
    <w:rsid w:val="002A153D"/>
    <w:rsid w:val="002A1E98"/>
    <w:rsid w:val="002A3B75"/>
    <w:rsid w:val="002A4127"/>
    <w:rsid w:val="002B4D92"/>
    <w:rsid w:val="002B5BDA"/>
    <w:rsid w:val="002C417E"/>
    <w:rsid w:val="002C4F21"/>
    <w:rsid w:val="002C5C00"/>
    <w:rsid w:val="002D1A6D"/>
    <w:rsid w:val="002D4DD9"/>
    <w:rsid w:val="002E0205"/>
    <w:rsid w:val="002E1909"/>
    <w:rsid w:val="002E3623"/>
    <w:rsid w:val="002E3B44"/>
    <w:rsid w:val="002E6E0F"/>
    <w:rsid w:val="002F1BF0"/>
    <w:rsid w:val="002F2CE0"/>
    <w:rsid w:val="002F5E6D"/>
    <w:rsid w:val="0030653D"/>
    <w:rsid w:val="003202C5"/>
    <w:rsid w:val="00326135"/>
    <w:rsid w:val="00334AA2"/>
    <w:rsid w:val="00335B17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7636B"/>
    <w:rsid w:val="0038293C"/>
    <w:rsid w:val="003830C3"/>
    <w:rsid w:val="00390486"/>
    <w:rsid w:val="003906A3"/>
    <w:rsid w:val="00392068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B32C8"/>
    <w:rsid w:val="003C7BD6"/>
    <w:rsid w:val="003D5038"/>
    <w:rsid w:val="003D5625"/>
    <w:rsid w:val="003D66EF"/>
    <w:rsid w:val="003E1BDF"/>
    <w:rsid w:val="003E52D6"/>
    <w:rsid w:val="003E5ADD"/>
    <w:rsid w:val="003E7B81"/>
    <w:rsid w:val="003F020B"/>
    <w:rsid w:val="003F27A7"/>
    <w:rsid w:val="003F3837"/>
    <w:rsid w:val="003F3A5D"/>
    <w:rsid w:val="00416122"/>
    <w:rsid w:val="0042403C"/>
    <w:rsid w:val="00431327"/>
    <w:rsid w:val="004400DE"/>
    <w:rsid w:val="00441B46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A14F8"/>
    <w:rsid w:val="004B14E5"/>
    <w:rsid w:val="004B2150"/>
    <w:rsid w:val="004B4325"/>
    <w:rsid w:val="004C3768"/>
    <w:rsid w:val="004C724C"/>
    <w:rsid w:val="004C7774"/>
    <w:rsid w:val="004D30A4"/>
    <w:rsid w:val="004D383F"/>
    <w:rsid w:val="004D472F"/>
    <w:rsid w:val="004D487F"/>
    <w:rsid w:val="004D5A8D"/>
    <w:rsid w:val="004E3AF1"/>
    <w:rsid w:val="004E3E10"/>
    <w:rsid w:val="004E524A"/>
    <w:rsid w:val="004E5A2B"/>
    <w:rsid w:val="004E5C4B"/>
    <w:rsid w:val="004F0ACE"/>
    <w:rsid w:val="00502ADB"/>
    <w:rsid w:val="00505703"/>
    <w:rsid w:val="00516017"/>
    <w:rsid w:val="005236D7"/>
    <w:rsid w:val="00524BAF"/>
    <w:rsid w:val="005265A2"/>
    <w:rsid w:val="0053115A"/>
    <w:rsid w:val="00531E71"/>
    <w:rsid w:val="00541E7E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5B25"/>
    <w:rsid w:val="00586FB0"/>
    <w:rsid w:val="00590B55"/>
    <w:rsid w:val="005B00A5"/>
    <w:rsid w:val="005B1BE6"/>
    <w:rsid w:val="005B41E3"/>
    <w:rsid w:val="005B67E2"/>
    <w:rsid w:val="005C1811"/>
    <w:rsid w:val="005C21F1"/>
    <w:rsid w:val="005C3B79"/>
    <w:rsid w:val="005D05BE"/>
    <w:rsid w:val="005D3116"/>
    <w:rsid w:val="005D3F5E"/>
    <w:rsid w:val="005D6136"/>
    <w:rsid w:val="005D7FD6"/>
    <w:rsid w:val="005E50A5"/>
    <w:rsid w:val="005E7A11"/>
    <w:rsid w:val="005F7BDD"/>
    <w:rsid w:val="006011D2"/>
    <w:rsid w:val="00601491"/>
    <w:rsid w:val="006033C9"/>
    <w:rsid w:val="006039A3"/>
    <w:rsid w:val="00611B97"/>
    <w:rsid w:val="0061720F"/>
    <w:rsid w:val="006257E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8389A"/>
    <w:rsid w:val="00686C65"/>
    <w:rsid w:val="00691527"/>
    <w:rsid w:val="006941C1"/>
    <w:rsid w:val="006A0826"/>
    <w:rsid w:val="006A2870"/>
    <w:rsid w:val="006B11EA"/>
    <w:rsid w:val="006B2E22"/>
    <w:rsid w:val="006B4FBC"/>
    <w:rsid w:val="006B53A5"/>
    <w:rsid w:val="006C6B7C"/>
    <w:rsid w:val="006C7E37"/>
    <w:rsid w:val="006D30F2"/>
    <w:rsid w:val="006D4CB9"/>
    <w:rsid w:val="006E334B"/>
    <w:rsid w:val="006E4BAF"/>
    <w:rsid w:val="006F16D4"/>
    <w:rsid w:val="006F2E34"/>
    <w:rsid w:val="006F4EE4"/>
    <w:rsid w:val="006F73E1"/>
    <w:rsid w:val="007027DB"/>
    <w:rsid w:val="0070360B"/>
    <w:rsid w:val="0070591C"/>
    <w:rsid w:val="0070686B"/>
    <w:rsid w:val="00706F58"/>
    <w:rsid w:val="00713874"/>
    <w:rsid w:val="00715E55"/>
    <w:rsid w:val="007161D9"/>
    <w:rsid w:val="00730ACF"/>
    <w:rsid w:val="00731DD6"/>
    <w:rsid w:val="007346AA"/>
    <w:rsid w:val="00744985"/>
    <w:rsid w:val="00744CB9"/>
    <w:rsid w:val="00746265"/>
    <w:rsid w:val="007479AB"/>
    <w:rsid w:val="00752796"/>
    <w:rsid w:val="00754D42"/>
    <w:rsid w:val="00757E52"/>
    <w:rsid w:val="007618DA"/>
    <w:rsid w:val="0077587D"/>
    <w:rsid w:val="00775C3F"/>
    <w:rsid w:val="0078532C"/>
    <w:rsid w:val="00786666"/>
    <w:rsid w:val="00790E07"/>
    <w:rsid w:val="00795275"/>
    <w:rsid w:val="007A3687"/>
    <w:rsid w:val="007B1A28"/>
    <w:rsid w:val="007B623F"/>
    <w:rsid w:val="007E034B"/>
    <w:rsid w:val="007E726D"/>
    <w:rsid w:val="007F56F1"/>
    <w:rsid w:val="007F6F4E"/>
    <w:rsid w:val="0080454C"/>
    <w:rsid w:val="008050C2"/>
    <w:rsid w:val="00807777"/>
    <w:rsid w:val="00807A6C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19DD"/>
    <w:rsid w:val="00845794"/>
    <w:rsid w:val="00846BD7"/>
    <w:rsid w:val="00855997"/>
    <w:rsid w:val="0085775A"/>
    <w:rsid w:val="00864730"/>
    <w:rsid w:val="0087409A"/>
    <w:rsid w:val="00890DC6"/>
    <w:rsid w:val="0089398F"/>
    <w:rsid w:val="008A1177"/>
    <w:rsid w:val="008A4F04"/>
    <w:rsid w:val="008B08B4"/>
    <w:rsid w:val="008B3052"/>
    <w:rsid w:val="008C1FEE"/>
    <w:rsid w:val="008C541D"/>
    <w:rsid w:val="008D61F3"/>
    <w:rsid w:val="008D63E1"/>
    <w:rsid w:val="008D6BC4"/>
    <w:rsid w:val="008D6FD6"/>
    <w:rsid w:val="008E133B"/>
    <w:rsid w:val="008E5E15"/>
    <w:rsid w:val="008F0496"/>
    <w:rsid w:val="008F2185"/>
    <w:rsid w:val="00900553"/>
    <w:rsid w:val="00900874"/>
    <w:rsid w:val="00902889"/>
    <w:rsid w:val="00905774"/>
    <w:rsid w:val="00906CDA"/>
    <w:rsid w:val="00907DE1"/>
    <w:rsid w:val="00910252"/>
    <w:rsid w:val="00910768"/>
    <w:rsid w:val="00910A41"/>
    <w:rsid w:val="00914CAA"/>
    <w:rsid w:val="0091753E"/>
    <w:rsid w:val="009231A0"/>
    <w:rsid w:val="00925AAA"/>
    <w:rsid w:val="00932563"/>
    <w:rsid w:val="009435D5"/>
    <w:rsid w:val="00943BB7"/>
    <w:rsid w:val="00943BBC"/>
    <w:rsid w:val="00947604"/>
    <w:rsid w:val="00951E4B"/>
    <w:rsid w:val="009549FE"/>
    <w:rsid w:val="00954C94"/>
    <w:rsid w:val="00956B37"/>
    <w:rsid w:val="00963F30"/>
    <w:rsid w:val="00964533"/>
    <w:rsid w:val="009663C6"/>
    <w:rsid w:val="009746A2"/>
    <w:rsid w:val="009763F8"/>
    <w:rsid w:val="00980D1E"/>
    <w:rsid w:val="00982BE7"/>
    <w:rsid w:val="009844CC"/>
    <w:rsid w:val="00992A48"/>
    <w:rsid w:val="009970AD"/>
    <w:rsid w:val="009A5101"/>
    <w:rsid w:val="009A53FC"/>
    <w:rsid w:val="009A640E"/>
    <w:rsid w:val="009B09CA"/>
    <w:rsid w:val="009B2A69"/>
    <w:rsid w:val="009C2BE0"/>
    <w:rsid w:val="009C2E1D"/>
    <w:rsid w:val="009D5CE1"/>
    <w:rsid w:val="009D6A8F"/>
    <w:rsid w:val="009E0729"/>
    <w:rsid w:val="009E15B5"/>
    <w:rsid w:val="009F4CD7"/>
    <w:rsid w:val="009F6B8B"/>
    <w:rsid w:val="00A0682E"/>
    <w:rsid w:val="00A137F1"/>
    <w:rsid w:val="00A4021B"/>
    <w:rsid w:val="00A40390"/>
    <w:rsid w:val="00A41D72"/>
    <w:rsid w:val="00A47DFE"/>
    <w:rsid w:val="00A60490"/>
    <w:rsid w:val="00A60CA2"/>
    <w:rsid w:val="00A60DA6"/>
    <w:rsid w:val="00A61A26"/>
    <w:rsid w:val="00A66934"/>
    <w:rsid w:val="00A66A2F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94CD2"/>
    <w:rsid w:val="00A950A1"/>
    <w:rsid w:val="00A97548"/>
    <w:rsid w:val="00AA199A"/>
    <w:rsid w:val="00AB0A0B"/>
    <w:rsid w:val="00AB1217"/>
    <w:rsid w:val="00AB50A2"/>
    <w:rsid w:val="00AB62EE"/>
    <w:rsid w:val="00AC176D"/>
    <w:rsid w:val="00AC2DC4"/>
    <w:rsid w:val="00AC383D"/>
    <w:rsid w:val="00AD0077"/>
    <w:rsid w:val="00AD4383"/>
    <w:rsid w:val="00AD6374"/>
    <w:rsid w:val="00AD68AC"/>
    <w:rsid w:val="00AF4063"/>
    <w:rsid w:val="00AF73AD"/>
    <w:rsid w:val="00B007C4"/>
    <w:rsid w:val="00B01D0B"/>
    <w:rsid w:val="00B1073A"/>
    <w:rsid w:val="00B11FD4"/>
    <w:rsid w:val="00B13CC0"/>
    <w:rsid w:val="00B217FC"/>
    <w:rsid w:val="00B22642"/>
    <w:rsid w:val="00B2323B"/>
    <w:rsid w:val="00B3033E"/>
    <w:rsid w:val="00B36505"/>
    <w:rsid w:val="00B400EB"/>
    <w:rsid w:val="00B570A7"/>
    <w:rsid w:val="00B65080"/>
    <w:rsid w:val="00B660F6"/>
    <w:rsid w:val="00B7435E"/>
    <w:rsid w:val="00B81D90"/>
    <w:rsid w:val="00B82E9B"/>
    <w:rsid w:val="00B84A85"/>
    <w:rsid w:val="00B8634E"/>
    <w:rsid w:val="00B868DD"/>
    <w:rsid w:val="00B87528"/>
    <w:rsid w:val="00BA0180"/>
    <w:rsid w:val="00BA10A5"/>
    <w:rsid w:val="00BA14C9"/>
    <w:rsid w:val="00BA1D31"/>
    <w:rsid w:val="00BA20C3"/>
    <w:rsid w:val="00BA5F89"/>
    <w:rsid w:val="00BA7480"/>
    <w:rsid w:val="00BB5AEB"/>
    <w:rsid w:val="00BC76FB"/>
    <w:rsid w:val="00BC7991"/>
    <w:rsid w:val="00BC7B64"/>
    <w:rsid w:val="00BD07AE"/>
    <w:rsid w:val="00BE0709"/>
    <w:rsid w:val="00BE186D"/>
    <w:rsid w:val="00BE2588"/>
    <w:rsid w:val="00BE567F"/>
    <w:rsid w:val="00BE5A0A"/>
    <w:rsid w:val="00BF4678"/>
    <w:rsid w:val="00C00F36"/>
    <w:rsid w:val="00C029DF"/>
    <w:rsid w:val="00C02C76"/>
    <w:rsid w:val="00C03D0A"/>
    <w:rsid w:val="00C06D07"/>
    <w:rsid w:val="00C074B3"/>
    <w:rsid w:val="00C110A8"/>
    <w:rsid w:val="00C13E2F"/>
    <w:rsid w:val="00C23FE4"/>
    <w:rsid w:val="00C27625"/>
    <w:rsid w:val="00C3461D"/>
    <w:rsid w:val="00C35C29"/>
    <w:rsid w:val="00C40606"/>
    <w:rsid w:val="00C50B6B"/>
    <w:rsid w:val="00C56C3C"/>
    <w:rsid w:val="00C7319C"/>
    <w:rsid w:val="00C734E5"/>
    <w:rsid w:val="00C73911"/>
    <w:rsid w:val="00C750DB"/>
    <w:rsid w:val="00C81074"/>
    <w:rsid w:val="00C87DB4"/>
    <w:rsid w:val="00C91D78"/>
    <w:rsid w:val="00C91DED"/>
    <w:rsid w:val="00C9224D"/>
    <w:rsid w:val="00CA12E0"/>
    <w:rsid w:val="00CA2CE1"/>
    <w:rsid w:val="00CA5DBB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E54CA"/>
    <w:rsid w:val="00CF3041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166A"/>
    <w:rsid w:val="00D32F19"/>
    <w:rsid w:val="00D3532A"/>
    <w:rsid w:val="00D35E65"/>
    <w:rsid w:val="00D4158A"/>
    <w:rsid w:val="00D47B95"/>
    <w:rsid w:val="00D47BC2"/>
    <w:rsid w:val="00D51E45"/>
    <w:rsid w:val="00D5295A"/>
    <w:rsid w:val="00D56F70"/>
    <w:rsid w:val="00D61609"/>
    <w:rsid w:val="00D62913"/>
    <w:rsid w:val="00D639BE"/>
    <w:rsid w:val="00D73A04"/>
    <w:rsid w:val="00D80B4D"/>
    <w:rsid w:val="00D91FA5"/>
    <w:rsid w:val="00D97A49"/>
    <w:rsid w:val="00DA442D"/>
    <w:rsid w:val="00DB07EB"/>
    <w:rsid w:val="00DB106C"/>
    <w:rsid w:val="00DB5C2C"/>
    <w:rsid w:val="00DB6F4E"/>
    <w:rsid w:val="00DB78BB"/>
    <w:rsid w:val="00DC4805"/>
    <w:rsid w:val="00DD4FEB"/>
    <w:rsid w:val="00DD78BB"/>
    <w:rsid w:val="00DE1DFE"/>
    <w:rsid w:val="00DE3DDF"/>
    <w:rsid w:val="00DE7427"/>
    <w:rsid w:val="00DF3317"/>
    <w:rsid w:val="00DF5882"/>
    <w:rsid w:val="00E003C6"/>
    <w:rsid w:val="00E0581A"/>
    <w:rsid w:val="00E05A0E"/>
    <w:rsid w:val="00E13CD5"/>
    <w:rsid w:val="00E2611A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00B"/>
    <w:rsid w:val="00E933C4"/>
    <w:rsid w:val="00E96534"/>
    <w:rsid w:val="00EA4C9D"/>
    <w:rsid w:val="00EA60EA"/>
    <w:rsid w:val="00EA6F2F"/>
    <w:rsid w:val="00EB1B5D"/>
    <w:rsid w:val="00EC1795"/>
    <w:rsid w:val="00EC2CBB"/>
    <w:rsid w:val="00EC6A09"/>
    <w:rsid w:val="00ED1633"/>
    <w:rsid w:val="00ED6D71"/>
    <w:rsid w:val="00EE3180"/>
    <w:rsid w:val="00EE71F5"/>
    <w:rsid w:val="00EF013F"/>
    <w:rsid w:val="00EF6EEF"/>
    <w:rsid w:val="00EF7A6C"/>
    <w:rsid w:val="00F071C2"/>
    <w:rsid w:val="00F2485A"/>
    <w:rsid w:val="00F3115C"/>
    <w:rsid w:val="00F3192C"/>
    <w:rsid w:val="00F40B3F"/>
    <w:rsid w:val="00F40B9A"/>
    <w:rsid w:val="00F40BF5"/>
    <w:rsid w:val="00F432DF"/>
    <w:rsid w:val="00F43BC5"/>
    <w:rsid w:val="00F43F57"/>
    <w:rsid w:val="00F46118"/>
    <w:rsid w:val="00F4611B"/>
    <w:rsid w:val="00F46D0E"/>
    <w:rsid w:val="00F50309"/>
    <w:rsid w:val="00F50C82"/>
    <w:rsid w:val="00F56926"/>
    <w:rsid w:val="00F61DB8"/>
    <w:rsid w:val="00F75D60"/>
    <w:rsid w:val="00F761ED"/>
    <w:rsid w:val="00F765CB"/>
    <w:rsid w:val="00F90418"/>
    <w:rsid w:val="00FA22A9"/>
    <w:rsid w:val="00FA563A"/>
    <w:rsid w:val="00FC0BEC"/>
    <w:rsid w:val="00FC2443"/>
    <w:rsid w:val="00FC4F11"/>
    <w:rsid w:val="00FC7FBA"/>
    <w:rsid w:val="00FD1297"/>
    <w:rsid w:val="00FD2F78"/>
    <w:rsid w:val="00FD5FD3"/>
    <w:rsid w:val="00FE43EC"/>
    <w:rsid w:val="00FE4E12"/>
    <w:rsid w:val="00FE6E23"/>
    <w:rsid w:val="00FF0BCA"/>
    <w:rsid w:val="00FF32ED"/>
    <w:rsid w:val="00FF4773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Zaglavlje" w:type="paragraph">
    <w:name w:val="header"/>
    <w:basedOn w:val="Normal"/>
    <w:link w:val="ZaglavljeChar"/>
    <w:rsid w:val="00C06D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6D07"/>
  </w:style>
  <w:style w:styleId="Podnoje" w:type="paragraph">
    <w:name w:val="footer"/>
    <w:basedOn w:val="Normal"/>
    <w:link w:val="PodnojeChar"/>
    <w:rsid w:val="00C06D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6D07"/>
  </w:style>
  <w:style w:styleId="Tekstrezerviranogmjesta" w:type="character">
    <w:name w:val="Placeholder Text"/>
    <w:basedOn w:val="Zadanifontodlomka"/>
    <w:uiPriority w:val="99"/>
    <w:semiHidden/>
    <w:rsid w:val="00683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Zaglavlje" w:type="paragraph">
    <w:name w:val="header"/>
    <w:basedOn w:val="Normal"/>
    <w:link w:val="ZaglavljeChar"/>
    <w:rsid w:val="00C06D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6D07"/>
  </w:style>
  <w:style w:styleId="Podnoje" w:type="paragraph">
    <w:name w:val="footer"/>
    <w:basedOn w:val="Normal"/>
    <w:link w:val="PodnojeChar"/>
    <w:rsid w:val="00C06D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6D07"/>
  </w:style>
  <w:style w:styleId="Tekstrezerviranogmjesta" w:type="character">
    <w:name w:val="Placeholder Text"/>
    <w:basedOn w:val="Zadanifontodlomka"/>
    <w:uiPriority w:val="99"/>
    <w:semiHidden/>
    <w:rsid w:val="00683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20493.73</izvorni_sadrzaj>
    <derivirana_varijabla naziv="DomainObject.Predmet.InicijalnaVrijednost_1">20493.73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Doppelt - interijeri Ključević j.d.o.o. za građenje i usluge</izvorni_sadrzaj>
    <derivirana_varijabla naziv="DomainObject.Predmet.ProtustrankaFormated_1">  Doppelt - interijeri Ključević j.d.o.o. za građenje i usluge</derivirana_varijabla>
  </DomainObject.Predmet.ProtustrankaFormated>
  <DomainObject.Predmet.ProtustrankaFormatedOIB>
    <izvorni_sadrzaj>  Doppelt - interijeri Ključević j.d.o.o. za građenje i usluge, OIB 60410258111</izvorni_sadrzaj>
    <derivirana_varijabla naziv="DomainObject.Predmet.ProtustrankaFormatedOIB_1">  Doppelt - interijeri Ključević j.d.o.o. za građenje i usluge, OIB 60410258111</derivirana_varijabla>
  </DomainObject.Predmet.ProtustrankaFormatedOIB>
  <DomainObject.Predmet.ProtustrankaFormatedWithAdress>
    <izvorni_sadrzaj> Doppelt - interijeri Ključević j.d.o.o. za građenje i usluge, Košarevac 58, 35000 Slavonski Brod</izvorni_sadrzaj>
    <derivirana_varijabla naziv="DomainObject.Predmet.ProtustrankaFormatedWithAdress_1"> Doppelt - interijeri Ključević j.d.o.o. za građenje i usluge, Košarevac 58, 35000 Slavonski Brod</derivirana_varijabla>
  </DomainObject.Predmet.ProtustrankaFormatedWithAdress>
  <DomainObject.Predmet.ProtustrankaFormatedWithAdressOIB>
    <izvorni_sadrzaj> Doppelt - interijeri Ključević j.d.o.o. za građenje i usluge, OIB 60410258111, Košarevac 58, 35000 Slavonski Brod</izvorni_sadrzaj>
    <derivirana_varijabla naziv="DomainObject.Predmet.ProtustrankaFormatedWithAdressOIB_1"> Doppelt - interijeri Ključević j.d.o.o. za građenje i usluge, OIB 60410258111, Košarevac 58, 35000 Slavonski Brod</derivirana_varijabla>
  </DomainObject.Predmet.ProtustrankaFormatedWithAdressOIB>
  <DomainObject.Predmet.ProtustrankaWithAdress>
    <izvorni_sadrzaj>Doppelt - interijeri Ključević j.d.o.o. za građenje i usluge Košarevac 58, 35000 Slavonski Brod</izvorni_sadrzaj>
    <derivirana_varijabla naziv="DomainObject.Predmet.ProtustrankaWithAdress_1">Doppelt - interijeri Ključević j.d.o.o. za građenje i usluge Košarevac 58, 35000 Slavonski Brod</derivirana_varijabla>
  </DomainObject.Predmet.ProtustrankaWithAdress>
  <DomainObject.Predmet.ProtustrankaWithAdressOIB>
    <izvorni_sadrzaj>Doppelt - interijeri Ključević j.d.o.o. za građenje i usluge, OIB 60410258111, Košarevac 58, 35000 Slavonski Brod</izvorni_sadrzaj>
    <derivirana_varijabla naziv="DomainObject.Predmet.ProtustrankaWithAdressOIB_1">Doppelt - interijeri Ključević j.d.o.o. za građenje i usluge, OIB 60410258111, Košarevac 58, 35000 Slavonski Brod</derivirana_varijabla>
  </DomainObject.Predmet.ProtustrankaWithAdressOIB>
  <DomainObject.Predmet.ProtustrankaNazivFormated>
    <izvorni_sadrzaj>Doppelt - interijeri Ključević j.d.o.o. za građenje i usluge</izvorni_sadrzaj>
    <derivirana_varijabla naziv="DomainObject.Predmet.ProtustrankaNazivFormated_1">Doppelt - interijeri Ključević j.d.o.o. za građenje i usluge</derivirana_varijabla>
  </DomainObject.Predmet.ProtustrankaNazivFormated>
  <DomainObject.Predmet.ProtustrankaNazivFormatedOIB>
    <izvorni_sadrzaj>Doppelt - interijeri Ključević j.d.o.o. za građenje i usluge, OIB 60410258111</izvorni_sadrzaj>
    <derivirana_varijabla naziv="DomainObject.Predmet.ProtustrankaNazivFormatedOIB_1">Doppelt - interijeri Ključević j.d.o.o. za građenje i usluge, OIB 60410258111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Doppelt - interijeri Ključević j.d.o.o. za građenje i usluge</item>
    </izvorni_sadrzaj>
    <derivirana_varijabla naziv="DomainObject.Predmet.ProtuStrankaListFormated_1">
      <item>Doppelt - interijeri Ključević j.d.o.o. za građenje i usluge</item>
    </derivirana_varijabla>
  </DomainObject.Predmet.ProtuStrankaListFormated>
  <DomainObject.Predmet.ProtuStrankaListFormatedOIB>
    <izvorni_sadrzaj>
      <item>Doppelt - interijeri Ključević j.d.o.o. za građenje i usluge, OIB 60410258111</item>
    </izvorni_sadrzaj>
    <derivirana_varijabla naziv="DomainObject.Predmet.ProtuStrankaListFormatedOIB_1">
      <item>Doppelt - interijeri Ključević j.d.o.o. za građenje i usluge, OIB 60410258111</item>
    </derivirana_varijabla>
  </DomainObject.Predmet.ProtuStrankaListFormatedOIB>
  <DomainObject.Predmet.ProtuStrankaListFormatedWithAdress>
    <izvorni_sadrzaj>
      <item>Doppelt - interijeri Ključević j.d.o.o. za građenje i usluge, Košarevac 58, 35000 Slavonski Brod</item>
    </izvorni_sadrzaj>
    <derivirana_varijabla naziv="DomainObject.Predmet.ProtuStrankaListFormatedWithAdress_1">
      <item>Doppelt - interijeri Ključević j.d.o.o. za građenje i usluge, Košarevac 58, 35000 Slavonski Brod</item>
    </derivirana_varijabla>
  </DomainObject.Predmet.ProtuStrankaListFormatedWithAdress>
  <DomainObject.Predmet.ProtuStrankaListFormatedWithAdressOIB>
    <izvorni_sadrzaj>
      <item>Doppelt - interijeri Ključević j.d.o.o. za građenje i usluge, OIB 60410258111, Košarevac 58, 35000 Slavonski Brod</item>
    </izvorni_sadrzaj>
    <derivirana_varijabla naziv="DomainObject.Predmet.ProtuStrankaListFormatedWithAdressOIB_1">
      <item>Doppelt - interijeri Ključević j.d.o.o. za građenje i usluge, OIB 60410258111, Košarevac 58, 35000 Slavonski Brod</item>
    </derivirana_varijabla>
  </DomainObject.Predmet.ProtuStrankaListFormatedWithAdressOIB>
  <DomainObject.Predmet.ProtuStrankaListNazivFormated>
    <izvorni_sadrzaj>
      <item>Doppelt - interijeri Ključević j.d.o.o. za građenje i usluge</item>
    </izvorni_sadrzaj>
    <derivirana_varijabla naziv="DomainObject.Predmet.ProtuStrankaListNazivFormated_1">
      <item>Doppelt - interijeri Ključević j.d.o.o. za građenje i usluge</item>
    </derivirana_varijabla>
  </DomainObject.Predmet.ProtuStrankaListNazivFormated>
  <DomainObject.Predmet.ProtuStrankaListNazivFormatedOIB>
    <izvorni_sadrzaj>
      <item>Doppelt - interijeri Ključević j.d.o.o. za građenje i usluge, OIB 60410258111</item>
    </izvorni_sadrzaj>
    <derivirana_varijabla naziv="DomainObject.Predmet.ProtuStrankaListNazivFormatedOIB_1">
      <item>Doppelt - interijeri Ključević j.d.o.o. za građenje i usluge, OIB 60410258111</item>
    </derivirana_varijabla>
  </DomainObject.Predmet.ProtuStrankaListNazivFormatedOIB>
  <DomainObject.Predmet.OstaliListFormated>
    <izvorni_sadrzaj>
      <item>BORISLAVA VUKIČEVIĆ</item>
      <item>Višnja Dujmović Krijan</item>
      <item>Andrej Krijan</item>
    </izvorni_sadrzaj>
    <derivirana_varijabla naziv="DomainObject.Predmet.OstaliListFormated_1">
      <item>BORISLAVA VUKIČEVIĆ</item>
      <item>Višnja Dujmović Krijan</item>
      <item>Andrej Krijan</item>
    </derivirana_varijabla>
  </DomainObject.Predmet.OstaliListFormated>
  <DomainObject.Predmet.OstaliListFormatedOIB>
    <izvorni_sadrzaj>
      <item>BORISLAVA VUKIČEVIĆ, OIB 90808916894</item>
      <item>Višnja Dujmović Krijan</item>
      <item>Andrej Krijan, OIB 86237993803</item>
    </izvorni_sadrzaj>
    <derivirana_varijabla naziv="DomainObject.Predmet.OstaliListFormatedOIB_1">
      <item>BORISLAVA VUKIČEVIĆ, OIB 90808916894</item>
      <item>Višnja Dujmović Krijan</item>
      <item>Andrej Krijan, OIB 86237993803</item>
    </derivirana_varijabla>
  </DomainObject.Predmet.OstaliListFormatedOIB>
  <DomainObject.Predmet.OstaliListFormatedWithAdress>
    <izvorni_sadrzaj>
      <item>BORISLAVA VUKIČEVIĆ, Mikrorajon 3 B, 35000 Slavonski Brod</item>
      <item>Višnja Dujmović Krijan</item>
      <item>Andrej Krijan, Vjekoslava Klaića 15, 35000 Slavonski Brod</item>
    </izvorni_sadrzaj>
    <derivirana_varijabla naziv="DomainObject.Predmet.OstaliListFormatedWithAdress_1">
      <item>BORISLAVA VUKIČEVIĆ, Mikrorajon 3 B, 35000 Slavonski Brod</item>
      <item>Višnja Dujmović Krijan</item>
      <item>Andrej Krijan, Vjekoslava Klaića 15, 35000 Slavonski Brod</item>
    </derivirana_varijabla>
  </DomainObject.Predmet.OstaliListFormatedWithAdress>
  <DomainObject.Predmet.OstaliListFormatedWithAdressOIB>
    <izvorni_sadrzaj>
      <item>BORISLAVA VUKIČEVIĆ, OIB 90808916894, Mikrorajon 3 B, 35000 Slavonski Brod</item>
      <item>Višnja Dujmović Krijan</item>
      <item>Andrej Krijan, OIB 86237993803, Vjekoslava Klaića 15, 35000 Slavonski Brod</item>
    </izvorni_sadrzaj>
    <derivirana_varijabla naziv="DomainObject.Predmet.OstaliListFormatedWithAdressOIB_1">
      <item>BORISLAVA VUKIČEVIĆ, OIB 90808916894, Mikrorajon 3 B, 35000 Slavonski Brod</item>
      <item>Višnja Dujmović Krijan</item>
      <item>Andrej Krijan, OIB 86237993803, Vjekoslava Klaića 15, 35000 Slavonski Brod</item>
    </derivirana_varijabla>
  </DomainObject.Predmet.OstaliListFormatedWithAdressOIB>
  <DomainObject.Predmet.OstaliListNazivFormated>
    <izvorni_sadrzaj>
      <item>BORISLAVA VUKIČEVIĆ</item>
      <item>Višnja Dujmović Krijan</item>
      <item>Andrej Krijan</item>
    </izvorni_sadrzaj>
    <derivirana_varijabla naziv="DomainObject.Predmet.OstaliListNazivFormated_1">
      <item>BORISLAVA VUKIČEVIĆ</item>
      <item>Višnja Dujmović Krijan</item>
      <item>Andrej Krijan</item>
    </derivirana_varijabla>
  </DomainObject.Predmet.OstaliListNazivFormated>
  <DomainObject.Predmet.OstaliListNazivFormatedOIB>
    <izvorni_sadrzaj>
      <item>BORISLAVA VUKIČEVIĆ, OIB 90808916894</item>
      <item>Višnja Dujmović Krijan</item>
      <item>Andrej Krijan, OIB 86237993803</item>
    </izvorni_sadrzaj>
    <derivirana_varijabla naziv="DomainObject.Predmet.OstaliListNazivFormatedOIB_1">
      <item>BORISLAVA VUKIČEVIĆ, OIB 90808916894</item>
      <item>Višnja Dujmović Krijan</item>
      <item>Andrej Krijan, OIB 86237993803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Doppelt - interijeri Ključević j.d.o.o. za građenje i usluge</izvorni_sadrzaj>
    <derivirana_varijabla naziv="DomainObject.Predmet.ProtustrankaIDrugi_1">Doppelt - interijeri Ključević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Doppelt - interijeri Ključević j.d.o.o. za građenje i usluge, OIB 60410258111, Košarevac 58, 35000 Slavonski Brod</izvorni_sadrzaj>
    <derivirana_varijabla naziv="DomainObject.Predmet.ProtustrankaIDrugiAdressOIB_1">Doppelt - interijeri Ključević j.d.o.o. za građenje i usluge, OIB 60410258111, Košarevac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Doppelt - interijeri Ključević j.d.o.o. za građenje i usluge</item>
      <item>BORISLAVA VUKIČEVIĆ</item>
      <item>Višnja Dujmović Krijan</item>
      <item>Andrej Krijan</item>
    </izvorni_sadrzaj>
    <derivirana_varijabla naziv="DomainObject.Predmet.SudioniciListNaziv_1">
      <item>Financijska agencija</item>
      <item>Doppelt - interijeri Ključević j.d.o.o. za građenje i usluge</item>
      <item>BORISLAVA VUKIČEVIĆ</item>
      <item>Višnja Dujmović Krijan</item>
      <item>Andrej Krijan</item>
    </derivirana_varijabla>
  </DomainObject.Predmet.SudioniciListNaziv>
  <DomainObject.Predmet.SudioniciListAdressOIB>
    <izvorni_sadrzaj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  <item>Višnja Dujmović Krijan</item>
      <item>Andrej Krijan, OIB 86237993803, Vjekoslava Klaića 15,35000 Slavonski Brod</item>
    </izvorni_sadrzaj>
    <derivirana_varijabla naziv="DomainObject.Predmet.SudioniciListAdressOIB_1"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  <item>Višnja Dujmović Krijan</item>
      <item>Andrej Krijan, OIB 86237993803, Vjekoslava Klaića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60410258111</item>
      <item>, OIB 90808916894</item>
      <item>, OIB null</item>
      <item>, OIB 86237993803</item>
    </izvorni_sadrzaj>
    <derivirana_varijabla naziv="DomainObject.Predmet.SudioniciListNazivOIB_1">
      <item>, OIB 85821130368</item>
      <item>, OIB 60410258111</item>
      <item>, OIB 90808916894</item>
      <item>, OIB null</item>
      <item>, OIB 86237993803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St-233/2018-8</izvorni_sadrzaj>
    <derivirana_varijabla naziv="DomainObject.PredzadnjaOdlukaIzPredmeta.Oznaka_1">St-233/2018-8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1239</properties:Words>
  <properties:Characters>6745</properties:Characters>
  <properties:Lines>192</properties:Lines>
  <properties:Paragraphs>61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2019-02-05T10:17:00Z</dcterms:created>
  <dc:creator>Trgovacki sud</dc:creator>
  <cp:lastModifiedBy>wsadmin</cp:lastModifiedBy>
  <cp:lastPrinted>2019-02-05T10:45:00Z</cp:lastPrinted>
  <dcterms:modified xmlns:xsi="http://www.w3.org/2001/XMLSchema-instance" xsi:type="dcterms:W3CDTF">2019-02-05T12:30:00Z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 233-2018.docx)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