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0184" w14:paraId="5b90184" w:rsidRDefault="008D4750" w:rsidP="008D4750" w:rsidR="008D4750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D4750" w:rsidP="008D4750" w:rsidR="008D4750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D4750" w:rsidP="008D4750" w:rsidR="008D4750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8D4750" w:rsidP="008D4750" w:rsidR="008D4750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1057/18</w:t>
      </w:r>
    </w:p>
    <w:p w:rsidRDefault="008D4750" w:rsidP="008D4750" w:rsidR="008D4750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8D4750" w:rsidP="008D4750" w:rsidR="008D4750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POLLEX d.o.o., OIB 27288442880, Zagreb, Adamićeva 9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31.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8D4750" w:rsidP="008D4750" w:rsidR="008D4750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4750" w:rsidP="008D4750" w:rsidR="008D4750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POLLEX d.o.o., OIB 27288442880, Zagreb, Adamićeva 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31.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8D4750" w:rsidP="008D4750" w:rsidR="008D4750" w:rsidRPr="004453B3">
      <w:pPr>
        <w:pStyle w:val="BodyText21"/>
        <w:rPr>
          <w:rFonts w:hAnsi="Times New Roman" w:ascii="Times New Roman"/>
          <w:szCs w:val="24"/>
        </w:rPr>
      </w:pPr>
    </w:p>
    <w:p w:rsidRDefault="008D4750" w:rsidP="008D4750" w:rsidR="008D4750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95F4E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Snježana Vrkljan</w:t>
      </w:r>
      <w:r w:rsidRPr="00E96221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44740101731</w:t>
      </w:r>
      <w:r w:rsidRPr="00E96221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Kralja Zvonimira 75</w:t>
      </w:r>
      <w:r w:rsidRPr="00E96221">
        <w:rPr>
          <w:rFonts w:hAnsi="Times New Roman" w:ascii="Times New Roman"/>
          <w:szCs w:val="24"/>
        </w:rPr>
        <w:t>.</w:t>
      </w:r>
    </w:p>
    <w:p w:rsidRDefault="008D4750" w:rsidP="008D4750" w:rsidR="008D4750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D4750" w:rsidP="008D4750" w:rsidR="008D4750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POLLEX d.o.o., OIB 27288442880, Zagreb, Adamićeva 9.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31. kolovoza 2018.</w:t>
      </w:r>
    </w:p>
    <w:p w:rsidRDefault="008D4750" w:rsidP="008D4750" w:rsidR="008D4750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8D4750" w:rsidP="008D4750" w:rsidR="008D4750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D4750" w:rsidP="008D4750" w:rsidR="008D4750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D4750" w:rsidP="008D4750" w:rsidR="008D475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D4750" w:rsidP="008D4750" w:rsidR="008D475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8D4750" w:rsidP="008D4750" w:rsidR="008D4750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8D4750" w:rsidP="008D4750" w:rsidR="008D4750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8D4750" w:rsidP="008D4750" w:rsidR="008D4750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8D4750" w:rsidP="008D4750" w:rsidR="008D4750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8D4750" w:rsidP="008D4750" w:rsidR="008D4750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7DD" w:rsidR="00000000">
      <w:r>
        <w:separator/>
      </w:r>
    </w:p>
  </w:endnote>
  <w:endnote w:id="0" w:type="continuationSeparator">
    <w:p w:rsidRDefault="002507D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7DD" w:rsidR="00280A5F">
    <w:pPr>
      <w:pStyle w:val="Podnoje"/>
      <w:jc w:val="right"/>
    </w:pPr>
  </w:p>
  <w:p w:rsidRDefault="002507D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7DD" w:rsidR="00000000">
      <w:r>
        <w:separator/>
      </w:r>
    </w:p>
  </w:footnote>
  <w:footnote w:id="0" w:type="continuationSeparator">
    <w:p w:rsidRDefault="002507D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4750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2507DD" w:rsidRPr="002507DD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1057/18</w:t>
    </w:r>
  </w:p>
  <w:p w:rsidRDefault="002507D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475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1EDB"/>
    <w:rsid w:val="00081EDB"/>
    <w:rsid w:val="00135025"/>
    <w:rsid w:val="00181F4E"/>
    <w:rsid w:val="002507DD"/>
    <w:rsid w:val="008D4750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475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D47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475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8D47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4750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8D475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47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475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0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7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7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7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7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475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D47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475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8D47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4750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8D475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47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475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0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7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7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7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St-1057/2018</izvorni_sadrzaj>
    <derivirana_varijabla naziv="DomainObject.Predmet.OznakaBroj_1">St-1057/2018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POLLEX d.o.o.</izvorni_sadrzaj>
    <derivirana_varijabla naziv="DomainObject.Predmet.ProtustrankaFormated_1">  POLLEX d.o.o.</derivirana_varijabla>
  </DomainObject.Predmet.ProtustrankaFormated>
  <DomainObject.Predmet.ProtustrankaFormatedOIB>
    <izvorni_sadrzaj>  POLLEX d.o.o., OIB 27288442880</izvorni_sadrzaj>
    <derivirana_varijabla naziv="DomainObject.Predmet.ProtustrankaFormatedOIB_1">  POLLEX d.o.o., OIB 27288442880</derivirana_varijabla>
  </DomainObject.Predmet.ProtustrankaFormatedOIB>
  <DomainObject.Predmet.ProtustrankaFormatedWithAdress>
    <izvorni_sadrzaj> POLLEX d.o.o., Adamićeva 9, 10000 Zagreb</izvorni_sadrzaj>
    <derivirana_varijabla naziv="DomainObject.Predmet.ProtustrankaFormatedWithAdress_1"> POLLEX d.o.o., Adamićeva 9, 10000 Zagreb</derivirana_varijabla>
  </DomainObject.Predmet.ProtustrankaFormatedWithAdress>
  <DomainObject.Predmet.ProtustrankaFormatedWithAdressOIB>
    <izvorni_sadrzaj> POLLEX d.o.o., OIB 27288442880, Adamićeva 9, 10000 Zagreb</izvorni_sadrzaj>
    <derivirana_varijabla naziv="DomainObject.Predmet.ProtustrankaFormatedWithAdressOIB_1"> POLLEX d.o.o., OIB 27288442880, Adamićeva 9, 10000 Zagreb</derivirana_varijabla>
  </DomainObject.Predmet.ProtustrankaFormatedWithAdressOIB>
  <DomainObject.Predmet.ProtustrankaWithAdress>
    <izvorni_sadrzaj>POLLEX d.o.o. Adamićeva 9, 10000 Zagreb</izvorni_sadrzaj>
    <derivirana_varijabla naziv="DomainObject.Predmet.ProtustrankaWithAdress_1">POLLEX d.o.o. Adamićeva 9, 10000 Zagreb</derivirana_varijabla>
  </DomainObject.Predmet.ProtustrankaWithAdress>
  <DomainObject.Predmet.ProtustrankaWithAdressOIB>
    <izvorni_sadrzaj>POLLEX d.o.o., OIB 27288442880, Adamićeva 9, 10000 Zagreb</izvorni_sadrzaj>
    <derivirana_varijabla naziv="DomainObject.Predmet.ProtustrankaWithAdressOIB_1">POLLEX d.o.o., OIB 27288442880, Adamićeva 9, 10000 Zagreb</derivirana_varijabla>
  </DomainObject.Predmet.ProtustrankaWithAdressOIB>
  <DomainObject.Predmet.ProtustrankaNazivFormated>
    <izvorni_sadrzaj>POLLEX d.o.o.</izvorni_sadrzaj>
    <derivirana_varijabla naziv="DomainObject.Predmet.ProtustrankaNazivFormated_1">POLLEX d.o.o.</derivirana_varijabla>
  </DomainObject.Predmet.ProtustrankaNazivFormated>
  <DomainObject.Predmet.ProtustrankaNazivFormatedOIB>
    <izvorni_sadrzaj>POLLEX d.o.o., OIB 27288442880</izvorni_sadrzaj>
    <derivirana_varijabla naziv="DomainObject.Predmet.ProtustrankaNazivFormatedOIB_1">POLLEX d.o.o., OIB 27288442880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POLLEX d.o.o.</item>
    </izvorni_sadrzaj>
    <derivirana_varijabla naziv="DomainObject.Predmet.ProtuStrankaListFormated_1">
      <item>POLLEX d.o.o.</item>
    </derivirana_varijabla>
  </DomainObject.Predmet.ProtuStrankaListFormated>
  <DomainObject.Predmet.ProtuStrankaListFormatedOIB>
    <izvorni_sadrzaj>
      <item>POLLEX d.o.o., OIB 27288442880</item>
    </izvorni_sadrzaj>
    <derivirana_varijabla naziv="DomainObject.Predmet.ProtuStrankaListFormatedOIB_1">
      <item>POLLEX d.o.o., OIB 27288442880</item>
    </derivirana_varijabla>
  </DomainObject.Predmet.ProtuStrankaListFormatedOIB>
  <DomainObject.Predmet.ProtuStrankaListFormatedWithAdress>
    <izvorni_sadrzaj>
      <item>POLLEX d.o.o., Adamićeva 9, 10000 Zagreb</item>
    </izvorni_sadrzaj>
    <derivirana_varijabla naziv="DomainObject.Predmet.ProtuStrankaListFormatedWithAdress_1">
      <item>POLLEX d.o.o., Adamićeva 9, 10000 Zagreb</item>
    </derivirana_varijabla>
  </DomainObject.Predmet.ProtuStrankaListFormatedWithAdress>
  <DomainObject.Predmet.ProtuStrankaListFormatedWithAdressOIB>
    <izvorni_sadrzaj>
      <item>POLLEX d.o.o., OIB 27288442880, Adamićeva 9, 10000 Zagreb</item>
    </izvorni_sadrzaj>
    <derivirana_varijabla naziv="DomainObject.Predmet.ProtuStrankaListFormatedWithAdressOIB_1">
      <item>POLLEX d.o.o., OIB 27288442880, Adamićeva 9, 10000 Zagreb</item>
    </derivirana_varijabla>
  </DomainObject.Predmet.ProtuStrankaListFormatedWithAdressOIB>
  <DomainObject.Predmet.ProtuStrankaListNazivFormated>
    <izvorni_sadrzaj>
      <item>POLLEX d.o.o.</item>
    </izvorni_sadrzaj>
    <derivirana_varijabla naziv="DomainObject.Predmet.ProtuStrankaListNazivFormated_1">
      <item>POLLEX d.o.o.</item>
    </derivirana_varijabla>
  </DomainObject.Predmet.ProtuStrankaListNazivFormated>
  <DomainObject.Predmet.ProtuStrankaListNazivFormatedOIB>
    <izvorni_sadrzaj>
      <item>POLLEX d.o.o., OIB 27288442880</item>
    </izvorni_sadrzaj>
    <derivirana_varijabla naziv="DomainObject.Predmet.ProtuStrankaListNazivFormatedOIB_1">
      <item>POLLEX d.o.o., OIB 27288442880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POLLEX d.o.o.</izvorni_sadrzaj>
    <derivirana_varijabla naziv="DomainObject.Predmet.ProtustrankaIDrugi_1">POLLEX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POLLEX d.o.o., OIB 27288442880, Adamićeva 9, 10000 Zagreb</izvorni_sadrzaj>
    <derivirana_varijabla naziv="DomainObject.Predmet.ProtustrankaIDrugiAdressOIB_1">POLLEX d.o.o., OIB 27288442880, Adamićeva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POLLEX d.o.o.</item>
    </izvorni_sadrzaj>
    <derivirana_varijabla naziv="DomainObject.Predmet.SudioniciListNaziv_1">
      <item>FINA Regionalni centar Zagreb</item>
      <item>POLLEX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POLLEX d.o.o., OIB 27288442880, Adamićeva 9,10000 Zagreb</item>
    </izvorni_sadrzaj>
    <derivirana_varijabla naziv="DomainObject.Predmet.SudioniciListAdressOIB_1">
      <item>FINA Regionalni centar Zagreb, OIB 85821130368, Trg svibanjskih žrtava 1995. br. 1,10000 Zagreb</item>
      <item>POLLEX d.o.o., OIB 27288442880, Adamićeva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27288442880</item>
    </izvorni_sadrzaj>
    <derivirana_varijabla naziv="DomainObject.Predmet.SudioniciListNazivOIB_1">
      <item>, OIB 85821130368</item>
      <item>, OIB 27288442880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2144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2018-08-31T06:59:00Z</dcterms:created>
  <dc:creator>Marija Lukić</dc:creator>
  <dc:description/>
  <cp:keywords/>
  <cp:lastModifiedBy>Marija Lukić</cp:lastModifiedBy>
  <cp:lastPrinted>2018-08-31T07:01:00Z</cp:lastPrinted>
  <dcterms:modified xmlns:xsi="http://www.w3.org/2001/XMLSchema-instance" xsi:type="dcterms:W3CDTF">2018-08-31T07:01:00Z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(st-1057-18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