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1b6d" w14:paraId="0d31b6d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Posl. br. 7 St-</w:t>
      </w:r>
      <w:r w:rsidR="00526383">
        <w:rPr>
          <w:b/>
          <w:sz w:val="24"/>
          <w:szCs w:val="24"/>
        </w:rPr>
        <w:t>1065</w:t>
      </w:r>
      <w:r w:rsidR="0042496C" w:rsidRPr="003C516C">
        <w:rPr>
          <w:b/>
          <w:sz w:val="24"/>
          <w:szCs w:val="24"/>
        </w:rPr>
        <w:t>/</w:t>
      </w:r>
      <w:r w:rsidR="003E74E5">
        <w:rPr>
          <w:b/>
          <w:sz w:val="24"/>
          <w:szCs w:val="24"/>
        </w:rPr>
        <w:t>1</w:t>
      </w:r>
      <w:r w:rsidR="00526383">
        <w:rPr>
          <w:b/>
          <w:sz w:val="24"/>
          <w:szCs w:val="24"/>
        </w:rPr>
        <w:t>6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</w:t>
      </w:r>
      <w:r w:rsidR="0096315F">
        <w:rPr>
          <w:b/>
          <w:sz w:val="24"/>
          <w:szCs w:val="24"/>
        </w:rPr>
        <w:t>P</w:t>
      </w:r>
      <w:r w:rsidR="0076601E" w:rsidRPr="003C516C">
        <w:rPr>
          <w:b/>
          <w:sz w:val="24"/>
          <w:szCs w:val="24"/>
        </w:rPr>
        <w:t>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587B9C">
      <w:pPr>
        <w:ind w:firstLine="708"/>
        <w:jc w:val="both"/>
        <w:rPr>
          <w:sz w:val="24"/>
          <w:szCs w:val="24"/>
        </w:rPr>
      </w:pPr>
      <w:r w:rsidRPr="00587B9C">
        <w:rPr>
          <w:sz w:val="24"/>
          <w:szCs w:val="24"/>
        </w:rPr>
        <w:tab/>
      </w:r>
      <w:r w:rsidR="002B512F" w:rsidRPr="00587B9C">
        <w:rPr>
          <w:sz w:val="24"/>
          <w:szCs w:val="24"/>
        </w:rPr>
        <w:t>Trgovački sud u Splitu</w:t>
      </w:r>
      <w:r w:rsidR="00C90D52" w:rsidRPr="00587B9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587B9C">
        <w:rPr>
          <w:sz w:val="24"/>
          <w:szCs w:val="24"/>
        </w:rPr>
        <w:t xml:space="preserve">nalni centar Split, Podružnica Split, Mažuranićevo šetalište 24 b, </w:t>
      </w:r>
      <w:r w:rsidR="00C90D52" w:rsidRPr="00587B9C">
        <w:rPr>
          <w:sz w:val="24"/>
          <w:szCs w:val="24"/>
        </w:rPr>
        <w:t xml:space="preserve"> za otvaranje stečajnog postupka nad dužnikom</w:t>
      </w:r>
      <w:r w:rsidR="004C3783" w:rsidRPr="00587B9C">
        <w:rPr>
          <w:sz w:val="24"/>
          <w:szCs w:val="24"/>
        </w:rPr>
        <w:t xml:space="preserve"> </w:t>
      </w:r>
      <w:r w:rsidR="00587B9C" w:rsidRPr="00587B9C">
        <w:rPr>
          <w:sz w:val="24"/>
          <w:szCs w:val="24"/>
        </w:rPr>
        <w:t>ŠULEPROMET d.o.o., Split, Ivana Plemenitog Zajca 20, OIB: 71982859977</w:t>
      </w:r>
      <w:r w:rsidR="00100D9F" w:rsidRPr="00587B9C">
        <w:rPr>
          <w:sz w:val="24"/>
          <w:szCs w:val="24"/>
        </w:rPr>
        <w:t xml:space="preserve">, </w:t>
      </w:r>
      <w:r w:rsidR="00C90D52" w:rsidRPr="00587B9C">
        <w:rPr>
          <w:sz w:val="24"/>
          <w:szCs w:val="24"/>
        </w:rPr>
        <w:t>dana</w:t>
      </w:r>
      <w:r w:rsidR="00C57590" w:rsidRPr="00587B9C">
        <w:rPr>
          <w:sz w:val="24"/>
          <w:szCs w:val="24"/>
        </w:rPr>
        <w:t xml:space="preserve"> </w:t>
      </w:r>
      <w:r w:rsidR="00202169">
        <w:rPr>
          <w:sz w:val="24"/>
          <w:szCs w:val="24"/>
        </w:rPr>
        <w:t>13</w:t>
      </w:r>
      <w:r w:rsidR="00100D9F" w:rsidRPr="00587B9C">
        <w:rPr>
          <w:sz w:val="24"/>
          <w:szCs w:val="24"/>
        </w:rPr>
        <w:t xml:space="preserve">. </w:t>
      </w:r>
      <w:r w:rsidR="00773072" w:rsidRPr="00587B9C">
        <w:rPr>
          <w:sz w:val="24"/>
          <w:szCs w:val="24"/>
        </w:rPr>
        <w:t>rujna</w:t>
      </w:r>
      <w:r w:rsidR="00100D9F" w:rsidRPr="00587B9C">
        <w:rPr>
          <w:sz w:val="24"/>
          <w:szCs w:val="24"/>
        </w:rPr>
        <w:t xml:space="preserve"> </w:t>
      </w:r>
      <w:r w:rsidR="00C57590" w:rsidRPr="00587B9C">
        <w:rPr>
          <w:sz w:val="24"/>
          <w:szCs w:val="24"/>
        </w:rPr>
        <w:t>2018</w:t>
      </w:r>
      <w:r w:rsidR="006044B1" w:rsidRPr="00587B9C">
        <w:rPr>
          <w:sz w:val="24"/>
          <w:szCs w:val="24"/>
        </w:rPr>
        <w:t>.g.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</w:r>
      <w:r w:rsidRPr="001351CE">
        <w:rPr>
          <w:sz w:val="24"/>
          <w:szCs w:val="24"/>
        </w:rPr>
        <w:t>Otvara se stečajni postupak nad stečajnim dužnikom</w:t>
      </w:r>
      <w:r w:rsidR="0020345D" w:rsidRPr="001351CE">
        <w:rPr>
          <w:sz w:val="24"/>
          <w:szCs w:val="24"/>
        </w:rPr>
        <w:t xml:space="preserve"> </w:t>
      </w:r>
      <w:r w:rsidR="00202169" w:rsidRPr="00587B9C">
        <w:rPr>
          <w:sz w:val="24"/>
          <w:szCs w:val="24"/>
        </w:rPr>
        <w:t>ŠULEPROMET d.o.o., Split, Ivana Plemenitog Zajca 20, OIB: 71982859977</w:t>
      </w:r>
      <w:r w:rsidR="00B06ECB" w:rsidRPr="001351CE">
        <w:rPr>
          <w:sz w:val="24"/>
          <w:szCs w:val="24"/>
        </w:rPr>
        <w:t>.</w:t>
      </w:r>
    </w:p>
    <w:p w:rsidRDefault="00B06ECB" w:rsidP="00B62EE5" w:rsidR="00B06E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6A6AEC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E08ED" w:rsidRPr="003C516C">
        <w:rPr>
          <w:sz w:val="24"/>
          <w:szCs w:val="24"/>
        </w:rPr>
        <w:t xml:space="preserve"> </w:t>
      </w:r>
      <w:r w:rsidR="009B0120">
        <w:rPr>
          <w:sz w:val="24"/>
          <w:szCs w:val="24"/>
        </w:rPr>
        <w:t>Daniela Kovač</w:t>
      </w:r>
      <w:r w:rsidR="006A6AEC">
        <w:rPr>
          <w:sz w:val="24"/>
          <w:szCs w:val="24"/>
        </w:rPr>
        <w:t>,</w:t>
      </w:r>
      <w:r w:rsidR="002355B0">
        <w:rPr>
          <w:sz w:val="24"/>
          <w:szCs w:val="24"/>
        </w:rPr>
        <w:t xml:space="preserve"> </w:t>
      </w:r>
      <w:r w:rsidR="009B0120">
        <w:rPr>
          <w:sz w:val="24"/>
          <w:szCs w:val="24"/>
        </w:rPr>
        <w:t>Cesta dr. Franje Tuđmana 238A</w:t>
      </w:r>
      <w:r w:rsidR="00395F07">
        <w:rPr>
          <w:sz w:val="24"/>
          <w:szCs w:val="24"/>
        </w:rPr>
        <w:t xml:space="preserve">, </w:t>
      </w:r>
      <w:r w:rsidR="009B0120">
        <w:rPr>
          <w:sz w:val="24"/>
          <w:szCs w:val="24"/>
        </w:rPr>
        <w:t>Kaštel Sućurac,</w:t>
      </w:r>
      <w:r w:rsidR="006A6AEC">
        <w:rPr>
          <w:sz w:val="24"/>
          <w:szCs w:val="24"/>
        </w:rPr>
        <w:t xml:space="preserve"> OIB: </w:t>
      </w:r>
      <w:r w:rsidR="009B0120">
        <w:rPr>
          <w:sz w:val="24"/>
          <w:szCs w:val="24"/>
        </w:rPr>
        <w:t>73917202839</w:t>
      </w:r>
      <w:r w:rsidR="006A6AEC">
        <w:rPr>
          <w:sz w:val="24"/>
          <w:szCs w:val="24"/>
        </w:rPr>
        <w:t>.</w:t>
      </w:r>
    </w:p>
    <w:p w:rsidRDefault="006A6AEC" w:rsidP="006A6AEC" w:rsidR="006A6AEC" w:rsidRPr="003C516C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</w:t>
      </w:r>
      <w:r w:rsidR="00E94103">
        <w:rPr>
          <w:sz w:val="24"/>
          <w:szCs w:val="24"/>
        </w:rPr>
        <w:t xml:space="preserve"> 64-5045-3566-</w:t>
      </w:r>
      <w:r w:rsidR="00526383">
        <w:rPr>
          <w:sz w:val="24"/>
          <w:szCs w:val="24"/>
        </w:rPr>
        <w:t>1065-16</w:t>
      </w:r>
      <w:r w:rsidR="00644C4C" w:rsidRPr="003C516C">
        <w:rPr>
          <w:sz w:val="24"/>
          <w:szCs w:val="24"/>
        </w:rPr>
        <w:t>, opis plaćanja 7</w:t>
      </w:r>
      <w:r w:rsidR="00100D9F" w:rsidRPr="003C516C">
        <w:rPr>
          <w:sz w:val="24"/>
          <w:szCs w:val="24"/>
        </w:rPr>
        <w:t>.St.</w:t>
      </w:r>
      <w:r w:rsidR="00526383">
        <w:rPr>
          <w:sz w:val="24"/>
          <w:szCs w:val="24"/>
        </w:rPr>
        <w:t>1065/2016</w:t>
      </w:r>
      <w:r w:rsidR="00CC7864" w:rsidRPr="003C516C">
        <w:rPr>
          <w:sz w:val="24"/>
          <w:szCs w:val="24"/>
        </w:rPr>
        <w:t>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Pozivaju se </w:t>
      </w:r>
      <w:r w:rsidR="00B62EE5" w:rsidRPr="003C516C">
        <w:rPr>
          <w:sz w:val="24"/>
          <w:szCs w:val="24"/>
        </w:rPr>
        <w:t xml:space="preserve">razlučni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>m razlučnom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C55CA8">
        <w:rPr>
          <w:b/>
          <w:sz w:val="24"/>
          <w:szCs w:val="24"/>
          <w:u w:val="single"/>
        </w:rPr>
        <w:t>10</w:t>
      </w:r>
      <w:r w:rsidR="00C90D52" w:rsidRPr="00226C8C">
        <w:rPr>
          <w:b/>
          <w:sz w:val="24"/>
          <w:szCs w:val="24"/>
          <w:u w:val="single"/>
        </w:rPr>
        <w:t xml:space="preserve">. </w:t>
      </w:r>
      <w:r w:rsidR="00C55CA8">
        <w:rPr>
          <w:b/>
          <w:sz w:val="24"/>
          <w:szCs w:val="24"/>
          <w:u w:val="single"/>
        </w:rPr>
        <w:t>prosinca</w:t>
      </w:r>
      <w:r w:rsidR="00901094" w:rsidRPr="00226C8C">
        <w:rPr>
          <w:b/>
          <w:sz w:val="24"/>
          <w:szCs w:val="24"/>
          <w:u w:val="single"/>
        </w:rPr>
        <w:t xml:space="preserve"> 2018</w:t>
      </w:r>
      <w:r w:rsidR="00261F9C" w:rsidRPr="00226C8C">
        <w:rPr>
          <w:b/>
          <w:sz w:val="24"/>
          <w:szCs w:val="24"/>
          <w:u w:val="single"/>
        </w:rPr>
        <w:t xml:space="preserve">. godine u </w:t>
      </w:r>
      <w:r w:rsidR="00526383">
        <w:rPr>
          <w:b/>
          <w:sz w:val="24"/>
          <w:szCs w:val="24"/>
          <w:u w:val="single"/>
        </w:rPr>
        <w:t>10</w:t>
      </w:r>
      <w:r w:rsidR="00261F9C" w:rsidRPr="00226C8C">
        <w:rPr>
          <w:b/>
          <w:sz w:val="24"/>
          <w:szCs w:val="24"/>
          <w:u w:val="single"/>
        </w:rPr>
        <w:t>,</w:t>
      </w:r>
      <w:r w:rsidR="009B0120">
        <w:rPr>
          <w:b/>
          <w:sz w:val="24"/>
          <w:szCs w:val="24"/>
          <w:u w:val="single"/>
        </w:rPr>
        <w:t>3</w:t>
      </w:r>
      <w:r w:rsidR="00C90D52" w:rsidRPr="00226C8C">
        <w:rPr>
          <w:b/>
          <w:sz w:val="24"/>
          <w:szCs w:val="24"/>
          <w:u w:val="single"/>
        </w:rPr>
        <w:t>0 sati</w:t>
      </w:r>
      <w:r w:rsidRPr="00226C8C">
        <w:rPr>
          <w:b/>
          <w:sz w:val="24"/>
          <w:szCs w:val="24"/>
          <w:u w:val="single"/>
        </w:rPr>
        <w:t>,</w:t>
      </w:r>
      <w:r w:rsidRPr="003C516C">
        <w:rPr>
          <w:sz w:val="24"/>
          <w:szCs w:val="24"/>
          <w:u w:val="single"/>
        </w:rPr>
        <w:t xml:space="preserve">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Sukoišanska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E45525">
      <w:pPr>
        <w:ind w:hanging="705" w:left="705"/>
        <w:jc w:val="both"/>
        <w:rPr>
          <w:b/>
          <w:sz w:val="24"/>
          <w:szCs w:val="24"/>
        </w:rPr>
      </w:pPr>
      <w:r w:rsidRPr="00E45525">
        <w:rPr>
          <w:b/>
          <w:sz w:val="24"/>
          <w:szCs w:val="24"/>
        </w:rPr>
        <w:t>VIII.</w:t>
      </w:r>
      <w:r w:rsidRPr="00E45525">
        <w:rPr>
          <w:b/>
          <w:sz w:val="24"/>
          <w:szCs w:val="24"/>
        </w:rPr>
        <w:tab/>
      </w:r>
      <w:r w:rsidRPr="00E45525">
        <w:rPr>
          <w:sz w:val="24"/>
          <w:szCs w:val="24"/>
        </w:rPr>
        <w:t>Stečajni postupak nad stečajnim dužnikom</w:t>
      </w:r>
      <w:r w:rsidR="00202169" w:rsidRPr="00202169">
        <w:rPr>
          <w:sz w:val="24"/>
          <w:szCs w:val="24"/>
        </w:rPr>
        <w:t xml:space="preserve"> </w:t>
      </w:r>
      <w:r w:rsidR="00202169" w:rsidRPr="00587B9C">
        <w:rPr>
          <w:sz w:val="24"/>
          <w:szCs w:val="24"/>
        </w:rPr>
        <w:t>ŠULEPROMET d.o.o., Split, Ivana Plemenitog Zajca 20, OIB: 71982859977</w:t>
      </w:r>
      <w:r w:rsidR="00773072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otvara se</w:t>
      </w:r>
      <w:r w:rsidR="00773072">
        <w:rPr>
          <w:sz w:val="24"/>
          <w:szCs w:val="24"/>
        </w:rPr>
        <w:t xml:space="preserve"> </w:t>
      </w:r>
      <w:r w:rsidR="00202169">
        <w:rPr>
          <w:sz w:val="24"/>
          <w:szCs w:val="24"/>
        </w:rPr>
        <w:t>13</w:t>
      </w:r>
      <w:r w:rsidR="00100D9F" w:rsidRPr="00E45525">
        <w:rPr>
          <w:sz w:val="24"/>
          <w:szCs w:val="24"/>
        </w:rPr>
        <w:t xml:space="preserve">. </w:t>
      </w:r>
      <w:r w:rsidR="00773072">
        <w:rPr>
          <w:sz w:val="24"/>
          <w:szCs w:val="24"/>
        </w:rPr>
        <w:t>rujna</w:t>
      </w:r>
      <w:r w:rsidR="00644C4C" w:rsidRPr="00E45525">
        <w:rPr>
          <w:sz w:val="24"/>
          <w:szCs w:val="24"/>
        </w:rPr>
        <w:t xml:space="preserve"> </w:t>
      </w:r>
      <w:r w:rsidR="001249A2" w:rsidRPr="00E45525">
        <w:rPr>
          <w:sz w:val="24"/>
          <w:szCs w:val="24"/>
        </w:rPr>
        <w:t>2018</w:t>
      </w:r>
      <w:r w:rsidR="006044B1" w:rsidRPr="00E45525">
        <w:rPr>
          <w:sz w:val="24"/>
          <w:szCs w:val="24"/>
        </w:rPr>
        <w:t>.g.</w:t>
      </w:r>
      <w:r w:rsidR="009F79F7" w:rsidRPr="00E45525">
        <w:rPr>
          <w:sz w:val="24"/>
          <w:szCs w:val="24"/>
        </w:rPr>
        <w:t xml:space="preserve"> u </w:t>
      </w:r>
      <w:r w:rsidR="00396A65">
        <w:rPr>
          <w:sz w:val="24"/>
          <w:szCs w:val="24"/>
        </w:rPr>
        <w:t>13</w:t>
      </w:r>
      <w:r w:rsidR="001249A2" w:rsidRPr="00E45525">
        <w:rPr>
          <w:sz w:val="24"/>
          <w:szCs w:val="24"/>
        </w:rPr>
        <w:t>,</w:t>
      </w:r>
      <w:r w:rsidR="00202169">
        <w:rPr>
          <w:sz w:val="24"/>
          <w:szCs w:val="24"/>
        </w:rPr>
        <w:t>00</w:t>
      </w:r>
      <w:r w:rsidR="000E2BB3" w:rsidRPr="00E45525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sati i istog trenutka rješenje o otvaranju stečajnog postupka objavit će se na oglasnoj ploči suda.</w:t>
      </w:r>
      <w:r w:rsidRPr="00E45525">
        <w:rPr>
          <w:b/>
          <w:sz w:val="24"/>
          <w:szCs w:val="24"/>
        </w:rPr>
        <w:tab/>
      </w:r>
    </w:p>
    <w:p w:rsidRDefault="004A43E7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>računa ovog suda kod Hrvatske poštanske banke broj: HR1623900011300000664, model 10-</w:t>
      </w:r>
      <w:r w:rsidR="00526383">
        <w:rPr>
          <w:szCs w:val="24"/>
        </w:rPr>
        <w:t>1065-2016</w:t>
      </w:r>
      <w:r w:rsidR="00C6310E" w:rsidRPr="003C516C">
        <w:rPr>
          <w:szCs w:val="24"/>
        </w:rPr>
        <w:t>, 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C55CA8" w:rsidP="00594DE6" w:rsidR="00C55CA8">
      <w:pPr>
        <w:ind w:firstLine="720"/>
        <w:jc w:val="both"/>
        <w:rPr>
          <w:sz w:val="24"/>
          <w:szCs w:val="24"/>
        </w:rPr>
      </w:pPr>
    </w:p>
    <w:p w:rsidRDefault="003C74B0" w:rsidP="00594DE6" w:rsidR="00644C4C" w:rsidRPr="0060790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526383">
        <w:rPr>
          <w:sz w:val="24"/>
          <w:szCs w:val="24"/>
        </w:rPr>
        <w:t>04</w:t>
      </w:r>
      <w:r w:rsidRPr="003C516C">
        <w:rPr>
          <w:sz w:val="24"/>
          <w:szCs w:val="24"/>
        </w:rPr>
        <w:t xml:space="preserve">. </w:t>
      </w:r>
      <w:r w:rsidR="00526383">
        <w:rPr>
          <w:sz w:val="24"/>
          <w:szCs w:val="24"/>
        </w:rPr>
        <w:t>travnja</w:t>
      </w:r>
      <w:r w:rsidR="004C3783">
        <w:rPr>
          <w:sz w:val="24"/>
          <w:szCs w:val="24"/>
        </w:rPr>
        <w:t xml:space="preserve"> 2</w:t>
      </w:r>
      <w:r w:rsidR="00DE68B2" w:rsidRPr="003C516C">
        <w:rPr>
          <w:sz w:val="24"/>
          <w:szCs w:val="24"/>
        </w:rPr>
        <w:t>01</w:t>
      </w:r>
      <w:r w:rsidR="00526383">
        <w:rPr>
          <w:sz w:val="24"/>
          <w:szCs w:val="24"/>
        </w:rPr>
        <w:t>7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 xml:space="preserve">pokrenut je </w:t>
      </w:r>
      <w:r w:rsidR="00CE10BC" w:rsidRPr="0060790C">
        <w:rPr>
          <w:sz w:val="24"/>
          <w:szCs w:val="24"/>
        </w:rPr>
        <w:t>postupak radi utvrđivanja</w:t>
      </w:r>
      <w:r w:rsidRPr="0060790C">
        <w:rPr>
          <w:sz w:val="24"/>
          <w:szCs w:val="24"/>
        </w:rPr>
        <w:t xml:space="preserve"> </w:t>
      </w:r>
      <w:r w:rsidR="00CE10BC" w:rsidRPr="0060790C">
        <w:rPr>
          <w:sz w:val="24"/>
          <w:szCs w:val="24"/>
        </w:rPr>
        <w:t>pretpostavki</w:t>
      </w:r>
      <w:r w:rsidRPr="0060790C">
        <w:rPr>
          <w:sz w:val="24"/>
          <w:szCs w:val="24"/>
        </w:rPr>
        <w:t xml:space="preserve"> za otvaranje stečajnog postupka </w:t>
      </w:r>
      <w:r w:rsidR="001A4DB2" w:rsidRPr="0060790C">
        <w:rPr>
          <w:sz w:val="24"/>
          <w:szCs w:val="24"/>
        </w:rPr>
        <w:t>nad d</w:t>
      </w:r>
      <w:r w:rsidR="00A97EB0" w:rsidRPr="0060790C">
        <w:rPr>
          <w:sz w:val="24"/>
          <w:szCs w:val="24"/>
        </w:rPr>
        <w:t>užnik</w:t>
      </w:r>
      <w:r w:rsidR="001A4DB2" w:rsidRPr="0060790C">
        <w:rPr>
          <w:sz w:val="24"/>
          <w:szCs w:val="24"/>
        </w:rPr>
        <w:t>om</w:t>
      </w:r>
      <w:r w:rsidR="00EE19B9" w:rsidRPr="0060790C">
        <w:rPr>
          <w:sz w:val="24"/>
          <w:szCs w:val="24"/>
        </w:rPr>
        <w:t xml:space="preserve"> </w:t>
      </w:r>
      <w:r w:rsidR="00202169" w:rsidRPr="00587B9C">
        <w:rPr>
          <w:sz w:val="24"/>
          <w:szCs w:val="24"/>
        </w:rPr>
        <w:t>ŠULEPROMET d.o.o., Split, Ivana Plemenitog Zajca 20, OIB: 71982859977</w:t>
      </w:r>
      <w:r w:rsidR="00644C4C" w:rsidRPr="0060790C">
        <w:rPr>
          <w:sz w:val="24"/>
          <w:szCs w:val="24"/>
        </w:rPr>
        <w:t>.</w:t>
      </w:r>
    </w:p>
    <w:p w:rsidRDefault="00B47506" w:rsidP="00644C4C" w:rsidR="00B47506" w:rsidRPr="0060790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lastRenderedPageBreak/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1635F7">
        <w:rPr>
          <w:sz w:val="24"/>
          <w:szCs w:val="24"/>
        </w:rPr>
        <w:t xml:space="preserve"> </w:t>
      </w:r>
      <w:r w:rsidR="00526383">
        <w:rPr>
          <w:sz w:val="24"/>
          <w:szCs w:val="24"/>
        </w:rPr>
        <w:t>2</w:t>
      </w:r>
      <w:r w:rsidR="001635F7">
        <w:rPr>
          <w:sz w:val="24"/>
          <w:szCs w:val="24"/>
        </w:rPr>
        <w:t>1</w:t>
      </w:r>
      <w:r w:rsidR="00520C9D" w:rsidRPr="003C516C">
        <w:rPr>
          <w:sz w:val="24"/>
          <w:szCs w:val="24"/>
        </w:rPr>
        <w:t xml:space="preserve">. </w:t>
      </w:r>
      <w:r w:rsidR="00526383">
        <w:rPr>
          <w:sz w:val="24"/>
          <w:szCs w:val="24"/>
        </w:rPr>
        <w:t>rujna</w:t>
      </w:r>
      <w:r w:rsidR="001635F7">
        <w:rPr>
          <w:sz w:val="24"/>
          <w:szCs w:val="24"/>
        </w:rPr>
        <w:t xml:space="preserve"> 2017</w:t>
      </w:r>
      <w:r w:rsidR="00C45BEA" w:rsidRPr="003C516C">
        <w:rPr>
          <w:sz w:val="24"/>
          <w:szCs w:val="24"/>
        </w:rPr>
        <w:t xml:space="preserve">. godine </w:t>
      </w:r>
      <w:r w:rsidR="00855789" w:rsidRPr="003C516C">
        <w:rPr>
          <w:sz w:val="24"/>
          <w:szCs w:val="24"/>
        </w:rPr>
        <w:t xml:space="preserve">(list spisa </w:t>
      </w:r>
      <w:r w:rsidR="00526383">
        <w:rPr>
          <w:sz w:val="24"/>
          <w:szCs w:val="24"/>
        </w:rPr>
        <w:t>75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>na dan izdavanje potvrde dužnik u Očevidniku 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526383">
        <w:rPr>
          <w:sz w:val="24"/>
          <w:szCs w:val="24"/>
        </w:rPr>
        <w:t xml:space="preserve">trajanju </w:t>
      </w:r>
      <w:r w:rsidR="001635F7">
        <w:rPr>
          <w:sz w:val="24"/>
          <w:szCs w:val="24"/>
        </w:rPr>
        <w:t xml:space="preserve"> od </w:t>
      </w:r>
      <w:r w:rsidR="00526383">
        <w:rPr>
          <w:sz w:val="24"/>
          <w:szCs w:val="24"/>
        </w:rPr>
        <w:t>3345</w:t>
      </w:r>
      <w:r w:rsidR="001635F7">
        <w:rPr>
          <w:sz w:val="24"/>
          <w:szCs w:val="24"/>
        </w:rPr>
        <w:t xml:space="preserve"> dana</w:t>
      </w:r>
      <w:r w:rsidR="00C45BEA" w:rsidRPr="003C516C">
        <w:rPr>
          <w:sz w:val="24"/>
          <w:szCs w:val="24"/>
        </w:rPr>
        <w:t>.</w:t>
      </w:r>
      <w:r w:rsidR="001635F7">
        <w:rPr>
          <w:sz w:val="24"/>
          <w:szCs w:val="24"/>
        </w:rPr>
        <w:t xml:space="preserve"> Uvidom u FINA e-blokade utvrđeno je da je </w:t>
      </w:r>
      <w:r w:rsidR="00526383">
        <w:rPr>
          <w:sz w:val="24"/>
          <w:szCs w:val="24"/>
        </w:rPr>
        <w:t xml:space="preserve">društvo još uvijek </w:t>
      </w:r>
      <w:r w:rsidR="001635F7">
        <w:rPr>
          <w:sz w:val="24"/>
          <w:szCs w:val="24"/>
        </w:rPr>
        <w:t>blok</w:t>
      </w:r>
      <w:r w:rsidR="00526383">
        <w:rPr>
          <w:sz w:val="24"/>
          <w:szCs w:val="24"/>
        </w:rPr>
        <w:t>irano.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249A2" w:rsidP="00EC429B" w:rsidR="001A4BEB" w:rsidRPr="003C5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E46C44">
        <w:rPr>
          <w:sz w:val="24"/>
          <w:szCs w:val="24"/>
        </w:rPr>
        <w:t xml:space="preserve">prema bilanci </w:t>
      </w:r>
      <w:r w:rsidR="00E94103">
        <w:rPr>
          <w:sz w:val="24"/>
          <w:szCs w:val="24"/>
        </w:rPr>
        <w:t>i prema po</w:t>
      </w:r>
      <w:r w:rsidR="001D75C0">
        <w:rPr>
          <w:sz w:val="24"/>
          <w:szCs w:val="24"/>
        </w:rPr>
        <w:t xml:space="preserve">dacima koje dostavio u </w:t>
      </w:r>
      <w:r w:rsidR="00526383">
        <w:rPr>
          <w:sz w:val="24"/>
          <w:szCs w:val="24"/>
        </w:rPr>
        <w:t>spis</w:t>
      </w:r>
      <w:r w:rsidR="00E46C44">
        <w:rPr>
          <w:sz w:val="24"/>
          <w:szCs w:val="24"/>
        </w:rPr>
        <w:t xml:space="preserve"> </w:t>
      </w:r>
      <w:r w:rsidR="000E1845">
        <w:rPr>
          <w:sz w:val="24"/>
          <w:szCs w:val="24"/>
        </w:rPr>
        <w:t>ima imovinu</w:t>
      </w:r>
      <w:r>
        <w:rPr>
          <w:sz w:val="24"/>
          <w:szCs w:val="24"/>
        </w:rPr>
        <w:t xml:space="preserve"> dostatnu za namirenje troškova postupka.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C516C">
        <w:rPr>
          <w:sz w:val="24"/>
          <w:szCs w:val="24"/>
        </w:rPr>
        <w:t xml:space="preserve"> </w:t>
      </w:r>
      <w:r w:rsidR="0028553F">
        <w:rPr>
          <w:sz w:val="24"/>
          <w:szCs w:val="24"/>
        </w:rPr>
        <w:t>Danijela</w:t>
      </w:r>
      <w:r w:rsidR="00EE587C">
        <w:rPr>
          <w:sz w:val="24"/>
          <w:szCs w:val="24"/>
        </w:rPr>
        <w:t xml:space="preserve"> </w:t>
      </w:r>
      <w:r w:rsidR="0028553F">
        <w:rPr>
          <w:sz w:val="24"/>
          <w:szCs w:val="24"/>
        </w:rPr>
        <w:t>Kovač</w:t>
      </w:r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202169">
        <w:rPr>
          <w:b/>
          <w:sz w:val="24"/>
          <w:szCs w:val="24"/>
        </w:rPr>
        <w:t>13</w:t>
      </w:r>
      <w:r w:rsidR="00100D9F" w:rsidRPr="003C516C">
        <w:rPr>
          <w:b/>
          <w:sz w:val="24"/>
          <w:szCs w:val="24"/>
        </w:rPr>
        <w:t xml:space="preserve">. </w:t>
      </w:r>
      <w:r w:rsidR="00F97565">
        <w:rPr>
          <w:b/>
          <w:sz w:val="24"/>
          <w:szCs w:val="24"/>
        </w:rPr>
        <w:t>rujna</w:t>
      </w:r>
      <w:r w:rsidR="00100D9F" w:rsidRPr="003C516C">
        <w:rPr>
          <w:b/>
          <w:sz w:val="24"/>
          <w:szCs w:val="24"/>
        </w:rPr>
        <w:t xml:space="preserve"> </w:t>
      </w:r>
      <w:r w:rsidR="009B0D9A">
        <w:rPr>
          <w:b/>
          <w:sz w:val="24"/>
          <w:szCs w:val="24"/>
        </w:rPr>
        <w:t>2018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F4196D">
        <w:rPr>
          <w:b/>
          <w:sz w:val="24"/>
          <w:szCs w:val="24"/>
        </w:rPr>
        <w:t>Diana Butigan Granić</w:t>
      </w: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 w:rsidRPr="003C516C">
      <w:pPr>
        <w:jc w:val="both"/>
        <w:rPr>
          <w:b/>
          <w:sz w:val="24"/>
          <w:szCs w:val="24"/>
        </w:rPr>
      </w:pP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EA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526383">
      <w:rPr>
        <w:b/>
        <w:sz w:val="22"/>
        <w:szCs w:val="22"/>
      </w:rPr>
      <w:t>1065</w:t>
    </w:r>
    <w:r w:rsidR="00BF3089">
      <w:rPr>
        <w:b/>
        <w:sz w:val="22"/>
        <w:szCs w:val="22"/>
      </w:rPr>
      <w:t>/</w:t>
    </w:r>
    <w:r w:rsidR="0052638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62A3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5847"/>
    <w:rsid w:val="000D671C"/>
    <w:rsid w:val="000E1845"/>
    <w:rsid w:val="000E2242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249A2"/>
    <w:rsid w:val="001323BE"/>
    <w:rsid w:val="001351CE"/>
    <w:rsid w:val="001358D6"/>
    <w:rsid w:val="001544B5"/>
    <w:rsid w:val="00156150"/>
    <w:rsid w:val="001635F7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D75C0"/>
    <w:rsid w:val="001E6600"/>
    <w:rsid w:val="001E6DAF"/>
    <w:rsid w:val="001F40C6"/>
    <w:rsid w:val="00202169"/>
    <w:rsid w:val="002033C2"/>
    <w:rsid w:val="0020345D"/>
    <w:rsid w:val="00226C8C"/>
    <w:rsid w:val="00234EA5"/>
    <w:rsid w:val="002355B0"/>
    <w:rsid w:val="0024101A"/>
    <w:rsid w:val="0025057C"/>
    <w:rsid w:val="00250A12"/>
    <w:rsid w:val="00261F9C"/>
    <w:rsid w:val="00263D68"/>
    <w:rsid w:val="00270777"/>
    <w:rsid w:val="00281CBB"/>
    <w:rsid w:val="0028553F"/>
    <w:rsid w:val="002A57A0"/>
    <w:rsid w:val="002B512F"/>
    <w:rsid w:val="002C054C"/>
    <w:rsid w:val="002F455B"/>
    <w:rsid w:val="003010AF"/>
    <w:rsid w:val="003045FC"/>
    <w:rsid w:val="003066A7"/>
    <w:rsid w:val="00307AEC"/>
    <w:rsid w:val="0032317C"/>
    <w:rsid w:val="0034176C"/>
    <w:rsid w:val="00351251"/>
    <w:rsid w:val="00364067"/>
    <w:rsid w:val="00395F07"/>
    <w:rsid w:val="00395FFE"/>
    <w:rsid w:val="00396A65"/>
    <w:rsid w:val="003A22E9"/>
    <w:rsid w:val="003C0C8A"/>
    <w:rsid w:val="003C2CB9"/>
    <w:rsid w:val="003C516C"/>
    <w:rsid w:val="003C6D1C"/>
    <w:rsid w:val="003C74B0"/>
    <w:rsid w:val="003E11A3"/>
    <w:rsid w:val="003E475F"/>
    <w:rsid w:val="003E74E5"/>
    <w:rsid w:val="003F2856"/>
    <w:rsid w:val="003F55C8"/>
    <w:rsid w:val="003F675F"/>
    <w:rsid w:val="0040759F"/>
    <w:rsid w:val="00421825"/>
    <w:rsid w:val="0042496C"/>
    <w:rsid w:val="00427476"/>
    <w:rsid w:val="00434741"/>
    <w:rsid w:val="00440E36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B27E8"/>
    <w:rsid w:val="004C3783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6383"/>
    <w:rsid w:val="00527369"/>
    <w:rsid w:val="005364B1"/>
    <w:rsid w:val="005524FD"/>
    <w:rsid w:val="00556842"/>
    <w:rsid w:val="00557B2D"/>
    <w:rsid w:val="00562250"/>
    <w:rsid w:val="00584F61"/>
    <w:rsid w:val="00585463"/>
    <w:rsid w:val="00587B9C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E405B"/>
    <w:rsid w:val="005F4A33"/>
    <w:rsid w:val="006044B1"/>
    <w:rsid w:val="0060790C"/>
    <w:rsid w:val="00607A6B"/>
    <w:rsid w:val="00610079"/>
    <w:rsid w:val="00614A04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0AA6"/>
    <w:rsid w:val="00681C2C"/>
    <w:rsid w:val="00683C30"/>
    <w:rsid w:val="00691A6C"/>
    <w:rsid w:val="006A2B1B"/>
    <w:rsid w:val="006A6AEC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6A8D"/>
    <w:rsid w:val="00747D51"/>
    <w:rsid w:val="00756A32"/>
    <w:rsid w:val="00765268"/>
    <w:rsid w:val="0076601E"/>
    <w:rsid w:val="00771DA5"/>
    <w:rsid w:val="00773072"/>
    <w:rsid w:val="00780A89"/>
    <w:rsid w:val="007878BB"/>
    <w:rsid w:val="007936CC"/>
    <w:rsid w:val="007940CF"/>
    <w:rsid w:val="007964CA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37025"/>
    <w:rsid w:val="00846D61"/>
    <w:rsid w:val="00855789"/>
    <w:rsid w:val="00865B4F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15F"/>
    <w:rsid w:val="00963584"/>
    <w:rsid w:val="009660DF"/>
    <w:rsid w:val="00972210"/>
    <w:rsid w:val="00982F35"/>
    <w:rsid w:val="00986FB8"/>
    <w:rsid w:val="009B0120"/>
    <w:rsid w:val="009B0D9A"/>
    <w:rsid w:val="009C0C03"/>
    <w:rsid w:val="009C2741"/>
    <w:rsid w:val="009D495D"/>
    <w:rsid w:val="009D4A3A"/>
    <w:rsid w:val="009D6705"/>
    <w:rsid w:val="009F79F7"/>
    <w:rsid w:val="009F7F29"/>
    <w:rsid w:val="00A16E54"/>
    <w:rsid w:val="00A21D89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C09D3"/>
    <w:rsid w:val="00AD2BB6"/>
    <w:rsid w:val="00AD3402"/>
    <w:rsid w:val="00AD59DB"/>
    <w:rsid w:val="00AD6F0B"/>
    <w:rsid w:val="00AF2370"/>
    <w:rsid w:val="00B06E9C"/>
    <w:rsid w:val="00B06ECB"/>
    <w:rsid w:val="00B11191"/>
    <w:rsid w:val="00B124CF"/>
    <w:rsid w:val="00B14570"/>
    <w:rsid w:val="00B14E51"/>
    <w:rsid w:val="00B17CD4"/>
    <w:rsid w:val="00B200CE"/>
    <w:rsid w:val="00B223EC"/>
    <w:rsid w:val="00B24275"/>
    <w:rsid w:val="00B34AD1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D4274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55CA8"/>
    <w:rsid w:val="00C57590"/>
    <w:rsid w:val="00C60EC0"/>
    <w:rsid w:val="00C6310E"/>
    <w:rsid w:val="00C65406"/>
    <w:rsid w:val="00C6765C"/>
    <w:rsid w:val="00C733AA"/>
    <w:rsid w:val="00C80C95"/>
    <w:rsid w:val="00C80F96"/>
    <w:rsid w:val="00C836DB"/>
    <w:rsid w:val="00C842D5"/>
    <w:rsid w:val="00C90D52"/>
    <w:rsid w:val="00C9562E"/>
    <w:rsid w:val="00CB00F5"/>
    <w:rsid w:val="00CB7C8F"/>
    <w:rsid w:val="00CC3B20"/>
    <w:rsid w:val="00CC7864"/>
    <w:rsid w:val="00CD569C"/>
    <w:rsid w:val="00CE10BC"/>
    <w:rsid w:val="00CE72D4"/>
    <w:rsid w:val="00CF5EE6"/>
    <w:rsid w:val="00D07681"/>
    <w:rsid w:val="00D11C67"/>
    <w:rsid w:val="00D14709"/>
    <w:rsid w:val="00D14FBF"/>
    <w:rsid w:val="00D21B96"/>
    <w:rsid w:val="00D268C0"/>
    <w:rsid w:val="00D31854"/>
    <w:rsid w:val="00D32E2C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1177E"/>
    <w:rsid w:val="00E138B8"/>
    <w:rsid w:val="00E31C1D"/>
    <w:rsid w:val="00E409B5"/>
    <w:rsid w:val="00E40A67"/>
    <w:rsid w:val="00E45525"/>
    <w:rsid w:val="00E46C44"/>
    <w:rsid w:val="00E50B58"/>
    <w:rsid w:val="00E510D9"/>
    <w:rsid w:val="00E63AB4"/>
    <w:rsid w:val="00E64200"/>
    <w:rsid w:val="00E7125D"/>
    <w:rsid w:val="00E94103"/>
    <w:rsid w:val="00EB10D9"/>
    <w:rsid w:val="00EC3DD5"/>
    <w:rsid w:val="00EC429B"/>
    <w:rsid w:val="00ED089F"/>
    <w:rsid w:val="00ED2F79"/>
    <w:rsid w:val="00ED732C"/>
    <w:rsid w:val="00EE19B9"/>
    <w:rsid w:val="00EE5827"/>
    <w:rsid w:val="00EE587C"/>
    <w:rsid w:val="00EF3F2E"/>
    <w:rsid w:val="00EF4316"/>
    <w:rsid w:val="00EF58FF"/>
    <w:rsid w:val="00F00884"/>
    <w:rsid w:val="00F049DA"/>
    <w:rsid w:val="00F06EFF"/>
    <w:rsid w:val="00F1028E"/>
    <w:rsid w:val="00F2173C"/>
    <w:rsid w:val="00F4190E"/>
    <w:rsid w:val="00F4196D"/>
    <w:rsid w:val="00F43DDE"/>
    <w:rsid w:val="00F53AED"/>
    <w:rsid w:val="00F754F5"/>
    <w:rsid w:val="00F85068"/>
    <w:rsid w:val="00F91481"/>
    <w:rsid w:val="00F924AC"/>
    <w:rsid w:val="00F97565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ŠULEPROMET društvo ograničene odgovornosti za prijevoz i trgovinu</izvorni_sadrzaj>
    <derivirana_varijabla naziv="DomainObject.Predmet.ProtustrankaFormated_1">  ŠULEPROMET društvo ograničene odgovornosti za prijevoz i trgovinu</derivirana_varijabla>
  </DomainObject.Predmet.ProtustrankaFormated>
  <DomainObject.Predmet.ProtustrankaFormatedOIB>
    <izvorni_sadrzaj>  ŠULEPROMET društvo ograničene odgovornosti za prijevoz i trgovinu, OIB 71982859977</izvorni_sadrzaj>
    <derivirana_varijabla naziv="DomainObject.Predmet.ProtustrankaFormatedOIB_1">  ŠULEPROMET društvo ograničene odgovornosti za prijevoz i trgovinu, OIB 71982859977</derivirana_varijabla>
  </DomainObject.Predmet.ProtustrankaFormatedOIB>
  <DomainObject.Predmet.ProtustrankaFormatedWithAdress>
    <izvorni_sadrzaj> ŠULEPROMET društvo ograničene odgovornosti za prijevoz i trgovinu, Ivana Plemenitog Zajca 20, 21000 Split</izvorni_sadrzaj>
    <derivirana_varijabla naziv="DomainObject.Predmet.ProtustrankaFormatedWithAdress_1"> ŠULEPROMET društvo ograničene odgovornosti za prijevoz i trgovinu, Ivana Plemenitog Zajca 20, 21000 Split</derivirana_varijabla>
  </DomainObject.Predmet.ProtustrankaFormatedWithAdress>
  <DomainObject.Predmet.ProtustrankaFormatedWithAdressOIB>
    <izvorni_sadrzaj> ŠULEPROMET društvo ograničene odgovornosti za prijevoz i trgovinu, OIB 71982859977, Ivana Plemenitog Zajca 20, 21000 Split</izvorni_sadrzaj>
    <derivirana_varijabla naziv="DomainObject.Predmet.ProtustrankaFormatedWithAdressOIB_1"> ŠULEPROMET društvo ograničene odgovornosti za prijevoz i trgovinu, OIB 71982859977, Ivana Plemenitog Zajca 20, 21000 Split</derivirana_varijabla>
  </DomainObject.Predmet.ProtustrankaFormatedWithAdressOIB>
  <DomainObject.Predmet.ProtustrankaWithAdress>
    <izvorni_sadrzaj>ŠULEPROMET društvo ograničene odgovornosti za prijevoz i trgovinu Ivana Plemenitog Zajca 20, 21000 Split</izvorni_sadrzaj>
    <derivirana_varijabla naziv="DomainObject.Predmet.ProtustrankaWithAdress_1">ŠULEPROMET društvo ograničene odgovornosti za prijevoz i trgovinu Ivana Plemenitog Zajca 20, 21000 Split</derivirana_varijabla>
  </DomainObject.Predmet.ProtustrankaWithAdress>
  <DomainObject.Predmet.ProtustrankaWithAdressOIB>
    <izvorni_sadrzaj>ŠULEPROMET društvo ograničene odgovornosti za prijevoz i trgovinu, OIB 71982859977, Ivana Plemenitog Zajca 20, 21000 Split</izvorni_sadrzaj>
    <derivirana_varijabla naziv="DomainObject.Predmet.ProtustrankaWithAdressOIB_1">ŠULEPROMET društvo ograničene odgovornosti za prijevoz i trgovinu, OIB 71982859977, Ivana Plemenitog Zajca 20, 21000 Split</derivirana_varijabla>
  </DomainObject.Predmet.ProtustrankaWithAdressOIB>
  <DomainObject.Predmet.ProtustrankaNazivFormated>
    <izvorni_sadrzaj>ŠULEPROMET društvo ograničene odgovornosti za prijevoz i trgovinu</izvorni_sadrzaj>
    <derivirana_varijabla naziv="DomainObject.Predmet.ProtustrankaNazivFormated_1">ŠULEPROMET društvo ograničene odgovornosti za prijevoz i trgovinu</derivirana_varijabla>
  </DomainObject.Predmet.ProtustrankaNazivFormated>
  <DomainObject.Predmet.ProtustrankaNazivFormatedOIB>
    <izvorni_sadrzaj>ŠULEPROMET društvo ograničene odgovornosti za prijevoz i trgovinu, OIB 71982859977</izvorni_sadrzaj>
    <derivirana_varijabla naziv="DomainObject.Predmet.ProtustrankaNazivFormatedOIB_1">ŠULEPROMET društvo ograničene odgovornosti za prijevoz i trgovinu, OIB 71982859977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1382844.50</izvorni_sadrzaj>
    <derivirana_varijabla naziv="DomainObject.Predmet.TrenutnaVrijednost_1">1382844.50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ŠULEPROMET društvo ograničene odgovornosti za prijevoz i trgovinu</item>
    </izvorni_sadrzaj>
    <derivirana_varijabla naziv="DomainObject.Predmet.ProtuStrankaListFormated_1">
      <item>ŠULEPROMET društvo ograničene odgovornosti za prijevoz i trgovinu</item>
    </derivirana_varijabla>
  </DomainObject.Predmet.ProtuStrankaListFormated>
  <DomainObject.Predmet.ProtuStrankaListFormatedOIB>
    <izvorni_sadrzaj>
      <item>ŠULEPROMET društvo ograničene odgovornosti za prijevoz i trgovinu, OIB 71982859977</item>
    </izvorni_sadrzaj>
    <derivirana_varijabla naziv="DomainObject.Predmet.ProtuStrankaListFormatedOIB_1">
      <item>ŠULEPROMET društvo ograničene odgovornosti za prijevoz i trgovinu, OIB 71982859977</item>
    </derivirana_varijabla>
  </DomainObject.Predmet.ProtuStrankaListFormatedOIB>
  <DomainObject.Predmet.ProtuStrankaListFormatedWithAdress>
    <izvorni_sadrzaj>
      <item>ŠULEPROMET društvo ograničene odgovornosti za prijevoz i trgovinu, Ivana Plemenitog Zajca 20, 21000 Split</item>
    </izvorni_sadrzaj>
    <derivirana_varijabla naziv="DomainObject.Predmet.ProtuStrankaListFormatedWithAdress_1">
      <item>ŠULEPROMET društvo ograničene odgovornosti za prijevoz i trgovinu, Ivana Plemenitog Zajca 20, 21000 Split</item>
    </derivirana_varijabla>
  </DomainObject.Predmet.ProtuStrankaListFormatedWithAdress>
  <DomainObject.Predmet.ProtuStrankaListFormatedWithAdressOIB>
    <izvorni_sadrzaj>
      <item>ŠULEPROMET društvo ograničene odgovornosti za prijevoz i trgovinu, OIB 71982859977, Ivana Plemenitog Zajca 20, 21000 Split</item>
    </izvorni_sadrzaj>
    <derivirana_varijabla naziv="DomainObject.Predmet.ProtuStrankaListFormatedWithAdressOIB_1">
      <item>ŠULEPROMET društvo ograničene odgovornosti za prijevoz i trgovinu, OIB 71982859977, Ivana Plemenitog Zajca 20, 21000 Split</item>
    </derivirana_varijabla>
  </DomainObject.Predmet.ProtuStrankaListFormatedWithAdressOIB>
  <DomainObject.Predmet.ProtuStrankaListNazivFormated>
    <izvorni_sadrzaj>
      <item>ŠULEPROMET društvo ograničene odgovornosti za prijevoz i trgovinu</item>
    </izvorni_sadrzaj>
    <derivirana_varijabla naziv="DomainObject.Predmet.ProtuStrankaListNazivFormated_1">
      <item>ŠULEPROMET društvo ograničene odgovornosti za prijevoz i trgovinu</item>
    </derivirana_varijabla>
  </DomainObject.Predmet.ProtuStrankaListNazivFormated>
  <DomainObject.Predmet.ProtuStrankaListNazivFormatedOIB>
    <izvorni_sadrzaj>
      <item>ŠULEPROMET društvo ograničene odgovornosti za prijevoz i trgovinu, OIB 71982859977</item>
    </izvorni_sadrzaj>
    <derivirana_varijabla naziv="DomainObject.Predmet.ProtuStrankaListNazivFormatedOIB_1">
      <item>ŠULEPROMET društvo ograničene odgovornosti za prijevoz i trgovinu, OIB 71982859977</item>
    </derivirana_varijabla>
  </DomainObject.Predmet.ProtuStrankaListNazivFormatedOIB>
  <DomainObject.Predmet.OstaliListFormated>
    <izvorni_sadrzaj>
      <item>Ivica Šušnja</item>
    </izvorni_sadrzaj>
    <derivirana_varijabla naziv="DomainObject.Predmet.OstaliListFormated_1">
      <item>Ivica Šušnja</item>
    </derivirana_varijabla>
  </DomainObject.Predmet.OstaliListFormated>
  <DomainObject.Predmet.OstaliListFormatedOIB>
    <izvorni_sadrzaj>
      <item>Ivica Šušnja, OIB 51277132518</item>
    </izvorni_sadrzaj>
    <derivirana_varijabla naziv="DomainObject.Predmet.OstaliListFormatedOIB_1">
      <item>Ivica Šušnja, OIB 51277132518</item>
    </derivirana_varijabla>
  </DomainObject.Predmet.OstaliListFormatedOIB>
  <DomainObject.Predmet.OstaliListFormatedWithAdress>
    <izvorni_sadrzaj>
      <item>Ivica Šušnja, Ivana Pl. Zajca 20, 21000 Split</item>
    </izvorni_sadrzaj>
    <derivirana_varijabla naziv="DomainObject.Predmet.OstaliListFormatedWithAdress_1">
      <item>Ivica Šušnja, Ivana Pl. Zajca 20, 21000 Split</item>
    </derivirana_varijabla>
  </DomainObject.Predmet.OstaliListFormatedWithAdress>
  <DomainObject.Predmet.OstaliListFormatedWithAdressOIB>
    <izvorni_sadrzaj>
      <item>Ivica Šušnja, OIB 51277132518, Ivana Pl. Zajca 20, 21000 Split</item>
    </izvorni_sadrzaj>
    <derivirana_varijabla naziv="DomainObject.Predmet.OstaliListFormatedWithAdressOIB_1">
      <item>Ivica Šušnja, OIB 51277132518, Ivana Pl. Zajca 20, 21000 Split</item>
    </derivirana_varijabla>
  </DomainObject.Predmet.OstaliListFormatedWithAdressOIB>
  <DomainObject.Predmet.OstaliListNazivFormated>
    <izvorni_sadrzaj>
      <item>Ivica Šušnja</item>
    </izvorni_sadrzaj>
    <derivirana_varijabla naziv="DomainObject.Predmet.OstaliListNazivFormated_1">
      <item>Ivica Šušnja</item>
    </derivirana_varijabla>
  </DomainObject.Predmet.OstaliListNazivFormated>
  <DomainObject.Predmet.OstaliListNazivFormatedOIB>
    <izvorni_sadrzaj>
      <item>Ivica Šušnja, OIB 51277132518</item>
    </izvorni_sadrzaj>
    <derivirana_varijabla naziv="DomainObject.Predmet.OstaliListNazivFormatedOIB_1">
      <item>Ivica Šušnja, OIB 51277132518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ŠULEPROMET društvo ograničene odgovornosti za prijevoz i trgovinu</izvorni_sadrzaj>
    <derivirana_varijabla naziv="DomainObject.Predmet.ProtustrankaIDrugi_1">ŠULEPROMET društvo ograničene odgovornosti za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ŠULEPROMET društvo ograničene odgovornosti za prijevoz i trgovinu, OIB 71982859977, Ivana Plemenitog Zajca 20, 21000 Split</izvorni_sadrzaj>
    <derivirana_varijabla naziv="DomainObject.Predmet.ProtustrankaIDrugiAdressOIB_1">ŠULEPROMET društvo ograničene odgovornosti za prijevoz i trgovinu, OIB 71982859977, Ivana Plemenitog Zajca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ŠULEPROMET društvo ograničene odgovornosti za prijevoz i trgovinu</item>
      <item>FINANCIJSKA AGENCIJA, RC SPLIT</item>
      <item>Ivica Šušnja</item>
    </izvorni_sadrzaj>
    <derivirana_varijabla naziv="DomainObject.Predmet.SudioniciListNaziv_1">
      <item>ŠULEPROMET društvo ograničene odgovornosti za prijevoz i trgovinu</item>
      <item>FINANCIJSKA AGENCIJA, RC SPLIT</item>
      <item>Ivica Šušnja</item>
    </derivirana_varijabla>
  </DomainObject.Predmet.SudioniciListNaziv>
  <DomainObject.Predmet.SudioniciListAdressOIB>
    <izvorni_sadrzaj>
      <item>ŠULEPROMET društvo ograničene odgovornosti za prijevoz i trgovinu, OIB 71982859977, Ivana Plemenitog Zajca 20,21000 Split</item>
      <item>FINANCIJSKA AGENCIJA, RC SPLIT, OIB 85821130368, Mažuranićevo šetalište 24 b,21000 Split</item>
      <item>Ivica Šušnja, OIB 51277132518, Ivana Pl. Zajca 20,21000 Split</item>
    </izvorni_sadrzaj>
    <derivirana_varijabla naziv="DomainObject.Predmet.SudioniciListAdressOIB_1">
      <item>ŠULEPROMET društvo ograničene odgovornosti za prijevoz i trgovinu, OIB 71982859977, Ivana Plemenitog Zajca 20,21000 Split</item>
      <item>FINANCIJSKA AGENCIJA, RC SPLIT, OIB 85821130368, Mažuranićevo šetalište 24 b,21000 Split</item>
      <item>Ivica Šušnja, OIB 51277132518, Ivana Pl. Zajca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71982859977</item>
      <item>, OIB 51277132518</item>
    </izvorni_sadrzaj>
    <derivirana_varijabla naziv="DomainObject.Predmet.SudioniciListNazivOIB_1">
      <item>, OIB 85821130368</item>
      <item>, OIB 71982859977</item>
      <item>, OIB 51277132518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13C00-A5FE-4C10-B05E-9FE58DF80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1015</properties:Words>
  <properties:Characters>5716</properties:Characters>
  <properties:Lines>143</properties:Lines>
  <properties:Paragraphs>41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2018-09-13T09:44:00Z</dcterms:created>
  <dc:creator>Ante Kačić</dc:creator>
  <cp:lastModifiedBy>Katica Butigan</cp:lastModifiedBy>
  <cp:lastPrinted>2018-09-13T09:49:00Z</cp:lastPrinted>
  <dcterms:modified xmlns:xsi="http://www.w3.org/2001/XMLSchema-instance" xsi:type="dcterms:W3CDTF">2018-09-13T10:30:00Z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(1065-16 - rješenje o otvaranju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