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abf2" w14:paraId="413abf2" w:rsidRDefault="00FD3AE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91ADE">
        <w:rPr>
          <w:rFonts w:cs="Times New Roman" w:eastAsia="Times New Roman"/>
          <w:lang w:eastAsia="hr-HR"/>
        </w:rPr>
        <w:t>4843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91ADE">
        <w:rPr>
          <w:rFonts w:eastAsia="Times New Roman"/>
          <w:lang w:eastAsia="hr-HR"/>
        </w:rPr>
        <w:t>SKISPORT MEDIA d.o.o. Zagreb, Radićeva 32, OIB: 53361168074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91ADE">
        <w:rPr>
          <w:rFonts w:cs="Times New Roman" w:eastAsia="Times New Roman"/>
          <w:lang w:eastAsia="hr-HR"/>
        </w:rPr>
        <w:t xml:space="preserve">98.141,74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4EF" w:rsidP="00101D38" w:rsidR="003834EF">
      <w:pPr>
        <w:spacing w:after="0"/>
      </w:pPr>
      <w:r>
        <w:separator/>
      </w:r>
    </w:p>
  </w:endnote>
  <w:endnote w:id="0" w:type="continuationSeparator">
    <w:p w:rsidRDefault="003834EF" w:rsidP="00101D38" w:rsidR="003834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4EF" w:rsidP="00101D38" w:rsidR="003834EF">
      <w:pPr>
        <w:spacing w:after="0"/>
      </w:pPr>
      <w:r>
        <w:separator/>
      </w:r>
    </w:p>
  </w:footnote>
  <w:footnote w:id="0" w:type="continuationSeparator">
    <w:p w:rsidRDefault="003834EF" w:rsidP="00101D38" w:rsidR="003834E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AE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91ADE">
      <w:t>4843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3834EF"/>
    <w:rsid w:val="00425054"/>
    <w:rsid w:val="00465512"/>
    <w:rsid w:val="00491ADE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  <w:rsid w:val="00FD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D3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D3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4843</izvorni_sadrzaj>
    <derivirana_varijabla naziv="DomainObject.Predmet.Broj_1">4843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St-4843/2015</izvorni_sadrzaj>
    <derivirana_varijabla naziv="DomainObject.Predmet.OznakaBroj_1">St-4843/2015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SKISPORT MEDIA d.o.o. zastupanog po punomoćniku Dan Figenwald</izvorni_sadrzaj>
    <derivirana_varijabla naziv="DomainObject.Predmet.ProtustrankaFormated_1">  SKISPORT MEDIA d.o.o. zastupanog po punomoćniku Dan Figenwald</derivirana_varijabla>
  </DomainObject.Predmet.ProtustrankaFormated>
  <DomainObject.Predmet.ProtustrankaFormatedOIB>
    <izvorni_sadrzaj>  SKISPORT MEDIA d.o.o., OIB 53361168074 zastupanog po punomoćniku Dan Figenwald</izvorni_sadrzaj>
    <derivirana_varijabla naziv="DomainObject.Predmet.ProtustrankaFormatedOIB_1">  SKISPORT MEDIA d.o.o., OIB 53361168074 zastupanog po punomoćniku Dan Figenwald</derivirana_varijabla>
  </DomainObject.Predmet.ProtustrankaFormatedOIB>
  <DomainObject.Predmet.ProtustrankaFormatedWithAdress>
    <izvorni_sadrzaj> SKISPORT MEDIA d.o.o., Radićeva 32, 10000 Zagreb zastupanog po punomoćniku Dan Figenwald</izvorni_sadrzaj>
    <derivirana_varijabla naziv="DomainObject.Predmet.ProtustrankaFormatedWithAdress_1"> SKISPORT MEDIA d.o.o., Radićeva 32, 10000 Zagreb zastupanog po punomoćniku Dan Figenwald</derivirana_varijabla>
  </DomainObject.Predmet.ProtustrankaFormatedWithAdress>
  <DomainObject.Predmet.ProtustrankaFormatedWithAdressOIB>
    <izvorni_sadrzaj> SKISPORT MEDIA d.o.o., OIB 53361168074, Radićeva 32, 10000 Zagreb zastupanog po punomoćniku Dan Figenwald</izvorni_sadrzaj>
    <derivirana_varijabla naziv="DomainObject.Predmet.ProtustrankaFormatedWithAdressOIB_1"> SKISPORT MEDIA d.o.o., OIB 53361168074, Radićeva 32, 10000 Zagreb zastupanog po punomoćniku Dan Figenwald</derivirana_varijabla>
  </DomainObject.Predmet.ProtustrankaFormatedWithAdressOIB>
  <DomainObject.Predmet.ProtustrankaWithAdress>
    <izvorni_sadrzaj>SKISPORT MEDIA d.o.o. Radićeva 32, 10000 Zagreb</izvorni_sadrzaj>
    <derivirana_varijabla naziv="DomainObject.Predmet.ProtustrankaWithAdress_1">SKISPORT MEDIA d.o.o. Radićeva 32, 10000 Zagreb</derivirana_varijabla>
  </DomainObject.Predmet.ProtustrankaWithAdress>
  <DomainObject.Predmet.ProtustrankaWithAdressOIB>
    <izvorni_sadrzaj>SKISPORT MEDIA d.o.o., OIB 53361168074, Radićeva 32, 10000 Zagreb</izvorni_sadrzaj>
    <derivirana_varijabla naziv="DomainObject.Predmet.ProtustrankaWithAdressOIB_1">SKISPORT MEDIA d.o.o., OIB 53361168074, Radićeva 32, 10000 Zagreb</derivirana_varijabla>
  </DomainObject.Predmet.ProtustrankaWithAdressOIB>
  <DomainObject.Predmet.ProtustrankaNazivFormated>
    <izvorni_sadrzaj>SKISPORT MEDIA d.o.o.</izvorni_sadrzaj>
    <derivirana_varijabla naziv="DomainObject.Predmet.ProtustrankaNazivFormated_1">SKISPORT MEDIA d.o.o.</derivirana_varijabla>
  </DomainObject.Predmet.ProtustrankaNazivFormated>
  <DomainObject.Predmet.ProtustrankaNazivFormatedOIB>
    <izvorni_sadrzaj>SKISPORT MEDIA d.o.o., OIB 53361168074</izvorni_sadrzaj>
    <derivirana_varijabla naziv="DomainObject.Predmet.ProtustrankaNazivFormatedOIB_1">SKISPORT MEDIA d.o.o., OIB 53361168074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SKISPORT MEDIA d.o.o. zastupanog po punomoćniku Dan Figenwald</item>
    </izvorni_sadrzaj>
    <derivirana_varijabla naziv="DomainObject.Predmet.ProtuStrankaListFormated_1">
      <item>SKISPORT MEDIA d.o.o. zastupanog po punomoćniku Dan Figenwald</item>
    </derivirana_varijabla>
  </DomainObject.Predmet.ProtuStrankaListFormated>
  <DomainObject.Predmet.ProtuStrankaListFormatedOIB>
    <izvorni_sadrzaj>
      <item>SKISPORT MEDIA d.o.o., OIB 53361168074 zastupanog po punomoćniku Dan Figenwald</item>
    </izvorni_sadrzaj>
    <derivirana_varijabla naziv="DomainObject.Predmet.ProtuStrankaListFormatedOIB_1">
      <item>SKISPORT MEDIA d.o.o., OIB 53361168074 zastupanog po punomoćniku Dan Figenwald</item>
    </derivirana_varijabla>
  </DomainObject.Predmet.ProtuStrankaListFormatedOIB>
  <DomainObject.Predmet.ProtuStrankaListFormatedWithAdress>
    <izvorni_sadrzaj>
      <item>SKISPORT MEDIA d.o.o., Radićeva 32, 10000 Zagreb zastupanog po punomoćniku Dan Figenwald</item>
    </izvorni_sadrzaj>
    <derivirana_varijabla naziv="DomainObject.Predmet.ProtuStrankaListFormatedWithAdress_1">
      <item>SKISPORT MEDIA d.o.o., Radićeva 32, 10000 Zagreb zastupanog po punomoćniku Dan Figenwald</item>
    </derivirana_varijabla>
  </DomainObject.Predmet.ProtuStrankaListFormatedWithAdress>
  <DomainObject.Predmet.ProtuStrankaListFormatedWithAdressOIB>
    <izvorni_sadrzaj>
      <item>SKISPORT MEDIA d.o.o., OIB 53361168074, Radićeva 32, 10000 Zagreb zastupanog po punomoćniku Dan Figenwald</item>
    </izvorni_sadrzaj>
    <derivirana_varijabla naziv="DomainObject.Predmet.ProtuStrankaListFormatedWithAdressOIB_1">
      <item>SKISPORT MEDIA d.o.o., OIB 53361168074, Radićeva 32, 10000 Zagreb zastupanog po punomoćniku Dan Figenwald</item>
    </derivirana_varijabla>
  </DomainObject.Predmet.ProtuStrankaListFormatedWithAdressOIB>
  <DomainObject.Predmet.ProtuStrankaListNazivFormated>
    <izvorni_sadrzaj>
      <item>SKISPORT MEDIA d.o.o.</item>
    </izvorni_sadrzaj>
    <derivirana_varijabla naziv="DomainObject.Predmet.ProtuStrankaListNazivFormated_1">
      <item>SKISPORT MEDIA d.o.o.</item>
    </derivirana_varijabla>
  </DomainObject.Predmet.ProtuStrankaListNazivFormated>
  <DomainObject.Predmet.ProtuStrankaListNazivFormatedOIB>
    <izvorni_sadrzaj>
      <item>SKISPORT MEDIA d.o.o., OIB 53361168074</item>
    </izvorni_sadrzaj>
    <derivirana_varijabla naziv="DomainObject.Predmet.ProtuStrankaListNazivFormatedOIB_1">
      <item>SKISPORT MEDIA d.o.o., OIB 53361168074</item>
    </derivirana_varijabla>
  </DomainObject.Predmet.ProtuStrankaListNazivFormatedOIB>
  <DomainObject.Predmet.OstaliListFormated>
    <izvorni_sadrzaj>
      <item>Dan Figenwald punomoćnik sudionika u postupku SKISPORT MEDIA d.o.o.</item>
    </izvorni_sadrzaj>
    <derivirana_varijabla naziv="DomainObject.Predmet.OstaliListFormated_1">
      <item>Dan Figenwald punomoćnik sudionika u postupku SKISPORT MEDIA d.o.o.</item>
    </derivirana_varijabla>
  </DomainObject.Predmet.OstaliListFormated>
  <DomainObject.Predmet.OstaliListFormatedOIB>
    <izvorni_sadrzaj>
      <item>Dan Figenwald, OIB 34258774364 punomoćnik sudionika u postupku SKISPORT MEDIA d.o.o.</item>
    </izvorni_sadrzaj>
    <derivirana_varijabla naziv="DomainObject.Predmet.OstaliListFormatedOIB_1">
      <item>Dan Figenwald, OIB 34258774364 punomoćnik sudionika u postupku SKISPORT MEDIA d.o.o.</item>
    </derivirana_varijabla>
  </DomainObject.Predmet.OstaliListFormatedOIB>
  <DomainObject.Predmet.OstaliListFormatedWithAdress>
    <izvorni_sadrzaj>
      <item>Dan Figenwald, Šenoina Ulica 23, 10000 Zagreb punomoćnik sudionika u postupku SKISPORT MEDIA d.o.o.</item>
    </izvorni_sadrzaj>
    <derivirana_varijabla naziv="DomainObject.Predmet.OstaliListFormatedWithAdress_1">
      <item>Dan Figenwald, Šenoina Ulica 23, 10000 Zagreb punomoćnik sudionika u postupku SKISPORT MEDIA d.o.o.</item>
    </derivirana_varijabla>
  </DomainObject.Predmet.OstaliListFormatedWithAdress>
  <DomainObject.Predmet.OstaliListFormatedWithAdressOIB>
    <izvorni_sadrzaj>
      <item>Dan Figenwald, OIB 34258774364, Šenoina Ulica 23, 10000 Zagreb punomoćnik sudionika u postupku SKISPORT MEDIA d.o.o.</item>
    </izvorni_sadrzaj>
    <derivirana_varijabla naziv="DomainObject.Predmet.OstaliListFormatedWithAdressOIB_1">
      <item>Dan Figenwald, OIB 34258774364, Šenoina Ulica 23, 10000 Zagreb punomoćnik sudionika u postupku SKISPORT MEDIA d.o.o.</item>
    </derivirana_varijabla>
  </DomainObject.Predmet.OstaliListFormatedWithAdressOIB>
  <DomainObject.Predmet.OstaliListNazivFormated>
    <izvorni_sadrzaj>
      <item>Dan Figenwald</item>
    </izvorni_sadrzaj>
    <derivirana_varijabla naziv="DomainObject.Predmet.OstaliListNazivFormated_1">
      <item>Dan Figenwald</item>
    </derivirana_varijabla>
  </DomainObject.Predmet.OstaliListNazivFormated>
  <DomainObject.Predmet.OstaliListNazivFormatedOIB>
    <izvorni_sadrzaj>
      <item>Dan Figenwald, OIB 34258774364</item>
    </izvorni_sadrzaj>
    <derivirana_varijabla naziv="DomainObject.Predmet.OstaliListNazivFormatedOIB_1">
      <item>Dan Figenwald, OIB 34258774364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SKISPORT MEDIA d.o.o.</izvorni_sadrzaj>
    <derivirana_varijabla naziv="DomainObject.Predmet.ProtustrankaIDrugi_1">SKISPORT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SKISPORT MEDIA d.o.o., OIB 53361168074, Radićeva 32, 10000 Zagreb</izvorni_sadrzaj>
    <derivirana_varijabla naziv="DomainObject.Predmet.ProtustrankaIDrugiAdressOIB_1">SKISPORT MEDIA d.o.o., OIB 53361168074, Radićeva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SKISPORT MEDIA d.o.o.</item>
      <item>Dan Figenwald</item>
    </izvorni_sadrzaj>
    <derivirana_varijabla naziv="DomainObject.Predmet.SudioniciListNaziv_1">
      <item>FINA Regionalni centar Zagreb</item>
      <item>SKISPORT MEDIA d.o.o.</item>
      <item>Dan Figenwald</item>
    </derivirana_varijabla>
  </DomainObject.Predmet.SudioniciListNaziv>
  <DomainObject.Predmet.SudioniciListAdressOIB>
    <izvorni_sadrzaj>
      <item>FINA Regionalni centar Zagreb, OIB 85821130368, Trg svibanjskih žrtava 1995. 1,10000 Zagreb</item>
      <item>SKISPORT MEDIA d.o.o., OIB 53361168074, Radićeva 32,10000 Zagreb</item>
      <item>Dan Figenwald, OIB 34258774364, Šenoina Ulica 23,10000 Zagreb</item>
    </izvorni_sadrzaj>
    <derivirana_varijabla naziv="DomainObject.Predmet.SudioniciListAdressOIB_1">
      <item>FINA Regionalni centar Zagreb, OIB 85821130368, Trg svibanjskih žrtava 1995. 1,10000 Zagreb</item>
      <item>SKISPORT MEDIA d.o.o., OIB 53361168074, Radićeva 32,10000 Zagreb</item>
      <item>Dan Figenwald, OIB 34258774364, Šenoina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53361168074</item>
      <item>, OIB 34258774364</item>
    </izvorni_sadrzaj>
    <derivirana_varijabla naziv="DomainObject.Predmet.SudioniciListNazivOIB_1">
      <item>, OIB 85821130368</item>
      <item>, OIB 53361168074</item>
      <item>, OIB 34258774364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1338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2015-12-04T12:34:00Z</dcterms:created>
  <dc:creator>Draženka Prpić</dc:creator>
  <cp:lastModifiedBy>Draženka Prpić</cp:lastModifiedBy>
  <cp:lastPrinted>2015-12-04T12:34:00Z</cp:lastPrinted>
  <dcterms:modified xmlns:xsi="http://www.w3.org/2001/XMLSchema-instance" xsi:type="dcterms:W3CDTF">2015-12-04T12:35:00Z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