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b2ea" w14:paraId="759b2ea" w:rsidRDefault="00552CEF" w:rsidP="00552CEF" w:rsidR="00552CEF" w:rsidRPr="00552CEF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552CEF">
        <w:rPr>
          <w:rFonts w:cs="Times New Roman" w:eastAsia="Times New Roman"/>
          <w:lang w:eastAsia="hr-HR"/>
        </w:rPr>
        <w:t>Poslovni broj: 3 St-631/2015</w:t>
      </w:r>
    </w:p>
    <w:p w:rsidRDefault="00552CEF" w:rsidP="00552CEF" w:rsidR="00552CEF" w:rsidRPr="00552C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552CEF">
        <w:rPr>
          <w:rFonts w:cs="Times New Roman" w:eastAsia="Times New Roman"/>
          <w:lang w:eastAsia="hr-HR"/>
        </w:rPr>
        <w:t>REPUBLIKA HRVATSKA</w:t>
      </w:r>
    </w:p>
    <w:p w:rsidRDefault="00552CEF" w:rsidP="00552CEF" w:rsidR="00552CEF" w:rsidRPr="00552CEF">
      <w:pPr>
        <w:spacing w:after="0"/>
        <w:ind w:firstLine="708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>TRGOVAČKI SUD U ZADRU</w:t>
      </w:r>
    </w:p>
    <w:p w:rsidRDefault="00552CEF" w:rsidP="00552CEF" w:rsidR="00552CEF" w:rsidRPr="00552CEF">
      <w:pPr>
        <w:spacing w:after="0"/>
        <w:ind w:firstLine="708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>Zadar, Dr. Franje Tuđmana 35</w:t>
      </w:r>
    </w:p>
    <w:p w:rsidRDefault="00552CEF" w:rsidP="00552CEF" w:rsidR="00552CEF" w:rsidRPr="00552CEF">
      <w:pPr>
        <w:spacing w:after="0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ab/>
        <w:t>R E PU B L I K A   H R V A T S K A</w:t>
      </w:r>
      <w:r w:rsidRPr="00552CEF">
        <w:rPr>
          <w:rFonts w:cs="Times New Roman" w:eastAsia="Times New Roman"/>
          <w:lang w:eastAsia="hr-HR"/>
        </w:rPr>
        <w:tab/>
      </w:r>
    </w:p>
    <w:p w:rsidRDefault="00552CEF" w:rsidP="00552CEF" w:rsidR="00552CEF" w:rsidRPr="00552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jc w:val="center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 xml:space="preserve">Z A K LJ U Č A K </w:t>
      </w:r>
    </w:p>
    <w:p w:rsidRDefault="00552CEF" w:rsidP="00552CEF" w:rsidR="00552CEF" w:rsidRPr="00552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jc w:val="both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ab/>
        <w:t>Trgovački sud u Zadru, OIB:</w:t>
      </w:r>
      <w:r w:rsidRPr="00552CEF">
        <w:rPr>
          <w:rFonts w:cs="Times New Roman" w:eastAsia="Times New Roman"/>
          <w:szCs w:val="20"/>
          <w:lang w:eastAsia="hr-HR"/>
        </w:rPr>
        <w:t xml:space="preserve">39670464653, </w:t>
      </w:r>
      <w:r w:rsidRPr="00552CEF">
        <w:rPr>
          <w:rFonts w:cs="Times New Roman" w:eastAsia="Times New Roman"/>
          <w:lang w:eastAsia="hr-HR"/>
        </w:rPr>
        <w:t>po sutkinji Tini Grgas, odlučujući o zahtjevu Financijske agencije, Regionalnog centra Split, Podružnice Zadar za provedbu skraćenoga stečajnog postupka nad dužnikom KARATE KLUB BIOGRAD, Biograd na moru, Splitska 3, OIB: 18686712608, 29. kolovoza 2016.</w:t>
      </w:r>
    </w:p>
    <w:p w:rsidRDefault="00552CEF" w:rsidP="00552CEF" w:rsidR="00552CEF" w:rsidRPr="00552C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jc w:val="center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 xml:space="preserve">z a k </w:t>
      </w:r>
      <w:proofErr w:type="spellStart"/>
      <w:r w:rsidRPr="00552CEF">
        <w:rPr>
          <w:rFonts w:cs="Times New Roman" w:eastAsia="Times New Roman"/>
          <w:lang w:eastAsia="hr-HR"/>
        </w:rPr>
        <w:t>lj</w:t>
      </w:r>
      <w:proofErr w:type="spellEnd"/>
      <w:r w:rsidRPr="00552CEF">
        <w:rPr>
          <w:rFonts w:cs="Times New Roman" w:eastAsia="Times New Roman"/>
          <w:lang w:eastAsia="hr-HR"/>
        </w:rPr>
        <w:t xml:space="preserve"> u č i o  j e</w:t>
      </w:r>
    </w:p>
    <w:p w:rsidRDefault="00552CEF" w:rsidP="00552CEF" w:rsidR="00552CEF" w:rsidRPr="00552C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552CEF">
        <w:rPr>
          <w:rFonts w:cs="Times New Roman" w:eastAsia="Times New Roman"/>
          <w:lang w:eastAsia="hr-HR"/>
        </w:rPr>
        <w:t>otpravka</w:t>
      </w:r>
      <w:proofErr w:type="spellEnd"/>
      <w:r w:rsidRPr="00552CEF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552CEF" w:rsidP="00552CEF" w:rsidR="00552CEF" w:rsidRPr="00552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jc w:val="center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>U Zadru 29. kolovoza 2016.</w:t>
      </w:r>
    </w:p>
    <w:p w:rsidRDefault="00552CEF" w:rsidP="00552CEF" w:rsidR="00552CEF" w:rsidRPr="00552CE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552CEF" w:rsidP="00552CEF" w:rsidR="00552CEF" w:rsidRPr="00552CEF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>Tina Grgas</w:t>
      </w:r>
    </w:p>
    <w:p w:rsidRDefault="00552CEF" w:rsidP="00552CEF" w:rsidR="00552CEF" w:rsidRPr="00552CE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jc w:val="right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 xml:space="preserve"> </w:t>
      </w:r>
    </w:p>
    <w:p w:rsidRDefault="00552CEF" w:rsidP="00552CEF" w:rsidR="00552CEF" w:rsidRPr="00552C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>UPUTA O PRAVNOM LIJEKU</w:t>
      </w:r>
    </w:p>
    <w:p w:rsidRDefault="00552CEF" w:rsidP="00552CEF" w:rsidR="00552CEF" w:rsidRPr="00552CE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>Protiv ovog zaključka nije dopuštena žalba.</w:t>
      </w:r>
    </w:p>
    <w:p w:rsidRDefault="00552CEF" w:rsidP="00552CEF" w:rsidR="00552CEF" w:rsidRPr="00552C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2CEF" w:rsidP="00552CEF" w:rsidR="00552CEF" w:rsidRPr="00552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552CEF" w:rsidP="00552CEF" w:rsidR="00552CEF" w:rsidRPr="00552CE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552CEF" w:rsidP="00552CEF" w:rsidR="00552CEF" w:rsidRPr="00552CE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52CEF">
        <w:rPr>
          <w:rFonts w:cs="Times New Roman" w:eastAsia="Times New Roman"/>
          <w:lang w:eastAsia="hr-HR"/>
        </w:rPr>
        <w:t>putem e-Oglasne ploče</w:t>
      </w:r>
    </w:p>
    <w:p w:rsidRDefault="00552CEF" w:rsidP="00552CEF" w:rsidR="00552CEF" w:rsidRPr="00552CEF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52CEF" w:rsidP="00552CEF" w:rsidR="00552CEF" w:rsidRPr="00552CE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552CE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CEF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45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St-631/2015-6</izvorni_sadrzaj>
    <derivirana_varijabla naziv="DomainObject.Oznaka_1">St-631/2015-6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"B"</izvorni_sadrzaj>
    <derivirana_varijabla naziv="DomainObject.Predmet.ProtustrankaFormated_1">  KARATE KLUB "B"</derivirana_varijabla>
  </DomainObject.Predmet.ProtustrankaFormated>
  <DomainObject.Predmet.ProtustrankaFormatedOIB>
    <izvorni_sadrzaj>  KARATE KLUB "B", OIB 18686712608</izvorni_sadrzaj>
    <derivirana_varijabla naziv="DomainObject.Predmet.ProtustrankaFormatedOIB_1">  KARATE KLUB "B", OIB 18686712608</derivirana_varijabla>
  </DomainObject.Predmet.ProtustrankaFormatedOIB>
  <DomainObject.Predmet.ProtustrankaFormatedWithAdress>
    <izvorni_sadrzaj> KARATE KLUB "B", Splitska 1, 23210 Biograd Na Moru</izvorni_sadrzaj>
    <derivirana_varijabla naziv="DomainObject.Predmet.ProtustrankaFormatedWithAdress_1"> KARATE KLUB "B", Splitska 1, 23210 Biograd Na Moru</derivirana_varijabla>
  </DomainObject.Predmet.ProtustrankaFormatedWithAdress>
  <DomainObject.Predmet.ProtustrankaFormatedWithAdressOIB>
    <izvorni_sadrzaj> KARATE KLUB "B", OIB 18686712608, Splitska 1, 23210 Biograd Na Moru</izvorni_sadrzaj>
    <derivirana_varijabla naziv="DomainObject.Predmet.ProtustrankaFormatedWithAdressOIB_1"> KARATE KLUB "B", OIB 18686712608, Splitska 1, 23210 Biograd Na Moru</derivirana_varijabla>
  </DomainObject.Predmet.ProtustrankaFormatedWithAdressOIB>
  <DomainObject.Predmet.ProtustrankaWithAdress>
    <izvorni_sadrzaj>KARATE KLUB "B" Splitska 1, 23210 Biograd Na Moru</izvorni_sadrzaj>
    <derivirana_varijabla naziv="DomainObject.Predmet.ProtustrankaWithAdress_1">KARATE KLUB "B" Splitska 1, 23210 Biograd Na Moru</derivirana_varijabla>
  </DomainObject.Predmet.ProtustrankaWithAdress>
  <DomainObject.Predmet.ProtustrankaWithAdressOIB>
    <izvorni_sadrzaj>KARATE KLUB "B", OIB 18686712608, Splitska 1, 23210 Biograd Na Moru</izvorni_sadrzaj>
    <derivirana_varijabla naziv="DomainObject.Predmet.ProtustrankaWithAdressOIB_1">KARATE KLUB "B", OIB 18686712608, Splitska 1, 23210 Biograd Na Moru</derivirana_varijabla>
  </DomainObject.Predmet.ProtustrankaWithAdressOIB>
  <DomainObject.Predmet.ProtustrankaNazivFormated>
    <izvorni_sadrzaj>KARATE KLUB "B"</izvorni_sadrzaj>
    <derivirana_varijabla naziv="DomainObject.Predmet.ProtustrankaNazivFormated_1">KARATE KLUB "B"</derivirana_varijabla>
  </DomainObject.Predmet.ProtustrankaNazivFormated>
  <DomainObject.Predmet.ProtustrankaNazivFormatedOIB>
    <izvorni_sadrzaj>KARATE KLUB "B", OIB 18686712608</izvorni_sadrzaj>
    <derivirana_varijabla naziv="DomainObject.Predmet.ProtustrankaNazivFormatedOIB_1">KARATE KLUB "B", OIB 18686712608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34134.79</izvorni_sadrzaj>
    <derivirana_varijabla naziv="DomainObject.Predmet.TrenutnaVrijednost_1">34134.79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KARATE KLUB "B"</item>
    </izvorni_sadrzaj>
    <derivirana_varijabla naziv="DomainObject.Predmet.ProtuStrankaListFormated_1">
      <item>KARATE KLUB "B"</item>
    </derivirana_varijabla>
  </DomainObject.Predmet.ProtuStrankaListFormated>
  <DomainObject.Predmet.ProtuStrankaListFormatedOIB>
    <izvorni_sadrzaj>
      <item>KARATE KLUB "B", OIB 18686712608</item>
    </izvorni_sadrzaj>
    <derivirana_varijabla naziv="DomainObject.Predmet.ProtuStrankaListFormatedOIB_1">
      <item>KARATE KLUB "B", OIB 18686712608</item>
    </derivirana_varijabla>
  </DomainObject.Predmet.ProtuStrankaListFormatedOIB>
  <DomainObject.Predmet.ProtuStrankaListFormatedWithAdress>
    <izvorni_sadrzaj>
      <item>KARATE KLUB "B", Splitska 1, 23210 Biograd Na Moru</item>
    </izvorni_sadrzaj>
    <derivirana_varijabla naziv="DomainObject.Predmet.ProtuStrankaListFormatedWithAdress_1">
      <item>KARATE KLUB "B", Splitska 1, 23210 Biograd Na Moru</item>
    </derivirana_varijabla>
  </DomainObject.Predmet.ProtuStrankaListFormatedWithAdress>
  <DomainObject.Predmet.ProtuStrankaListFormatedWithAdressOIB>
    <izvorni_sadrzaj>
      <item>KARATE KLUB "B", OIB 18686712608, Splitska 1, 23210 Biograd Na Moru</item>
    </izvorni_sadrzaj>
    <derivirana_varijabla naziv="DomainObject.Predmet.ProtuStrankaListFormatedWithAdressOIB_1">
      <item>KARATE KLUB "B", OIB 18686712608, Splitska 1, 23210 Biograd Na Moru</item>
    </derivirana_varijabla>
  </DomainObject.Predmet.ProtuStrankaListFormatedWithAdressOIB>
  <DomainObject.Predmet.ProtuStrankaListNazivFormated>
    <izvorni_sadrzaj>
      <item>KARATE KLUB "B"</item>
    </izvorni_sadrzaj>
    <derivirana_varijabla naziv="DomainObject.Predmet.ProtuStrankaListNazivFormated_1">
      <item>KARATE KLUB "B"</item>
    </derivirana_varijabla>
  </DomainObject.Predmet.ProtuStrankaListNazivFormated>
  <DomainObject.Predmet.ProtuStrankaListNazivFormatedOIB>
    <izvorni_sadrzaj>
      <item>KARATE KLUB "B", OIB 18686712608</item>
    </izvorni_sadrzaj>
    <derivirana_varijabla naziv="DomainObject.Predmet.ProtuStrankaListNazivFormatedOIB_1">
      <item>KARATE KLUB "B", OIB 18686712608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St-631/2015-6</izvorni_sadrzaj>
    <derivirana_varijabla naziv="DomainObject.PoslovniBrojDokumenta_1">St-631/2015-6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KARATE KLUB "B"</izvorni_sadrzaj>
    <derivirana_varijabla naziv="DomainObject.Predmet.ProtustrankaIDrugi_1">KARATE KLUB "B"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KARATE KLUB "B", OIB 18686712608, Splitska 1, 23210 Biograd Na Moru</izvorni_sadrzaj>
    <derivirana_varijabla naziv="DomainObject.Predmet.ProtustrankaIDrugiAdressOIB_1">KARATE KLUB "B", OIB 18686712608, Splitska 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KARATE KLUB "B"</item>
    </izvorni_sadrzaj>
    <derivirana_varijabla naziv="DomainObject.Predmet.SudioniciListNaziv_1">
      <item>FINA</item>
      <item>KARATE KLUB "B"</item>
    </derivirana_varijabla>
  </DomainObject.Predmet.SudioniciListNaziv>
  <DomainObject.Predmet.SudioniciListAdressOIB>
    <izvorni_sadrzaj>
      <item>FINA, OIB 85821130368</item>
      <item>KARATE KLUB "B", OIB 18686712608, Splitska 1,23210 Biograd Na Moru</item>
    </izvorni_sadrzaj>
    <derivirana_varijabla naziv="DomainObject.Predmet.SudioniciListAdressOIB_1">
      <item>FINA, OIB 85821130368</item>
      <item>KARATE KLUB "B", OIB 18686712608, Splitska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D9C92-D39E-4811-95E9-83DA57E5C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158</properties:Words>
  <properties:Characters>774</properties:Characters>
  <properties:Lines>50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2016-08-30T11:31:00Z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