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9972" w14:paraId="fd19972" w:rsidRDefault="00571970" w:rsidP="00571970" w:rsidR="00571970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</w:t>
      </w:r>
    </w:p>
    <w:p w:rsidRDefault="00CC1073" w:rsidP="00CC1073" w:rsidR="00CC1073" w:rsidRPr="003C7CAC">
      <w:pPr>
        <w:ind w:left="708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C1073" w:rsidP="00CC1073" w:rsidR="00CC107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571970" w:rsidP="00571970" w:rsidR="00571970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COFFEE</w:t>
      </w:r>
      <w:r w:rsidR="00A1091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j.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Biogradu na Moru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Augusta Šenoe 24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16829947282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članu uprave Marinu Uskoku iz Biograda na Moru,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travnja 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17.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vibnja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5A2B76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00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Marin Uskok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Marin Uskok ne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71970" w:rsidP="00571970" w:rsidR="00571970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C566F" w:rsidP="00BC566F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39A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CC1073" w:rsidP="00571970" w:rsidR="00CC107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304690" w:rsidP="00571970" w:rsidR="0030469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C1073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dužnika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Marin Uskok, Augusta Šenoe 24</w:t>
      </w:r>
      <w:r w:rsid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Biograd na Moru,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571970" w:rsidP="00571970" w:rsid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CC1073" w:rsidP="00571970" w:rsidR="00CC107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Predlagatelju – Grad Biograd na moru, neposredno</w:t>
      </w:r>
    </w:p>
    <w:p w:rsidRDefault="00571970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i svima putem e-Oglasne ploče sudova-na dužnika   </w:t>
      </w:r>
    </w:p>
    <w:sectPr w:rsidSect="00571970" w:rsidR="00571970" w:rsidRPr="0057197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70" w:rsidP="00571970" w:rsidR="00571970">
      <w:pPr>
        <w:spacing w:lineRule="auto" w:line="240" w:after="0"/>
      </w:pPr>
      <w:r>
        <w:separator/>
      </w:r>
    </w:p>
  </w:endnote>
  <w:end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70" w:rsidP="00571970" w:rsidR="00571970">
      <w:pPr>
        <w:spacing w:lineRule="auto" w:line="240" w:after="0"/>
      </w:pPr>
      <w:r>
        <w:separator/>
      </w:r>
    </w:p>
  </w:footnote>
  <w:foot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0" w:rsidP="00CC1073" w:rsidR="00571970" w:rsidRPr="00CC1073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51883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545/2017-6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073" w:rsidP="00CC1073" w:rsidR="00CC1073" w:rsidRPr="00CC1073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>
      <w:rPr>
        <w:rFonts w:eastAsia="Times New Roman" w:hAnsi="Times New Roman" w:ascii="Times New Roman"/>
        <w:sz w:val="24"/>
        <w:szCs w:val="24"/>
        <w:lang w:eastAsia="hr-HR"/>
      </w:rPr>
      <w:t>545/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2017-</w:t>
    </w:r>
    <w:r>
      <w:rPr>
        <w:rFonts w:eastAsia="Times New Roman" w:hAnsi="Times New Roman" w:ascii="Times New Roman"/>
        <w:sz w:val="24"/>
        <w:szCs w:val="24"/>
        <w:lang w:eastAsia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57800"/>
    <w:rsid w:val="00097941"/>
    <w:rsid w:val="00201BA5"/>
    <w:rsid w:val="00304690"/>
    <w:rsid w:val="00351883"/>
    <w:rsid w:val="004A49DB"/>
    <w:rsid w:val="004F5F60"/>
    <w:rsid w:val="00571970"/>
    <w:rsid w:val="005A2B76"/>
    <w:rsid w:val="0063455C"/>
    <w:rsid w:val="008B4BAD"/>
    <w:rsid w:val="00A10919"/>
    <w:rsid w:val="00B87820"/>
    <w:rsid w:val="00BC566F"/>
    <w:rsid w:val="00C348E9"/>
    <w:rsid w:val="00CC1073"/>
    <w:rsid w:val="00CE570F"/>
    <w:rsid w:val="00D039AA"/>
    <w:rsid w:val="00E410D0"/>
    <w:rsid w:val="00E60839"/>
    <w:rsid w:val="00E70755"/>
    <w:rsid w:val="00ED7D26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18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18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188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18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18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18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18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188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18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18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jednostavno društvo s ograničenom odgovornošću za usluge</izvorni_sadrzaj>
    <derivirana_varijabla naziv="DomainObject.Predmet.ProtustrankaFormated_1">  COFFEE jednostavno društvo s ograničenom odgovornošću za usluge</derivirana_varijabla>
  </DomainObject.Predmet.ProtustrankaFormated>
  <DomainObject.Predmet.ProtustrankaFormatedOIB>
    <izvorni_sadrzaj>  COFFEE jednostavno društvo s ograničenom odgovornošću za usluge, OIB 16829947282</izvorni_sadrzaj>
    <derivirana_varijabla naziv="DomainObject.Predmet.ProtustrankaFormatedOIB_1">  COFFEE jednostavno društvo s ograničenom odgovornošću za usluge, OIB 16829947282</derivirana_varijabla>
  </DomainObject.Predmet.ProtustrankaFormatedOIB>
  <DomainObject.Predmet.ProtustrankaFormatedWithAdress>
    <izvorni_sadrzaj> COFFEE jednostavno društvo s ograničenom odgovornošću za usluge, Augusta Šenoe 24, 23210 Biograd Na Moru</izvorni_sadrzaj>
    <derivirana_varijabla naziv="DomainObject.Predmet.ProtustrankaFormatedWithAdress_1"> COFFEE jednostavno društvo s ograničenom odgovornošću za usluge, Augusta Šenoe 24, 23210 Biograd Na Moru</derivirana_varijabla>
  </DomainObject.Predmet.ProtustrankaFormatedWithAdress>
  <DomainObject.Predmet.ProtustrankaFormatedWithAdressOIB>
    <izvorni_sadrzaj> COFFEE jednostavno društvo s ograničenom odgovornošću za usluge, OIB 16829947282, Augusta Šenoe 24, 23210 Biograd Na Moru</izvorni_sadrzaj>
    <derivirana_varijabla naziv="DomainObject.Predmet.ProtustrankaFormatedWithAdressOIB_1"> COFFEE jednostavno društvo s ograničenom odgovornošću za usluge, OIB 16829947282, Augusta Šenoe 24, 23210 Biograd Na Moru</derivirana_varijabla>
  </DomainObject.Predmet.ProtustrankaFormatedWithAdressOIB>
  <DomainObject.Predmet.ProtustrankaWithAdress>
    <izvorni_sadrzaj>COFFEE jednostavno društvo s ograničenom odgovornošću za usluge Augusta Šenoe 24, 23210 Biograd Na Moru</izvorni_sadrzaj>
    <derivirana_varijabla naziv="DomainObject.Predmet.ProtustrankaWithAdress_1">COFFEE jednostavno društvo s ograničenom odgovornošću za usluge Augusta Šenoe 24, 23210 Biograd Na Moru</derivirana_varijabla>
  </DomainObject.Predmet.ProtustrankaWithAdress>
  <DomainObject.Predmet.ProtustrankaWithAdressOIB>
    <izvorni_sadrzaj>COFFEE jednostavno društvo s ograničenom odgovornošću za usluge, OIB 16829947282, Augusta Šenoe 24, 23210 Biograd Na Moru</izvorni_sadrzaj>
    <derivirana_varijabla naziv="DomainObject.Predmet.ProtustrankaWithAdressOIB_1">COFFEE jednostavno društvo s ograničenom odgovornošću za usluge, OIB 16829947282, Augusta Šenoe 24, 23210 Biograd Na Moru</derivirana_varijabla>
  </DomainObject.Predmet.ProtustrankaWithAdressOIB>
  <DomainObject.Predmet.ProtustrankaNazivFormated>
    <izvorni_sadrzaj>COFFEE jednostavno društvo s ograničenom odgovornošću za usluge</izvorni_sadrzaj>
    <derivirana_varijabla naziv="DomainObject.Predmet.ProtustrankaNazivFormated_1">COFFEE jednostavno društvo s ograničenom odgovornošću za usluge</derivirana_varijabla>
  </DomainObject.Predmet.ProtustrankaNazivFormated>
  <DomainObject.Predmet.ProtustrankaNazivFormatedOIB>
    <izvorni_sadrzaj>COFFEE jednostavno društvo s ograničenom odgovornošću za usluge, OIB 16829947282</izvorni_sadrzaj>
    <derivirana_varijabla naziv="DomainObject.Predmet.ProtustrankaNazivFormatedOIB_1">COFFEE jednostavno društvo s ograničenom odgovornošću za usluge, OIB 16829947282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 Uskok</izvorni_sadrzaj>
    <derivirana_varijabla naziv="DomainObject.Predmet.StrankaFormated_1">  FINA; Marin Uskok</derivirana_varijabla>
  </DomainObject.Predmet.StrankaFormated>
  <DomainObject.Predmet.StrankaFormatedOIB>
    <izvorni_sadrzaj>  FINA, OIB 85821130368; Marin Uskok, OIB 51368075157</izvorni_sadrzaj>
    <derivirana_varijabla naziv="DomainObject.Predmet.StrankaFormatedOIB_1">  FINA, OIB 85821130368; Marin Uskok, OIB 51368075157</derivirana_varijabla>
  </DomainObject.Predmet.StrankaFormatedOIB>
  <DomainObject.Predmet.StrankaFormatedWithAdress>
    <izvorni_sadrzaj> FINA; Marin Uskok, Augusta Šenoe 24, 23210 Biograd Na Moru</izvorni_sadrzaj>
    <derivirana_varijabla naziv="DomainObject.Predmet.StrankaFormatedWithAdress_1"> FINA; Marin Uskok, Augusta Šenoe 24, 23210 Biograd Na Moru</derivirana_varijabla>
  </DomainObject.Predmet.StrankaFormatedWithAdress>
  <DomainObject.Predmet.StrankaFormatedWithAdressOIB>
    <izvorni_sadrzaj> FINA, OIB 85821130368; Marin Uskok, OIB 51368075157, Augusta Šenoe 24, 23210 Biograd Na Moru</izvorni_sadrzaj>
    <derivirana_varijabla naziv="DomainObject.Predmet.StrankaFormatedWithAdressOIB_1"> FINA, OIB 85821130368; Marin Uskok, OIB 51368075157, Augusta Šenoe 24, 23210 Biograd Na Moru</derivirana_varijabla>
  </DomainObject.Predmet.StrankaFormatedWithAdressOIB>
  <DomainObject.Predmet.StrankaWithAdress>
    <izvorni_sadrzaj>FINA ,Marin Uskok Augusta Šenoe 24,23210 Biograd Na Moru</izvorni_sadrzaj>
    <derivirana_varijabla naziv="DomainObject.Predmet.StrankaWithAdress_1">FINA ,Marin Uskok Augusta Šenoe 24,23210 Biograd Na Moru</derivirana_varijabla>
  </DomainObject.Predmet.StrankaWithAdress>
  <DomainObject.Predmet.StrankaWithAdressOIB>
    <izvorni_sadrzaj>FINA, OIB 85821130368,Marin Uskok, OIB 51368075157, Augusta Šenoe 24,23210 Biograd Na Moru</izvorni_sadrzaj>
    <derivirana_varijabla naziv="DomainObject.Predmet.StrankaWithAdressOIB_1">FINA, OIB 85821130368,Marin Uskok, OIB 51368075157, Augusta Šenoe 24,23210 Biograd Na Moru</derivirana_varijabla>
  </DomainObject.Predmet.StrankaWithAdressOIB>
  <DomainObject.Predmet.StrankaNazivFormated>
    <izvorni_sadrzaj>FINA,Marin Uskok</izvorni_sadrzaj>
    <derivirana_varijabla naziv="DomainObject.Predmet.StrankaNazivFormated_1">FINA,Marin Uskok</derivirana_varijabla>
  </DomainObject.Predmet.StrankaNazivFormated>
  <DomainObject.Predmet.StrankaNazivFormatedOIB>
    <izvorni_sadrzaj>FINA, OIB 85821130368,Marin Uskok, OIB 51368075157</izvorni_sadrzaj>
    <derivirana_varijabla naziv="DomainObject.Predmet.StrankaNazivFormatedOIB_1">FINA, OIB 85821130368,Marin Uskok, OIB 51368075157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Marin Uskok</item>
    </izvorni_sadrzaj>
    <derivirana_varijabla naziv="DomainObject.Predmet.StrankaListFormated_1">
      <item>FINA</item>
      <item>Marin Uskok</item>
    </derivirana_varijabla>
  </DomainObject.Predmet.StrankaListFormated>
  <DomainObject.Predmet.StrankaListFormatedOIB>
    <izvorni_sadrzaj>
      <item>FINA, OIB 85821130368</item>
      <item>Marin Uskok, OIB 51368075157</item>
    </izvorni_sadrzaj>
    <derivirana_varijabla naziv="DomainObject.Predmet.StrankaListFormatedOIB_1">
      <item>FINA, OIB 85821130368</item>
      <item>Marin Uskok, OIB 51368075157</item>
    </derivirana_varijabla>
  </DomainObject.Predmet.StrankaListFormatedOIB>
  <DomainObject.Predmet.StrankaListFormatedWithAdress>
    <izvorni_sadrzaj>
      <item>FINA</item>
      <item>Marin Uskok, Augusta Šenoe 24, 23210 Biograd Na Moru</item>
    </izvorni_sadrzaj>
    <derivirana_varijabla naziv="DomainObject.Predmet.StrankaListFormatedWithAdress_1">
      <item>FINA</item>
      <item>Marin Uskok, Augusta Šenoe 24, 23210 Biograd Na Moru</item>
    </derivirana_varijabla>
  </DomainObject.Predmet.StrankaListFormatedWithAdress>
  <DomainObject.Predmet.StrankaListFormatedWithAdressOIB>
    <izvorni_sadrzaj>
      <item>FINA, OIB 85821130368</item>
      <item>Marin Uskok, OIB 51368075157, Augusta Šenoe 24, 23210 Biograd Na Moru</item>
    </izvorni_sadrzaj>
    <derivirana_varijabla naziv="DomainObject.Predmet.StrankaListFormatedWithAdressOIB_1">
      <item>FINA, OIB 85821130368</item>
      <item>Marin Uskok, OIB 51368075157, Augusta Šenoe 24, 23210 Biograd Na Moru</item>
    </derivirana_varijabla>
  </DomainObject.Predmet.StrankaListFormatedWithAdressOIB>
  <DomainObject.Predmet.StrankaListNazivFormated>
    <izvorni_sadrzaj>
      <item>FINA</item>
      <item>Marin Uskok</item>
    </izvorni_sadrzaj>
    <derivirana_varijabla naziv="DomainObject.Predmet.StrankaListNazivFormated_1">
      <item>FINA</item>
      <item>Marin Uskok</item>
    </derivirana_varijabla>
  </DomainObject.Predmet.StrankaListNazivFormated>
  <DomainObject.Predmet.StrankaListNazivFormatedOIB>
    <izvorni_sadrzaj>
      <item>FINA, OIB 85821130368</item>
      <item>Marin Uskok, OIB 51368075157</item>
    </izvorni_sadrzaj>
    <derivirana_varijabla naziv="DomainObject.Predmet.StrankaListNazivFormatedOIB_1">
      <item>FINA, OIB 85821130368</item>
      <item>Marin Uskok, OIB 51368075157</item>
    </derivirana_varijabla>
  </DomainObject.Predmet.StrankaListNazivFormatedOIB>
  <DomainObject.Predmet.ProtuStrankaListFormated>
    <izvorni_sadrzaj>
      <item>COFFEE jednostavno društvo s ograničenom odgovornošću za usluge</item>
    </izvorni_sadrzaj>
    <derivirana_varijabla naziv="DomainObject.Predmet.ProtuStrankaListFormated_1">
      <item>COFFEE jednostavno društvo s ograničenom odgovornošću za usluge</item>
    </derivirana_varijabla>
  </DomainObject.Predmet.ProtuStrankaListFormated>
  <DomainObject.Predmet.ProtuStrankaListFormatedOIB>
    <izvorni_sadrzaj>
      <item>COFFEE jednostavno društvo s ograničenom odgovornošću za usluge, OIB 16829947282</item>
    </izvorni_sadrzaj>
    <derivirana_varijabla naziv="DomainObject.Predmet.ProtuStrankaListFormatedOIB_1">
      <item>COFFEE jednostavno društvo s ograničenom odgovornošću za usluge, OIB 16829947282</item>
    </derivirana_varijabla>
  </DomainObject.Predmet.ProtuStrankaListFormatedOIB>
  <DomainObject.Predmet.ProtuStrankaListFormatedWithAdress>
    <izvorni_sadrzaj>
      <item>COFFEE jednostavno društvo s ograničenom odgovornošću za usluge, Augusta Šenoe 24, 23210 Biograd Na Moru</item>
    </izvorni_sadrzaj>
    <derivirana_varijabla naziv="DomainObject.Predmet.ProtuStrankaListFormatedWithAdress_1">
      <item>COFFEE jednostavno društvo s ograničenom odgovornošću za usluge, Augusta Šenoe 24, 23210 Biograd Na Moru</item>
    </derivirana_varijabla>
  </DomainObject.Predmet.ProtuStrankaListFormatedWithAdress>
  <DomainObject.Predmet.ProtuStrankaListFormatedWithAdressOIB>
    <izvorni_sadrzaj>
      <item>COFFEE jednostavno društvo s ograničenom odgovornošću za usluge, OIB 16829947282, Augusta Šenoe 24, 23210 Biograd Na Moru</item>
    </izvorni_sadrzaj>
    <derivirana_varijabla naziv="DomainObject.Predmet.ProtuStrankaListFormatedWithAdressOIB_1">
      <item>COFFEE jednostavno društvo s ograničenom odgovornošću za usluge, OIB 16829947282, Augusta Šenoe 24, 23210 Biograd Na Moru</item>
    </derivirana_varijabla>
  </DomainObject.Predmet.ProtuStrankaListFormatedWithAdressOIB>
  <DomainObject.Predmet.ProtuStrankaListNazivFormated>
    <izvorni_sadrzaj>
      <item>COFFEE jednostavno društvo s ograničenom odgovornošću za usluge</item>
    </izvorni_sadrzaj>
    <derivirana_varijabla naziv="DomainObject.Predmet.ProtuStrankaListNazivFormated_1">
      <item>COFFEE jednostavno društvo s ograničenom odgovornošću za usluge</item>
    </derivirana_varijabla>
  </DomainObject.Predmet.ProtuStrankaListNazivFormated>
  <DomainObject.Predmet.ProtuStrankaListNazivFormatedOIB>
    <izvorni_sadrzaj>
      <item>COFFEE jednostavno društvo s ograničenom odgovornošću za usluge, OIB 16829947282</item>
    </izvorni_sadrzaj>
    <derivirana_varijabla naziv="DomainObject.Predmet.ProtuStrankaListNazivFormatedOIB_1">
      <item>COFFEE jednostavno društvo s ograničenom odgovornošću za usluge, OIB 16829947282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COFFEE jednostavno društvo s ograničenom odgovornošću za usluge</izvorni_sadrzaj>
    <derivirana_varijabla naziv="DomainObject.Predmet.ProtustrankaIDrugi_1">COFFEE jednostavno društvo s ograničenom odgovornošću za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COFFEE jednostavno društvo s ograničenom odgovornošću za usluge, OIB 16829947282, Augusta Šenoe 24, 23210 Biograd Na Moru</izvorni_sadrzaj>
    <derivirana_varijabla naziv="DomainObject.Predmet.ProtustrankaIDrugiAdressOIB_1">COFFEE jednostavno društvo s ograničenom odgovornošću za usluge, OIB 16829947282, Augusta Šenoe 24,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COFFEE jednostavno društvo s ograničenom odgovornošću za usluge</item>
      <item>FINA</item>
      <item>Marin Uskok</item>
    </izvorni_sadrzaj>
    <derivirana_varijabla naziv="DomainObject.Predmet.SudioniciListNaziv_1">
      <item>COFFEE jednostavno društvo s ograničenom odgovornošću za usluge</item>
      <item>FINA</item>
      <item>Marin Uskok</item>
    </derivirana_varijabla>
  </DomainObject.Predmet.SudioniciListNaziv>
  <DomainObject.Predmet.SudioniciListAdressOIB>
    <izvorni_sadrzaj>
      <item>COFFEE jednostavno društvo s ograničenom odgovornošću za usluge, OIB 16829947282, Augusta Šenoe 24,23210 Biograd Na Moru</item>
      <item>FINA, OIB 85821130368</item>
      <item>Marin Uskok, OIB 51368075157, Augusta Šenoe 24,23210 Biograd Na Moru</item>
    </izvorni_sadrzaj>
    <derivirana_varijabla naziv="DomainObject.Predmet.SudioniciListAdressOIB_1">
      <item>COFFEE jednostavno društvo s ograničenom odgovornošću za usluge, OIB 16829947282, Augusta Šenoe 24,23210 Biograd Na Moru</item>
      <item>FINA, OIB 85821130368</item>
      <item>Marin Uskok, OIB 51368075157, Augusta Šenoe 24,23210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16829947282</item>
      <item>, OIB 85821130368</item>
      <item>, OIB 51368075157</item>
    </izvorni_sadrzaj>
    <derivirana_varijabla naziv="DomainObject.Predmet.SudioniciListNazivOIB_1">
      <item>, OIB 16829947282</item>
      <item>, OIB 85821130368</item>
      <item>, OIB 51368075157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1777</properties:Characters>
  <properties:Lines>52</properties:Lines>
  <properties:Paragraphs>20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2017-06-13T07:24:00Z</dcterms:created>
  <dc:creator>Josipa Dorkin</dc:creator>
  <cp:lastModifiedBy>Nena Mužanović</cp:lastModifiedBy>
  <cp:lastPrinted>2018-04-12T06:15:00Z</cp:lastPrinted>
  <dcterms:modified xmlns:xsi="http://www.w3.org/2001/XMLSchema-instance" xsi:type="dcterms:W3CDTF">2018-04-12T06:16:00Z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(3.St-545-2017 Coffee - preth.pos..docx)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