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68b79a8" w14:paraId="68b79a8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766989">
        <w:rPr>
          <w:rFonts w:hAnsi="Times New Roman" w:ascii="Times New Roman"/>
          <w:sz w:val="24"/>
        </w:rPr>
        <w:t>629/15</w:t>
      </w:r>
      <w:r w:rsidR="00EF76B0">
        <w:rPr>
          <w:rFonts w:hAnsi="Times New Roman" w:ascii="Times New Roman"/>
          <w:sz w:val="24"/>
        </w:rPr>
        <w:t>-316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766989" w:rsidRPr="00766989">
        <w:rPr>
          <w:rFonts w:hAnsi="Times New Roman" w:ascii="Times New Roman"/>
          <w:sz w:val="24"/>
        </w:rPr>
        <w:t xml:space="preserve">CARIN d.o.o. u stečaju, Zagreb, Oreškovićeva 1/a, OIB: 31515855722, </w:t>
      </w:r>
      <w:r w:rsidR="00766989">
        <w:rPr>
          <w:rFonts w:hAnsi="Times New Roman" w:ascii="Times New Roman"/>
          <w:sz w:val="24"/>
        </w:rPr>
        <w:t>14.</w:t>
      </w:r>
      <w:r w:rsidR="00766989" w:rsidRPr="00766989">
        <w:rPr>
          <w:rFonts w:hAnsi="Times New Roman" w:ascii="Times New Roman"/>
          <w:sz w:val="24"/>
        </w:rPr>
        <w:t xml:space="preserve"> </w:t>
      </w:r>
      <w:r w:rsidR="00766989">
        <w:rPr>
          <w:rFonts w:hAnsi="Times New Roman" w:ascii="Times New Roman"/>
          <w:sz w:val="24"/>
        </w:rPr>
        <w:t xml:space="preserve">ožujka </w:t>
      </w:r>
      <w:r w:rsidR="00766989" w:rsidRPr="00766989">
        <w:rPr>
          <w:rFonts w:hAnsi="Times New Roman" w:ascii="Times New Roman"/>
          <w:sz w:val="24"/>
        </w:rPr>
        <w:t xml:space="preserve">2018. 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1D353A" w:rsidR="001D353A" w:rsidRPr="001D353A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Nekretnina stečajnog dužnika </w:t>
      </w:r>
      <w:r w:rsidR="00E11319">
        <w:rPr>
          <w:rFonts w:hAnsi="Times New Roman" w:ascii="Times New Roman"/>
          <w:sz w:val="24"/>
        </w:rPr>
        <w:t>i to</w:t>
      </w:r>
      <w:r w:rsidR="001D353A">
        <w:rPr>
          <w:rFonts w:hAnsi="Times New Roman" w:ascii="Times New Roman"/>
          <w:sz w:val="24"/>
        </w:rPr>
        <w:t xml:space="preserve"> </w:t>
      </w:r>
      <w:r w:rsidR="001D353A" w:rsidRPr="001D353A">
        <w:rPr>
          <w:rFonts w:hAnsi="Times New Roman" w:ascii="Times New Roman"/>
          <w:sz w:val="24"/>
        </w:rPr>
        <w:t>kčbr. 7807</w:t>
      </w:r>
      <w:r w:rsidR="001D353A">
        <w:rPr>
          <w:rFonts w:hAnsi="Times New Roman" w:ascii="Times New Roman"/>
          <w:sz w:val="24"/>
        </w:rPr>
        <w:t>,</w:t>
      </w:r>
      <w:r w:rsidR="001D353A" w:rsidRPr="001D353A">
        <w:rPr>
          <w:rFonts w:hAnsi="Times New Roman" w:ascii="Times New Roman"/>
          <w:sz w:val="24"/>
        </w:rPr>
        <w:t xml:space="preserve"> ORANICA površine 910 čhv</w:t>
      </w:r>
      <w:r w:rsidR="001D353A">
        <w:rPr>
          <w:rFonts w:hAnsi="Times New Roman" w:ascii="Times New Roman"/>
          <w:sz w:val="24"/>
        </w:rPr>
        <w:t>,</w:t>
      </w:r>
      <w:r w:rsidR="001D353A" w:rsidRPr="001D353A">
        <w:rPr>
          <w:rFonts w:hAnsi="Times New Roman" w:ascii="Times New Roman"/>
          <w:sz w:val="24"/>
        </w:rPr>
        <w:t xml:space="preserve"> upisana u z.k.ul. 6516</w:t>
      </w:r>
      <w:r w:rsidR="000A2192">
        <w:rPr>
          <w:rFonts w:hAnsi="Times New Roman" w:ascii="Times New Roman"/>
          <w:sz w:val="24"/>
        </w:rPr>
        <w:t>,</w:t>
      </w:r>
      <w:r w:rsidR="001D353A" w:rsidRPr="001D353A">
        <w:rPr>
          <w:rFonts w:hAnsi="Times New Roman" w:ascii="Times New Roman"/>
          <w:sz w:val="24"/>
        </w:rPr>
        <w:t xml:space="preserve"> k.o. 335657 PODGORJE BISTRANSKO</w:t>
      </w:r>
    </w:p>
    <w:p w:rsidRDefault="00CE4D39" w:rsidP="000A2192" w:rsidR="00E70779" w:rsidRPr="006934ED">
      <w:pPr>
        <w:spacing w:after="120" w:before="120"/>
        <w:ind w:left="567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b/>
          <w:sz w:val="24"/>
        </w:rPr>
        <w:t>dosuđuje se</w:t>
      </w:r>
      <w:r w:rsidRPr="006934ED">
        <w:rPr>
          <w:rFonts w:hAnsi="Times New Roman" w:ascii="Times New Roman"/>
          <w:sz w:val="24"/>
        </w:rPr>
        <w:t xml:space="preserve"> </w:t>
      </w:r>
      <w:r w:rsidR="009723DF">
        <w:rPr>
          <w:rFonts w:hAnsi="Times New Roman" w:ascii="Times New Roman"/>
          <w:sz w:val="24"/>
        </w:rPr>
        <w:t xml:space="preserve">razlučnom vjerovniku kao kupcu </w:t>
      </w:r>
      <w:r w:rsidR="00B51485" w:rsidRPr="00B51485">
        <w:rPr>
          <w:rFonts w:hAnsi="Times New Roman" w:ascii="Times New Roman"/>
          <w:sz w:val="24"/>
        </w:rPr>
        <w:t>B2 KAPITAL d.o.o. Zagreb</w:t>
      </w:r>
      <w:r w:rsidR="00B51485">
        <w:rPr>
          <w:rFonts w:hAnsi="Times New Roman" w:ascii="Times New Roman"/>
          <w:sz w:val="24"/>
        </w:rPr>
        <w:t xml:space="preserve">, </w:t>
      </w:r>
      <w:r w:rsidR="009723DF">
        <w:rPr>
          <w:rFonts w:hAnsi="Times New Roman" w:ascii="Times New Roman"/>
          <w:sz w:val="24"/>
        </w:rPr>
        <w:t xml:space="preserve">Radnička cesta 41, OIB: </w:t>
      </w:r>
      <w:r w:rsidR="009723DF" w:rsidRPr="009723DF">
        <w:rPr>
          <w:rFonts w:hAnsi="Times New Roman" w:ascii="Times New Roman"/>
          <w:sz w:val="24"/>
        </w:rPr>
        <w:t>57509775367</w:t>
      </w:r>
      <w:r w:rsidR="009723DF">
        <w:rPr>
          <w:rFonts w:hAnsi="Times New Roman" w:ascii="Times New Roman"/>
          <w:sz w:val="24"/>
        </w:rPr>
        <w:t xml:space="preserve">. 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Kupac 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="009723DF">
        <w:rPr>
          <w:rFonts w:hAnsi="Times New Roman" w:ascii="Times New Roman"/>
          <w:sz w:val="24"/>
        </w:rPr>
        <w:t xml:space="preserve">B2 KAPITAL d.o.o. Zagreb </w:t>
      </w:r>
      <w:r w:rsidRPr="006934ED">
        <w:rPr>
          <w:rFonts w:hAnsi="Times New Roman" w:ascii="Times New Roman"/>
          <w:sz w:val="24"/>
        </w:rPr>
        <w:t xml:space="preserve">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kupovnin</w:t>
      </w:r>
      <w:r w:rsidR="009723DF">
        <w:rPr>
          <w:rFonts w:hAnsi="Times New Roman" w:ascii="Times New Roman"/>
          <w:sz w:val="24"/>
        </w:rPr>
        <w:t>u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9723DF" w:rsidRPr="009723DF">
        <w:rPr>
          <w:rFonts w:hAnsi="Times New Roman" w:ascii="Times New Roman"/>
          <w:b/>
          <w:sz w:val="24"/>
        </w:rPr>
        <w:t>260.000,00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 </w:t>
      </w:r>
      <w:r w:rsidR="009723DF">
        <w:rPr>
          <w:rFonts w:hAnsi="Times New Roman" w:ascii="Times New Roman"/>
          <w:sz w:val="24"/>
        </w:rPr>
        <w:t xml:space="preserve">depozitni </w:t>
      </w:r>
      <w:r w:rsidR="00E70779" w:rsidRPr="006934ED">
        <w:rPr>
          <w:rFonts w:hAnsi="Times New Roman" w:ascii="Times New Roman"/>
          <w:sz w:val="24"/>
        </w:rPr>
        <w:t>račun ovoga suda broj: HR92 2390 0011 3000 0046 0</w:t>
      </w:r>
      <w:r w:rsidRPr="006934ED">
        <w:rPr>
          <w:rFonts w:hAnsi="Times New Roman" w:ascii="Times New Roman"/>
          <w:sz w:val="24"/>
        </w:rPr>
        <w:t xml:space="preserve">, poziv na broj: </w:t>
      </w:r>
      <w:r w:rsidR="009723DF">
        <w:rPr>
          <w:rFonts w:hAnsi="Times New Roman" w:ascii="Times New Roman"/>
          <w:sz w:val="24"/>
        </w:rPr>
        <w:t>629-15</w:t>
      </w:r>
      <w:r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>: "</w:t>
      </w:r>
      <w:r w:rsidR="009723DF">
        <w:rPr>
          <w:rFonts w:hAnsi="Times New Roman" w:ascii="Times New Roman"/>
          <w:sz w:val="24"/>
        </w:rPr>
        <w:t>K</w:t>
      </w:r>
      <w:r w:rsidRPr="006934ED">
        <w:rPr>
          <w:rFonts w:hAnsi="Times New Roman" w:ascii="Times New Roman"/>
          <w:sz w:val="24"/>
        </w:rPr>
        <w:t>upovnina za</w:t>
      </w:r>
      <w:r w:rsidR="009723DF">
        <w:rPr>
          <w:rFonts w:hAnsi="Times New Roman" w:ascii="Times New Roman"/>
          <w:sz w:val="24"/>
        </w:rPr>
        <w:t xml:space="preserve"> St-629/15</w:t>
      </w:r>
      <w:r w:rsidRPr="006934ED">
        <w:rPr>
          <w:rFonts w:hAnsi="Times New Roman" w:ascii="Times New Roman"/>
          <w:sz w:val="24"/>
        </w:rPr>
        <w:t>", u roku 30 dana</w:t>
      </w:r>
      <w:r w:rsidR="009723DF">
        <w:rPr>
          <w:rFonts w:hAnsi="Times New Roman" w:ascii="Times New Roman"/>
          <w:sz w:val="24"/>
        </w:rPr>
        <w:t xml:space="preserve"> od pravomoćnosti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</w:t>
      </w:r>
      <w:r w:rsidR="000E07CC">
        <w:rPr>
          <w:rFonts w:hAnsi="Times New Roman" w:ascii="Times New Roman"/>
          <w:sz w:val="24"/>
        </w:rPr>
        <w:t xml:space="preserve"> po pravomoćnosti ovog rješenja i uplate kupovnine.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0E07CC">
        <w:rPr>
          <w:rFonts w:hAnsi="Times New Roman" w:ascii="Times New Roman"/>
          <w:sz w:val="24"/>
        </w:rPr>
        <w:t>Novom Zagrebu – Zemljišnoknjižni odjel Zaprešić.</w:t>
      </w:r>
      <w:r w:rsidR="00A358F5" w:rsidRPr="006934ED">
        <w:rPr>
          <w:rFonts w:hAnsi="Times New Roman" w:ascii="Times New Roman"/>
          <w:sz w:val="24"/>
        </w:rPr>
        <w:t xml:space="preserve"> 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>kupac položi kupovnin</w:t>
      </w:r>
      <w:r w:rsidR="00925FAE">
        <w:rPr>
          <w:rFonts w:hAnsi="Times New Roman" w:ascii="Times New Roman"/>
          <w:sz w:val="24"/>
        </w:rPr>
        <w:t>u</w:t>
      </w:r>
      <w:r w:rsidR="00A358F5" w:rsidRPr="006934ED">
        <w:rPr>
          <w:rFonts w:hAnsi="Times New Roman" w:ascii="Times New Roman"/>
          <w:sz w:val="24"/>
        </w:rPr>
        <w:t xml:space="preserve"> sukladno ovom rješenju, </w:t>
      </w:r>
      <w:r w:rsidRPr="006934ED">
        <w:rPr>
          <w:rFonts w:hAnsi="Times New Roman" w:ascii="Times New Roman"/>
          <w:sz w:val="24"/>
        </w:rPr>
        <w:t xml:space="preserve">sud </w:t>
      </w:r>
      <w:r w:rsidR="00925FAE">
        <w:rPr>
          <w:rFonts w:hAnsi="Times New Roman" w:ascii="Times New Roman"/>
          <w:sz w:val="24"/>
        </w:rPr>
        <w:t xml:space="preserve">će </w:t>
      </w:r>
      <w:r w:rsidRPr="006934ED">
        <w:rPr>
          <w:rFonts w:hAnsi="Times New Roman" w:ascii="Times New Roman"/>
          <w:sz w:val="24"/>
        </w:rPr>
        <w:t>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457093" w:rsidP="00BC429A" w:rsidR="00CE4D3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Ako kupac  ne položi kupovinu u roku i iznosu kako je to određeno toč. II. ovog rješenja, nekretnina će se dosuditi kupcima koji su ponudili nižu cijenu, redom prema veličini cijene koju su ponudili i to</w:t>
      </w:r>
      <w:r w:rsidR="00925FAE">
        <w:rPr>
          <w:rFonts w:hAnsi="Times New Roman" w:ascii="Times New Roman"/>
          <w:sz w:val="24"/>
        </w:rPr>
        <w:t xml:space="preserve">: Hidrostres d.o.o. Zagreb, </w:t>
      </w:r>
      <w:r w:rsidR="00C333A4">
        <w:rPr>
          <w:rFonts w:hAnsi="Times New Roman" w:ascii="Times New Roman"/>
          <w:sz w:val="24"/>
        </w:rPr>
        <w:t>Gradišćanska ulica 22.</w:t>
      </w:r>
    </w:p>
    <w:p w:rsidRDefault="00BC429A" w:rsidP="00BC429A" w:rsidR="00BC429A" w:rsidRPr="006934ED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>za prodaju nekretnina stečajnog dužnika 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 xml:space="preserve">o je </w:t>
      </w:r>
      <w:r w:rsidR="00C333A4">
        <w:rPr>
          <w:rFonts w:hAnsi="Times New Roman" w:ascii="Times New Roman"/>
          <w:sz w:val="24"/>
        </w:rPr>
        <w:t xml:space="preserve">razlučni vjerovnik kao </w:t>
      </w:r>
      <w:r w:rsidR="00457093" w:rsidRPr="006934ED">
        <w:rPr>
          <w:rFonts w:hAnsi="Times New Roman" w:ascii="Times New Roman"/>
          <w:sz w:val="24"/>
        </w:rPr>
        <w:t>kupac</w:t>
      </w:r>
      <w:r w:rsidR="00C333A4">
        <w:rPr>
          <w:rFonts w:hAnsi="Times New Roman" w:ascii="Times New Roman"/>
          <w:sz w:val="24"/>
        </w:rPr>
        <w:t xml:space="preserve"> B2 kapital d.o.o.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="001D52CD" w:rsidRPr="006934ED">
        <w:rPr>
          <w:rFonts w:hAnsi="Times New Roman" w:ascii="Times New Roman"/>
          <w:sz w:val="24"/>
        </w:rPr>
        <w:t xml:space="preserve"> u visini od </w:t>
      </w:r>
      <w:r w:rsidR="00C333A4">
        <w:rPr>
          <w:rFonts w:hAnsi="Times New Roman" w:ascii="Times New Roman"/>
          <w:sz w:val="24"/>
        </w:rPr>
        <w:t>260.000,00</w:t>
      </w:r>
      <w:r w:rsidR="001D52CD" w:rsidRPr="006934ED">
        <w:rPr>
          <w:rFonts w:hAnsi="Times New Roman" w:ascii="Times New Roman"/>
          <w:sz w:val="24"/>
        </w:rPr>
        <w:t xml:space="preserve"> kuna,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te je 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</w:t>
      </w:r>
      <w:r w:rsidR="00145E56">
        <w:rPr>
          <w:rFonts w:hAnsi="Times New Roman" w:ascii="Times New Roman"/>
          <w:sz w:val="24"/>
        </w:rPr>
        <w:t xml:space="preserve"> i II.</w:t>
      </w:r>
      <w:r w:rsidRPr="006934ED">
        <w:rPr>
          <w:rFonts w:hAnsi="Times New Roman" w:ascii="Times New Roman"/>
          <w:sz w:val="24"/>
        </w:rPr>
        <w:t xml:space="preserve"> izreke.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Odluka u toč. I</w:t>
      </w:r>
      <w:r w:rsidR="00145E56">
        <w:rPr>
          <w:rFonts w:hAnsi="Times New Roman" w:ascii="Times New Roman"/>
          <w:sz w:val="24"/>
        </w:rPr>
        <w:t>I</w:t>
      </w:r>
      <w:r w:rsidRPr="006934ED">
        <w:rPr>
          <w:rFonts w:hAnsi="Times New Roman" w:ascii="Times New Roman"/>
          <w:sz w:val="24"/>
        </w:rPr>
        <w:t>I. - VII.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3E4384" w:rsidP="00310AAD" w:rsidR="003E4384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241E39">
        <w:rPr>
          <w:rFonts w:hAnsi="Times New Roman" w:ascii="Times New Roman"/>
          <w:sz w:val="24"/>
        </w:rPr>
        <w:t>14. ožujka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241E39">
        <w:rPr>
          <w:rFonts w:hAnsi="Times New Roman" w:ascii="Times New Roman"/>
          <w:sz w:val="24"/>
        </w:rPr>
        <w:t>8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EF76B0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EF76B0" w:rsidP="00310AAD" w:rsidR="00AA32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EF76B0" w:rsidP="00310AAD" w:rsidR="00EF76B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310AAD" w:rsidP="00310AAD" w:rsidR="00310AAD" w:rsidRPr="00EF76B0">
      <w:pPr>
        <w:rPr>
          <w:rFonts w:hAnsi="Times New Roman" w:ascii="Times New Roman"/>
          <w:color w:themeColor="background1" w:val="FFFFFF"/>
          <w:sz w:val="24"/>
        </w:rPr>
      </w:pPr>
      <w:r w:rsidRPr="00EF76B0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310AAD" w:rsidRPr="00EF76B0">
      <w:pPr>
        <w:rPr>
          <w:rFonts w:hAnsi="Times New Roman" w:ascii="Times New Roman"/>
          <w:color w:themeColor="background1" w:val="FFFFFF"/>
          <w:sz w:val="24"/>
        </w:rPr>
      </w:pPr>
      <w:r w:rsidRPr="00EF76B0">
        <w:rPr>
          <w:rFonts w:hAnsi="Times New Roman" w:ascii="Times New Roman"/>
          <w:color w:themeColor="background1" w:val="FFFFFF"/>
          <w:sz w:val="24"/>
        </w:rPr>
        <w:t>1</w:t>
      </w:r>
      <w:r w:rsidR="00310AAD" w:rsidRPr="00EF76B0">
        <w:rPr>
          <w:rFonts w:hAnsi="Times New Roman" w:ascii="Times New Roman"/>
          <w:color w:themeColor="background1" w:val="FFFFFF"/>
          <w:sz w:val="24"/>
        </w:rPr>
        <w:t>. Oglasna ploča</w:t>
      </w:r>
      <w:r w:rsidR="009D1A62" w:rsidRPr="00EF76B0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EF76B0">
        <w:rPr>
          <w:rFonts w:hAnsi="Times New Roman" w:ascii="Times New Roman"/>
          <w:color w:themeColor="background1" w:val="FFFFFF"/>
          <w:sz w:val="24"/>
        </w:rPr>
        <w:t>ovdje</w:t>
      </w:r>
    </w:p>
    <w:p w:rsidRDefault="006934ED" w:rsidP="00310AAD" w:rsidR="00310AAD" w:rsidRPr="00EF76B0">
      <w:pPr>
        <w:rPr>
          <w:rFonts w:hAnsi="Times New Roman" w:ascii="Times New Roman"/>
          <w:color w:themeColor="background1" w:val="FFFFFF"/>
          <w:sz w:val="24"/>
        </w:rPr>
      </w:pPr>
      <w:r w:rsidRPr="00EF76B0">
        <w:rPr>
          <w:rFonts w:hAnsi="Times New Roman" w:ascii="Times New Roman"/>
          <w:color w:themeColor="background1" w:val="FFFFFF"/>
          <w:sz w:val="24"/>
        </w:rPr>
        <w:t>2. Kupcu</w:t>
      </w:r>
    </w:p>
    <w:p w:rsidRDefault="009D1A62" w:rsidP="00310AAD" w:rsidR="009D1A62" w:rsidRPr="00EF76B0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EF76B0">
      <w:pPr>
        <w:rPr>
          <w:rFonts w:hAnsi="Times New Roman" w:ascii="Times New Roman"/>
          <w:color w:themeColor="background1" w:val="FFFFFF"/>
          <w:sz w:val="24"/>
        </w:rPr>
      </w:pPr>
      <w:r w:rsidRPr="00EF76B0">
        <w:rPr>
          <w:rFonts w:hAnsi="Times New Roman" w:ascii="Times New Roman"/>
          <w:color w:themeColor="background1" w:val="FFFFFF"/>
          <w:sz w:val="24"/>
        </w:rPr>
        <w:t>NK:</w:t>
      </w:r>
    </w:p>
    <w:p w:rsidRDefault="009D1A62" w:rsidP="00310AAD" w:rsidR="009D1A62" w:rsidRPr="00EF76B0">
      <w:pPr>
        <w:rPr>
          <w:rFonts w:hAnsi="Times New Roman" w:ascii="Times New Roman"/>
          <w:color w:themeColor="background1" w:val="FFFFFF"/>
          <w:sz w:val="24"/>
        </w:rPr>
      </w:pPr>
      <w:r w:rsidRPr="00EF76B0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9D1A62" w:rsidP="00310AAD" w:rsidR="009D1A62" w:rsidRPr="00EF76B0">
      <w:pPr>
        <w:rPr>
          <w:rFonts w:hAnsi="Times New Roman" w:ascii="Times New Roman"/>
          <w:color w:themeColor="background1" w:val="FFFFFF"/>
          <w:sz w:val="24"/>
        </w:rPr>
      </w:pPr>
      <w:r w:rsidRPr="00EF76B0">
        <w:rPr>
          <w:rFonts w:hAnsi="Times New Roman" w:ascii="Times New Roman"/>
          <w:color w:themeColor="background1" w:val="FFFFFF"/>
          <w:sz w:val="24"/>
        </w:rPr>
        <w:t>2. Kal. 15 d.</w:t>
      </w:r>
    </w:p>
    <w:p w:rsidRDefault="009D1A62" w:rsidP="00310AAD" w:rsidR="009D1A62" w:rsidRPr="00EF76B0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EF76B0">
      <w:pPr>
        <w:rPr>
          <w:rFonts w:hAnsi="Times New Roman" w:ascii="Times New Roman"/>
          <w:color w:themeColor="background1" w:val="FFFFFF"/>
          <w:sz w:val="24"/>
        </w:rPr>
      </w:pPr>
      <w:r w:rsidRPr="00EF76B0">
        <w:rPr>
          <w:rFonts w:hAnsi="Times New Roman" w:ascii="Times New Roman"/>
          <w:color w:themeColor="background1" w:val="FFFFFF"/>
          <w:sz w:val="24"/>
        </w:rPr>
        <w:t xml:space="preserve">            Z, </w:t>
      </w:r>
      <w:r w:rsidRPr="00EF76B0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EF76B0">
        <w:rPr>
          <w:rFonts w:hAnsi="Times New Roman" w:ascii="Times New Roman"/>
          <w:color w:themeColor="background1" w:val="FFFFFF"/>
          <w:sz w:val="24"/>
        </w:rPr>
        <w:instrText xml:space="preserve"> TIME \@ "dd.MM.yy" </w:instrText>
      </w:r>
      <w:r w:rsidRPr="00EF76B0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B162BC">
        <w:rPr>
          <w:rFonts w:hAnsi="Times New Roman" w:ascii="Times New Roman"/>
          <w:noProof/>
          <w:color w:themeColor="background1" w:val="FFFFFF"/>
          <w:sz w:val="24"/>
        </w:rPr>
        <w:t>16.03.18</w:t>
      </w:r>
      <w:r w:rsidRPr="00EF76B0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EF76B0">
        <w:rPr>
          <w:rFonts w:hAnsi="Times New Roman" w:ascii="Times New Roman"/>
          <w:color w:themeColor="background1" w:val="FFFFFF"/>
          <w:sz w:val="24"/>
        </w:rPr>
        <w:t>.    Sudac:</w:t>
      </w:r>
    </w:p>
    <w:sectPr w:rsidSect="006934ED" w:rsidR="009D1A62" w:rsidRPr="00EF76B0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16C" w:rsidR="00D4616C">
      <w:r>
        <w:separator/>
      </w:r>
    </w:p>
  </w:endnote>
  <w:endnote w:id="0" w:type="continuationSeparator">
    <w:p w:rsidRDefault="00D4616C" w:rsidR="00D461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16C" w:rsidR="00D4616C">
      <w:r>
        <w:separator/>
      </w:r>
    </w:p>
  </w:footnote>
  <w:footnote w:id="0" w:type="continuationSeparator">
    <w:p w:rsidRDefault="00D4616C" w:rsidR="00D461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B162BC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C333A4">
      <w:rPr>
        <w:rFonts w:hAnsi="Times New Roman" w:ascii="Times New Roman"/>
        <w:szCs w:val="22"/>
      </w:rPr>
      <w:t>629/15</w:t>
    </w:r>
    <w:r w:rsidR="00EF76B0">
      <w:rPr>
        <w:rFonts w:hAnsi="Times New Roman" w:ascii="Times New Roman"/>
        <w:szCs w:val="22"/>
      </w:rPr>
      <w:t>-316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2AB5939"/>
    <w:multiLevelType w:val="hybridMultilevel"/>
    <w:tmpl w:val="FA2C02B8"/>
    <w:lvl w:tplc="9CC01C7A" w:ilvl="0">
      <w:start w:val="1"/>
      <w:numFmt w:val="upp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4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3"/>
  </w:num>
  <w:num w:numId="8">
    <w:abstractNumId w:val="19"/>
  </w:num>
  <w:num w:numId="9">
    <w:abstractNumId w:val="0"/>
  </w:num>
  <w:num w:numId="10">
    <w:abstractNumId w:val="22"/>
  </w:num>
  <w:num w:numId="11">
    <w:abstractNumId w:val="15"/>
  </w:num>
  <w:num w:numId="12">
    <w:abstractNumId w:val="9"/>
  </w:num>
  <w:num w:numId="13">
    <w:abstractNumId w:val="14"/>
  </w:num>
  <w:num w:numId="14">
    <w:abstractNumId w:val="21"/>
  </w:num>
  <w:num w:numId="15">
    <w:abstractNumId w:val="16"/>
  </w:num>
  <w:num w:numId="16">
    <w:abstractNumId w:val="6"/>
  </w:num>
  <w:num w:numId="17">
    <w:abstractNumId w:val="3"/>
  </w:num>
  <w:num w:numId="18">
    <w:abstractNumId w:val="2"/>
  </w:num>
  <w:num w:numId="19">
    <w:abstractNumId w:val="17"/>
  </w:num>
  <w:num w:numId="20">
    <w:abstractNumId w:val="12"/>
  </w:num>
  <w:num w:numId="21">
    <w:abstractNumId w:val="18"/>
  </w:num>
  <w:num w:numId="22">
    <w:abstractNumId w:val="10"/>
  </w:num>
  <w:num w:numId="2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989"/>
    <w:rsid w:val="00001B5A"/>
    <w:rsid w:val="000127F5"/>
    <w:rsid w:val="0001639B"/>
    <w:rsid w:val="00037791"/>
    <w:rsid w:val="00062DD1"/>
    <w:rsid w:val="00070CB4"/>
    <w:rsid w:val="000764D8"/>
    <w:rsid w:val="000A046A"/>
    <w:rsid w:val="000A2192"/>
    <w:rsid w:val="000A5A68"/>
    <w:rsid w:val="000D010B"/>
    <w:rsid w:val="000E07CC"/>
    <w:rsid w:val="0010635B"/>
    <w:rsid w:val="001165B7"/>
    <w:rsid w:val="001241C1"/>
    <w:rsid w:val="00145E56"/>
    <w:rsid w:val="00153260"/>
    <w:rsid w:val="00164FDA"/>
    <w:rsid w:val="00177A30"/>
    <w:rsid w:val="001D353A"/>
    <w:rsid w:val="001D52CD"/>
    <w:rsid w:val="001E575C"/>
    <w:rsid w:val="00210D63"/>
    <w:rsid w:val="00241E39"/>
    <w:rsid w:val="0024257C"/>
    <w:rsid w:val="00296403"/>
    <w:rsid w:val="002B2A2A"/>
    <w:rsid w:val="002C1105"/>
    <w:rsid w:val="002D0808"/>
    <w:rsid w:val="002E53CF"/>
    <w:rsid w:val="00310AAD"/>
    <w:rsid w:val="00317346"/>
    <w:rsid w:val="00317DF9"/>
    <w:rsid w:val="00334965"/>
    <w:rsid w:val="003362FF"/>
    <w:rsid w:val="00337EE1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F4D02"/>
    <w:rsid w:val="005054F0"/>
    <w:rsid w:val="005419C8"/>
    <w:rsid w:val="0057341F"/>
    <w:rsid w:val="00593FFA"/>
    <w:rsid w:val="005A4811"/>
    <w:rsid w:val="005B00EE"/>
    <w:rsid w:val="006008F9"/>
    <w:rsid w:val="00642359"/>
    <w:rsid w:val="006669E4"/>
    <w:rsid w:val="006934ED"/>
    <w:rsid w:val="006B72D9"/>
    <w:rsid w:val="006C0F1C"/>
    <w:rsid w:val="006E1347"/>
    <w:rsid w:val="006E52BB"/>
    <w:rsid w:val="0070227B"/>
    <w:rsid w:val="007160D0"/>
    <w:rsid w:val="00736971"/>
    <w:rsid w:val="00766989"/>
    <w:rsid w:val="007B75AF"/>
    <w:rsid w:val="007D7683"/>
    <w:rsid w:val="007E0A65"/>
    <w:rsid w:val="007E3B92"/>
    <w:rsid w:val="007F048E"/>
    <w:rsid w:val="008217D5"/>
    <w:rsid w:val="008A516D"/>
    <w:rsid w:val="008B5D0E"/>
    <w:rsid w:val="008B6BCE"/>
    <w:rsid w:val="008C4232"/>
    <w:rsid w:val="008F7361"/>
    <w:rsid w:val="00925FAE"/>
    <w:rsid w:val="00940327"/>
    <w:rsid w:val="009509F6"/>
    <w:rsid w:val="00957E52"/>
    <w:rsid w:val="00971D49"/>
    <w:rsid w:val="009723DF"/>
    <w:rsid w:val="00973546"/>
    <w:rsid w:val="00982ABB"/>
    <w:rsid w:val="00982F5C"/>
    <w:rsid w:val="009D1A62"/>
    <w:rsid w:val="009E1C85"/>
    <w:rsid w:val="009F6435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B162BC"/>
    <w:rsid w:val="00B21FF0"/>
    <w:rsid w:val="00B31B82"/>
    <w:rsid w:val="00B33100"/>
    <w:rsid w:val="00B36118"/>
    <w:rsid w:val="00B51485"/>
    <w:rsid w:val="00B52117"/>
    <w:rsid w:val="00B54682"/>
    <w:rsid w:val="00B5633F"/>
    <w:rsid w:val="00B77BA2"/>
    <w:rsid w:val="00BC429A"/>
    <w:rsid w:val="00BF6D58"/>
    <w:rsid w:val="00C03A19"/>
    <w:rsid w:val="00C172D4"/>
    <w:rsid w:val="00C2297B"/>
    <w:rsid w:val="00C32C1D"/>
    <w:rsid w:val="00C333A4"/>
    <w:rsid w:val="00C40290"/>
    <w:rsid w:val="00C43637"/>
    <w:rsid w:val="00C531B2"/>
    <w:rsid w:val="00C74832"/>
    <w:rsid w:val="00C93F35"/>
    <w:rsid w:val="00CE4D39"/>
    <w:rsid w:val="00CF419D"/>
    <w:rsid w:val="00CF57A2"/>
    <w:rsid w:val="00D07094"/>
    <w:rsid w:val="00D138CB"/>
    <w:rsid w:val="00D4616C"/>
    <w:rsid w:val="00D54DB0"/>
    <w:rsid w:val="00D706E1"/>
    <w:rsid w:val="00DB5644"/>
    <w:rsid w:val="00DE3115"/>
    <w:rsid w:val="00E066CE"/>
    <w:rsid w:val="00E076E3"/>
    <w:rsid w:val="00E11319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D3B86"/>
    <w:rsid w:val="00EF42CF"/>
    <w:rsid w:val="00EF5E97"/>
    <w:rsid w:val="00EF76B0"/>
    <w:rsid w:val="00F04195"/>
    <w:rsid w:val="00F14B88"/>
    <w:rsid w:val="00F21892"/>
    <w:rsid w:val="00F35635"/>
    <w:rsid w:val="00F46AB7"/>
    <w:rsid w:val="00F478FA"/>
    <w:rsid w:val="00F61A18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62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2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2B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2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2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62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2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2B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2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2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1-6. dio spisa u ref.
 7. i 8. u kal.</izvorni_sadrzaj>
    <derivirana_varijabla naziv="DomainObject.Predmet.Opis_1">1-6. dio spisa u ref.
 7. i 8.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501</properties:Words>
  <properties:Characters>2446</properties:Characters>
  <properties:Lines>75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3093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2018-03-16T10:17:00Z</dcterms:created>
  <dc:creator>MK</dc:creator>
  <cp:lastModifiedBy>Sonja Pilić</cp:lastModifiedBy>
  <cp:lastPrinted>2018-03-16T10:28:00Z</cp:lastPrinted>
  <dcterms:modified xmlns:xsi="http://www.w3.org/2001/XMLSchema-instance" xsi:type="dcterms:W3CDTF">2018-03-16T10:32:00Z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(Rj. o dosudi - čkbr. 7807 - B2 kapital.docx)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