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b4f7" w14:paraId="b6db4f7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535943" w:rsidP="00535943" w:rsidR="00DF3F46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EKO-MT j.d.o.o., OIB: 02154827124 sa sjedištem u Ruđera Boškovića 7, 42000 Hrašćica, dana 31. kolovoza 2017.,</w:t>
      </w:r>
    </w:p>
    <w:p w:rsidRDefault="00535943" w:rsidP="00535943" w:rsidR="00535943">
      <w:pPr>
        <w:spacing w:lineRule="auto" w:line="240" w:after="0"/>
        <w:ind w:firstLine="708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535943">
        <w:t>EKO-MT j.d.o.o., OIB: 02154827124 sa sjedištem u Ruđera Boškovića 7, 42000 Hrašćica</w:t>
      </w:r>
      <w:r w:rsidR="006341C8">
        <w:t xml:space="preserve">, </w:t>
      </w:r>
      <w:r>
        <w:t>s danom</w:t>
      </w:r>
      <w:r w:rsidR="008B3F75">
        <w:t xml:space="preserve"> </w:t>
      </w:r>
      <w:r w:rsidR="00535943">
        <w:t>31</w:t>
      </w:r>
      <w:r>
        <w:t xml:space="preserve">. </w:t>
      </w:r>
      <w:r w:rsidR="006341C8">
        <w:t>kolovoza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F36B83">
      <w:pPr>
        <w:spacing w:lineRule="auto" w:line="240" w:after="0"/>
        <w:jc w:val="both"/>
      </w:pPr>
      <w:r w:rsidRPr="0008769F">
        <w:tab/>
      </w:r>
      <w:r w:rsidR="0042209F" w:rsidRPr="00C44934">
        <w:t xml:space="preserve">II Za stečajnog upravitelja imenuje se </w:t>
      </w:r>
      <w:r w:rsidR="00535943">
        <w:t>Igor Lukačić iz Zagreba, VII. Požarinje 2A</w:t>
      </w:r>
      <w:r w:rsidR="00890CCC">
        <w:t xml:space="preserve">, OIB: </w:t>
      </w:r>
      <w:r w:rsidR="00535943">
        <w:t>30664221643.</w:t>
      </w:r>
    </w:p>
    <w:p w:rsidRDefault="00535943" w:rsidP="004655EA" w:rsidR="0053594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535943">
        <w:t>EKO-MT j.d.o.o., OIB: 02154827124 sa sjedištem u Ruđera Boškovića 7, 42000 Hrašćica.</w:t>
      </w:r>
    </w:p>
    <w:p w:rsidRDefault="006341C8" w:rsidP="004655EA" w:rsidR="006341C8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  <w:r w:rsidR="006341C8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535943">
        <w:t>EKO-MT j.d.o.o., OIB: 02154827124 sa sjedištem u Ruđera Boškovića 7, 42000 Hrašćica</w:t>
      </w:r>
      <w:r w:rsidR="00890CCC">
        <w:t xml:space="preserve">, </w:t>
      </w:r>
      <w:r w:rsidR="00512337">
        <w:t>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6341C8">
        <w:t xml:space="preserve">Predlagatelj je </w:t>
      </w:r>
      <w:r w:rsidR="00535943">
        <w:t>3.3</w:t>
      </w:r>
      <w:r w:rsidR="00890CCC">
        <w:t>.2016.</w:t>
      </w:r>
      <w:r w:rsidR="00F3222E">
        <w:t xml:space="preserve"> podnio ovome sudu prijedlog za otvaranje stečajnog postupka nad dužnik</w:t>
      </w:r>
      <w:r w:rsidR="006341C8">
        <w:t xml:space="preserve">om, navodeći da dužnik na dan </w:t>
      </w:r>
      <w:r w:rsidR="00535943">
        <w:t>1.9.2015</w:t>
      </w:r>
      <w:r w:rsidR="00890CCC">
        <w:t>.</w:t>
      </w:r>
      <w:r w:rsidR="00F3222E">
        <w:t xml:space="preserve"> ima evidentirane neizvršene osnove za plaćanje u ukupnom iznosu od </w:t>
      </w:r>
      <w:r w:rsidR="00535943">
        <w:t>26.263,90</w:t>
      </w:r>
      <w:r w:rsidR="00890CCC">
        <w:t xml:space="preserve"> kn.</w:t>
      </w:r>
      <w:r w:rsidR="00F3222E">
        <w:t xml:space="preserve">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535943">
        <w:t>348/16-4</w:t>
      </w:r>
      <w:r>
        <w:t xml:space="preserve">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535943">
        <w:t>348/16-22</w:t>
      </w:r>
      <w:r w:rsidR="00DF3F46">
        <w:t xml:space="preserve"> od </w:t>
      </w:r>
      <w:r w:rsidR="00535943">
        <w:t>19.1</w:t>
      </w:r>
      <w:r w:rsidR="006341C8">
        <w:t>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535943">
        <w:t>31</w:t>
      </w:r>
      <w:r>
        <w:t>.</w:t>
      </w:r>
      <w:r w:rsidR="006A3220">
        <w:t xml:space="preserve"> </w:t>
      </w:r>
      <w:r w:rsidR="006341C8">
        <w:t>kolovoza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11563F" w:rsidR="00A640C6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11563F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535943" w:rsidP="0091204E" w:rsidR="00535943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Financijska agencija</w:t>
      </w:r>
      <w:r w:rsidR="00535943">
        <w:t>,</w:t>
      </w:r>
      <w:r w:rsidRPr="006B7FA7">
        <w:t xml:space="preserve"> </w:t>
      </w:r>
      <w:r w:rsidR="00DB4AE2" w:rsidRPr="006B7FA7">
        <w:t>Augusta Cesarca 2, Varaždin</w:t>
      </w:r>
    </w:p>
    <w:p w:rsidRDefault="006B7FA7" w:rsidP="005F330C" w:rsidR="00535943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C44934">
        <w:t xml:space="preserve">Stečajni upravitelj </w:t>
      </w:r>
      <w:r w:rsidR="00535943">
        <w:t>Igor Lukačić iz Zagreba</w:t>
      </w:r>
    </w:p>
    <w:p w:rsidRDefault="00535943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dužnik EKO-MT j.d.o.o., OIB: 02154827124 sa sjedištem u Ruđera Boškovića 7, 42000 Hrašćica</w:t>
      </w:r>
      <w:r w:rsidR="006341C8">
        <w:t>, putem e-Oglasne ploče suda</w:t>
      </w:r>
      <w:r w:rsidR="00890CCC">
        <w:t xml:space="preserve">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  <w:r w:rsidR="00535943">
        <w:t xml:space="preserve"> 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Područni ured </w:t>
      </w:r>
      <w:r w:rsidR="00535943">
        <w:t>Varaždin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0F2" w:rsidP="00B92760" w:rsidR="001860F2">
      <w:pPr>
        <w:spacing w:lineRule="auto" w:line="240" w:after="0"/>
      </w:pPr>
      <w:r>
        <w:separator/>
      </w:r>
    </w:p>
  </w:endnote>
  <w:endnote w:id="0" w:type="continuationSeparator">
    <w:p w:rsidRDefault="001860F2" w:rsidP="00B92760" w:rsidR="001860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0F2" w:rsidP="00B92760" w:rsidR="001860F2">
      <w:pPr>
        <w:spacing w:lineRule="auto" w:line="240" w:after="0"/>
      </w:pPr>
      <w:r>
        <w:separator/>
      </w:r>
    </w:p>
  </w:footnote>
  <w:footnote w:id="0" w:type="continuationSeparator">
    <w:p w:rsidRDefault="001860F2" w:rsidP="00B92760" w:rsidR="001860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63F">
          <w:rPr>
            <w:noProof/>
          </w:rPr>
          <w:t>2</w:t>
        </w:r>
        <w:r>
          <w:fldChar w:fldCharType="end"/>
        </w:r>
      </w:p>
    </w:sdtContent>
  </w:sdt>
  <w:p w:rsidRDefault="00535943" w:rsidP="00535943" w:rsidR="00B92760">
    <w:pPr>
      <w:jc w:val="right"/>
    </w:pPr>
    <w:r>
      <w:t>Poslovni broj: 2 St-348/16-23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535943">
      <w:t>348/16-23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1563F"/>
    <w:rsid w:val="00134F62"/>
    <w:rsid w:val="001350AD"/>
    <w:rsid w:val="0014287D"/>
    <w:rsid w:val="001456F8"/>
    <w:rsid w:val="001860F2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5943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2177"/>
    <w:rsid w:val="00623878"/>
    <w:rsid w:val="006341C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0CCC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2CF7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EKO-MT j.d.o.o. za trgovinu, proizvodnju i usluge</izvorni_sadrzaj>
    <derivirana_varijabla naziv="DomainObject.Predmet.ProtustrankaFormated_1">  EKO-MT j.d.o.o. za trgovinu, proizvodnju i usluge</derivirana_varijabla>
  </DomainObject.Predmet.ProtustrankaFormated>
  <DomainObject.Predmet.ProtustrankaFormatedOIB>
    <izvorni_sadrzaj>  EKO-MT j.d.o.o. za trgovinu, proizvodnju i usluge, OIB 02154827124</izvorni_sadrzaj>
    <derivirana_varijabla naziv="DomainObject.Predmet.ProtustrankaFormatedOIB_1">  EKO-MT j.d.o.o. za trgovinu, proizvodnju i usluge, OIB 02154827124</derivirana_varijabla>
  </DomainObject.Predmet.ProtustrankaFormatedOIB>
  <DomainObject.Predmet.ProtustrankaFormatedWithAdress>
    <izvorni_sadrzaj> EKO-MT j.d.o.o. za trgovinu, proizvodnju i usluge, Ruđera Boškovića 7, 42000 Hrašćica</izvorni_sadrzaj>
    <derivirana_varijabla naziv="DomainObject.Predmet.ProtustrankaFormatedWithAdress_1"> EKO-MT j.d.o.o. za trgovinu, proizvodnju i usluge, Ruđera Boškovića 7, 42000 Hrašćica</derivirana_varijabla>
  </DomainObject.Predmet.ProtustrankaFormatedWithAdress>
  <DomainObject.Predmet.ProtustrankaFormatedWithAdressOIB>
    <izvorni_sadrzaj> EKO-MT j.d.o.o. za trgovinu, proizvodnju i usluge, OIB 02154827124, Ruđera Boškovića 7, 42000 Hrašćica</izvorni_sadrzaj>
    <derivirana_varijabla naziv="DomainObject.Predmet.ProtustrankaFormatedWithAdressOIB_1"> EKO-MT j.d.o.o. za trgovinu, proizvodnju i usluge, OIB 02154827124, Ruđera Boškovića 7, 42000 Hrašćica</derivirana_varijabla>
  </DomainObject.Predmet.ProtustrankaFormatedWithAdressOIB>
  <DomainObject.Predmet.ProtustrankaWithAdress>
    <izvorni_sadrzaj>EKO-MT j.d.o.o. za trgovinu, proizvodnju i usluge Ruđera Boškovića 7, 42000 Hrašćica</izvorni_sadrzaj>
    <derivirana_varijabla naziv="DomainObject.Predmet.ProtustrankaWithAdress_1">EKO-MT j.d.o.o. za trgovinu, proizvodnju i usluge Ruđera Boškovića 7, 42000 Hrašćica</derivirana_varijabla>
  </DomainObject.Predmet.ProtustrankaWithAdress>
  <DomainObject.Predmet.ProtustrankaWithAdressOIB>
    <izvorni_sadrzaj>EKO-MT j.d.o.o. za trgovinu, proizvodnju i usluge, OIB 02154827124, Ruđera Boškovića 7, 42000 Hrašćica</izvorni_sadrzaj>
    <derivirana_varijabla naziv="DomainObject.Predmet.ProtustrankaWithAdressOIB_1">EKO-MT j.d.o.o. za trgovinu, proizvodnju i usluge, OIB 02154827124, Ruđera Boškovića 7, 42000 Hrašćica</derivirana_varijabla>
  </DomainObject.Predmet.ProtustrankaWithAdressOIB>
  <DomainObject.Predmet.ProtustrankaNazivFormated>
    <izvorni_sadrzaj>EKO-MT j.d.o.o. za trgovinu, proizvodnju i usluge</izvorni_sadrzaj>
    <derivirana_varijabla naziv="DomainObject.Predmet.ProtustrankaNazivFormated_1">EKO-MT j.d.o.o. za trgovinu, proizvodnju i usluge</derivirana_varijabla>
  </DomainObject.Predmet.ProtustrankaNazivFormated>
  <DomainObject.Predmet.ProtustrankaNazivFormatedOIB>
    <izvorni_sadrzaj>EKO-MT j.d.o.o. za trgovinu, proizvodnju i usluge, OIB 02154827124</izvorni_sadrzaj>
    <derivirana_varijabla naziv="DomainObject.Predmet.ProtustrankaNazivFormatedOIB_1">EKO-MT j.d.o.o. za trgovinu, proizvodnju i usluge, OIB 02154827124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26263.90</izvorni_sadrzaj>
    <derivirana_varijabla naziv="DomainObject.Predmet.TrenutnaVrijednost_1">26263.90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EKO-MT j.d.o.o. za trgovinu, proizvodnju i usluge</item>
    </izvorni_sadrzaj>
    <derivirana_varijabla naziv="DomainObject.Predmet.ProtuStrankaListFormated_1">
      <item>EKO-MT j.d.o.o. za trgovinu, proizvodnju i usluge</item>
    </derivirana_varijabla>
  </DomainObject.Predmet.ProtuStrankaListFormated>
  <DomainObject.Predmet.ProtuStrankaListFormatedOIB>
    <izvorni_sadrzaj>
      <item>EKO-MT j.d.o.o. za trgovinu, proizvodnju i usluge, OIB 02154827124</item>
    </izvorni_sadrzaj>
    <derivirana_varijabla naziv="DomainObject.Predmet.ProtuStrankaListFormatedOIB_1">
      <item>EKO-MT j.d.o.o. za trgovinu, proizvodnju i usluge, OIB 02154827124</item>
    </derivirana_varijabla>
  </DomainObject.Predmet.ProtuStrankaListFormatedOIB>
  <DomainObject.Predmet.ProtuStrankaListFormatedWithAdress>
    <izvorni_sadrzaj>
      <item>EKO-MT j.d.o.o. za trgovinu, proizvodnju i usluge, Ruđera Boškovića 7, 42000 Hrašćica</item>
    </izvorni_sadrzaj>
    <derivirana_varijabla naziv="DomainObject.Predmet.ProtuStrankaListFormatedWithAdress_1">
      <item>EKO-MT j.d.o.o. za trgovinu, proizvodnju i usluge, Ruđera Boškovića 7, 42000 Hrašćica</item>
    </derivirana_varijabla>
  </DomainObject.Predmet.ProtuStrankaListFormatedWithAdress>
  <DomainObject.Predmet.ProtuStrankaListFormatedWithAdressOIB>
    <izvorni_sadrzaj>
      <item>EKO-MT j.d.o.o. za trgovinu, proizvodnju i usluge, OIB 02154827124, Ruđera Boškovića 7, 42000 Hrašćica</item>
    </izvorni_sadrzaj>
    <derivirana_varijabla naziv="DomainObject.Predmet.ProtuStrankaListFormatedWithAdressOIB_1">
      <item>EKO-MT j.d.o.o. za trgovinu, proizvodnju i usluge, OIB 02154827124, Ruđera Boškovića 7, 42000 Hrašćica</item>
    </derivirana_varijabla>
  </DomainObject.Predmet.ProtuStrankaListFormatedWithAdressOIB>
  <DomainObject.Predmet.ProtuStrankaListNazivFormated>
    <izvorni_sadrzaj>
      <item>EKO-MT j.d.o.o. za trgovinu, proizvodnju i usluge</item>
    </izvorni_sadrzaj>
    <derivirana_varijabla naziv="DomainObject.Predmet.ProtuStrankaListNazivFormated_1">
      <item>EKO-MT j.d.o.o. za trgovinu, proizvodnju i usluge</item>
    </derivirana_varijabla>
  </DomainObject.Predmet.ProtuStrankaListNazivFormated>
  <DomainObject.Predmet.ProtuStrankaListNazivFormatedOIB>
    <izvorni_sadrzaj>
      <item>EKO-MT j.d.o.o. za trgovinu, proizvodnju i usluge, OIB 02154827124</item>
    </izvorni_sadrzaj>
    <derivirana_varijabla naziv="DomainObject.Predmet.ProtuStrankaListNazivFormatedOIB_1">
      <item>EKO-MT j.d.o.o. za trgovinu, proizvodnju i usluge, OIB 02154827124</item>
    </derivirana_varijabla>
  </DomainObject.Predmet.ProtuStrankaListNazivFormatedOIB>
  <DomainObject.Predmet.OstaliListFormated>
    <izvorni_sadrzaj>
      <item>Sudski registar</item>
      <item>Siniša Lakatoš</item>
    </izvorni_sadrzaj>
    <derivirana_varijabla naziv="DomainObject.Predmet.OstaliListFormated_1">
      <item>Sudski registar</item>
      <item>Siniša Lakatoš</item>
    </derivirana_varijabla>
  </DomainObject.Predmet.OstaliListFormated>
  <DomainObject.Predmet.OstaliListFormatedOIB>
    <izvorni_sadrzaj>
      <item>Sudski registar</item>
      <item>Siniša Lakatoš, OIB 54552587594</item>
    </izvorni_sadrzaj>
    <derivirana_varijabla naziv="DomainObject.Predmet.OstaliListFormatedOIB_1">
      <item>Sudski registar</item>
      <item>Siniša Lakatoš, OIB 54552587594</item>
    </derivirana_varijabla>
  </DomainObject.Predmet.OstaliListFormatedOIB>
  <DomainObject.Predmet.OstaliListFormatedWithAdress>
    <izvorni_sadrzaj>
      <item>Sudski registar</item>
      <item>Siniša Lakatoš, Ruđera Boškovića 7, 42000 Hrašćica</item>
    </izvorni_sadrzaj>
    <derivirana_varijabla naziv="DomainObject.Predmet.OstaliListFormatedWithAdress_1">
      <item>Sudski registar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Lakatoš, OIB 54552587594, Ruđera Boškovića 7, 42000 Hrašćica</item>
    </izvorni_sadrzaj>
    <derivirana_varijabla naziv="DomainObject.Predmet.OstaliListFormatedWithAdressOIB_1">
      <item>Sudski registar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Lakatoš</item>
    </izvorni_sadrzaj>
    <derivirana_varijabla naziv="DomainObject.Predmet.OstaliListNazivFormated_1">
      <item>Sudski registar</item>
      <item>Siniša Lakatoš</item>
    </derivirana_varijabla>
  </DomainObject.Predmet.OstaliListNazivFormated>
  <DomainObject.Predmet.OstaliListNazivFormatedOIB>
    <izvorni_sadrzaj>
      <item>Sudski registar</item>
      <item>Siniša Lakatoš, OIB 54552587594</item>
    </izvorni_sadrzaj>
    <derivirana_varijabla naziv="DomainObject.Predmet.OstaliListNazivFormatedOIB_1">
      <item>Sudski registar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EKO-MT j.d.o.o. za trgovinu, proizvodnju i usluge</izvorni_sadrzaj>
    <derivirana_varijabla naziv="DomainObject.Predmet.ProtustrankaIDrugi_1">EKO-MT j.d.o.o.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EKO-MT j.d.o.o. za trgovinu, proizvodnju i usluge, OIB 02154827124, Ruđera Boškovića 7, 42000 Hrašćica</izvorni_sadrzaj>
    <derivirana_varijabla naziv="DomainObject.Predmet.ProtustrankaIDrugiAdressOIB_1">EKO-MT j.d.o.o. za trgovinu, proizvodnju i usluge, OIB 02154827124,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EKO-MT j.d.o.o. za trgovinu, proizvodnju i usluge</item>
      <item>Sudski registar</item>
      <item>Siniša Lakatoš</item>
    </izvorni_sadrzaj>
    <derivirana_varijabla naziv="DomainObject.Predmet.SudioniciListNaziv_1">
      <item>Financijska agencija</item>
      <item>EKO-MT j.d.o.o. za trgovinu, proizvodnju i usluge</item>
      <item>Sudski registar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02154827124</item>
      <item>, OIB null</item>
      <item>, OIB 54552587594</item>
    </izvorni_sadrzaj>
    <derivirana_varijabla naziv="DomainObject.Predmet.SudioniciListNazivOIB_1">
      <item>, OIB 85821130368</item>
      <item>, OIB 02154827124</item>
      <item>, OIB null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6BB0C-12FF-40B9-8B78-789EA79D8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3077</properties:Characters>
  <properties:Lines>86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2017-08-31T07:55:00Z</dcterms:created>
  <dc:creator>Maja Valušnig</dc:creator>
  <cp:lastModifiedBy>Marko Makaj</cp:lastModifiedBy>
  <cp:lastPrinted>2017-08-21T06:41:00Z</cp:lastPrinted>
  <dcterms:modified xmlns:xsi="http://www.w3.org/2001/XMLSchema-instance" xsi:type="dcterms:W3CDTF">2017-08-31T07:57:00Z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