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dd02" w14:paraId="6b5dd02" w:rsidRDefault="0045245F" w:rsidP="0045245F" w:rsidR="0045245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45F" w:rsidP="0045245F" w:rsidR="0045245F">
      <w:r>
        <w:t xml:space="preserve">         REPUBLIKA HRVATSKA</w:t>
      </w:r>
    </w:p>
    <w:p w:rsidRDefault="0045245F" w:rsidP="0045245F" w:rsidR="0045245F">
      <w:r>
        <w:t xml:space="preserve"> TRGOVAČKI SUD U VARAŽDINU</w:t>
      </w:r>
    </w:p>
    <w:p w:rsidRDefault="0045245F" w:rsidP="0045245F" w:rsidR="0045245F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rPr>
          <w:lang w:val="hr-HR"/>
        </w:rPr>
      </w:pPr>
    </w:p>
    <w:p w:rsidRDefault="0045245F" w:rsidP="0045245F" w:rsidR="0045245F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Electro </w:t>
      </w:r>
      <w:proofErr w:type="spellStart"/>
      <w:r>
        <w:t>OutFit</w:t>
      </w:r>
      <w:proofErr w:type="spellEnd"/>
      <w:r>
        <w:t xml:space="preserve"> </w:t>
      </w:r>
      <w:proofErr w:type="spellStart"/>
      <w:r>
        <w:t>d.o.o</w:t>
      </w:r>
      <w:proofErr w:type="spellEnd"/>
      <w:r>
        <w:t xml:space="preserve">., OIB: 54067949388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</w:t>
      </w:r>
      <w:proofErr w:type="spellStart"/>
      <w:r>
        <w:t>Zagrebačka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89, </w:t>
      </w:r>
      <w:proofErr w:type="spellStart"/>
      <w:r>
        <w:t>Varaždin</w:t>
      </w:r>
      <w:proofErr w:type="spellEnd"/>
      <w:r>
        <w:t xml:space="preserve">, dana 03.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2018.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5245F" w:rsidP="0045245F" w:rsidR="0045245F">
      <w:pPr>
        <w:jc w:val="both"/>
      </w:pPr>
    </w:p>
    <w:p w:rsidRDefault="0045245F" w:rsidP="0045245F" w:rsidR="0045245F">
      <w:pPr>
        <w:jc w:val="both"/>
      </w:pPr>
    </w:p>
    <w:p w:rsidRDefault="0045245F" w:rsidP="0045245F" w:rsidR="0045245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5245F" w:rsidP="0045245F" w:rsidR="0045245F">
      <w:pPr>
        <w:jc w:val="center"/>
        <w:rPr>
          <w:sz w:val="28"/>
          <w:szCs w:val="28"/>
          <w:lang w:val="hr-HR"/>
        </w:rPr>
      </w:pPr>
    </w:p>
    <w:p w:rsidRDefault="0045245F" w:rsidP="0045245F" w:rsidR="0045245F">
      <w:pPr>
        <w:jc w:val="both"/>
        <w:rPr>
          <w:lang w:val="hr-HR"/>
        </w:rPr>
      </w:pPr>
    </w:p>
    <w:p w:rsidRDefault="0045245F" w:rsidP="0045245F" w:rsidR="0045245F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FF0D2A">
        <w:t xml:space="preserve">Electro </w:t>
      </w:r>
      <w:proofErr w:type="spellStart"/>
      <w:r w:rsidR="00FF0D2A">
        <w:t>OutFit</w:t>
      </w:r>
      <w:proofErr w:type="spellEnd"/>
      <w:r w:rsidR="00FF0D2A">
        <w:t xml:space="preserve"> </w:t>
      </w:r>
      <w:proofErr w:type="spellStart"/>
      <w:r w:rsidR="00FF0D2A">
        <w:t>d.o.o</w:t>
      </w:r>
      <w:proofErr w:type="spellEnd"/>
      <w:r w:rsidR="00FF0D2A">
        <w:t xml:space="preserve">., OIB: 54067949388 </w:t>
      </w:r>
      <w:proofErr w:type="spellStart"/>
      <w:proofErr w:type="gramStart"/>
      <w:r w:rsidR="00FF0D2A">
        <w:t>sa</w:t>
      </w:r>
      <w:proofErr w:type="spellEnd"/>
      <w:proofErr w:type="gramEnd"/>
      <w:r w:rsidR="00FF0D2A">
        <w:t xml:space="preserve"> </w:t>
      </w:r>
      <w:proofErr w:type="spellStart"/>
      <w:r w:rsidR="00FF0D2A">
        <w:t>sjedištem</w:t>
      </w:r>
      <w:proofErr w:type="spellEnd"/>
      <w:r w:rsidR="00FF0D2A">
        <w:t xml:space="preserve"> </w:t>
      </w:r>
      <w:proofErr w:type="spellStart"/>
      <w:r w:rsidR="00FF0D2A">
        <w:t>Zagrebačka</w:t>
      </w:r>
      <w:proofErr w:type="spellEnd"/>
      <w:r w:rsidR="00FF0D2A">
        <w:t xml:space="preserve"> </w:t>
      </w:r>
      <w:proofErr w:type="spellStart"/>
      <w:r w:rsidR="00FF0D2A">
        <w:t>ulica</w:t>
      </w:r>
      <w:proofErr w:type="spellEnd"/>
      <w:r w:rsidR="00FF0D2A">
        <w:t xml:space="preserve"> 89, </w:t>
      </w:r>
      <w:proofErr w:type="spellStart"/>
      <w:r w:rsidR="00FF0D2A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FF0D2A">
        <w:t xml:space="preserve">8.074,16 </w:t>
      </w:r>
      <w:r>
        <w:t>kn.</w:t>
      </w:r>
    </w:p>
    <w:p w:rsidRDefault="0045245F" w:rsidP="0045245F" w:rsidR="0045245F">
      <w:pPr>
        <w:jc w:val="both"/>
      </w:pPr>
    </w:p>
    <w:p w:rsidRDefault="0045245F" w:rsidP="0045245F" w:rsidR="0045245F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 w:rsidR="007A0D87">
        <w:t xml:space="preserve">Vladimir </w:t>
      </w:r>
      <w:proofErr w:type="spellStart"/>
      <w:r w:rsidR="007A0D87">
        <w:t>Ilešič</w:t>
      </w:r>
      <w:proofErr w:type="spellEnd"/>
      <w:r w:rsidR="007A0D87">
        <w:t xml:space="preserve">, OIB: 55001299357, </w:t>
      </w:r>
      <w:proofErr w:type="spellStart"/>
      <w:r w:rsidR="007A0D87">
        <w:t>Slovenija</w:t>
      </w:r>
      <w:proofErr w:type="spellEnd"/>
      <w:r w:rsidR="007A0D87">
        <w:t xml:space="preserve">, </w:t>
      </w:r>
      <w:proofErr w:type="spellStart"/>
      <w:r w:rsidR="007A0D87">
        <w:t>Ptuj</w:t>
      </w:r>
      <w:proofErr w:type="spellEnd"/>
      <w:r w:rsidR="007A0D87">
        <w:t xml:space="preserve">, </w:t>
      </w:r>
      <w:proofErr w:type="spellStart"/>
      <w:r w:rsidR="007A0D87">
        <w:t>Svržnjakova</w:t>
      </w:r>
      <w:proofErr w:type="spellEnd"/>
      <w:r w:rsidR="007A0D87">
        <w:t xml:space="preserve"> </w:t>
      </w:r>
      <w:proofErr w:type="spellStart"/>
      <w:r w:rsidR="007A0D87">
        <w:t>ulica</w:t>
      </w:r>
      <w:proofErr w:type="spellEnd"/>
      <w:r w:rsidR="007A0D87">
        <w:t xml:space="preserve"> 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5245F" w:rsidP="0045245F" w:rsidR="0045245F">
      <w:pPr>
        <w:jc w:val="both"/>
      </w:pPr>
    </w:p>
    <w:p w:rsidRDefault="0045245F" w:rsidP="0045245F" w:rsidR="0045245F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45245F" w:rsidP="0045245F" w:rsidR="0045245F">
      <w:pPr>
        <w:jc w:val="both"/>
      </w:pPr>
    </w:p>
    <w:p w:rsidRDefault="0045245F" w:rsidP="0045245F" w:rsidR="0045245F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5245F" w:rsidP="0045245F" w:rsidR="0045245F">
      <w:pPr>
        <w:jc w:val="both"/>
      </w:pPr>
      <w:r>
        <w:tab/>
      </w:r>
    </w:p>
    <w:p w:rsidRDefault="0045245F" w:rsidP="0045245F" w:rsidR="0045245F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B35A38">
        <w:rPr>
          <w:lang w:val="hr-HR"/>
        </w:rPr>
        <w:t>03. siječnja 2018</w:t>
      </w:r>
      <w:r>
        <w:rPr>
          <w:lang w:val="hr-HR"/>
        </w:rPr>
        <w:t>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B35A38">
        <w:t xml:space="preserve">Electro </w:t>
      </w:r>
      <w:proofErr w:type="spellStart"/>
      <w:r w:rsidR="00B35A38">
        <w:t>OutFit</w:t>
      </w:r>
      <w:proofErr w:type="spellEnd"/>
      <w:r w:rsidR="00B35A38">
        <w:t xml:space="preserve"> </w:t>
      </w:r>
      <w:proofErr w:type="spellStart"/>
      <w:r w:rsidR="00B35A38">
        <w:t>d.o.o</w:t>
      </w:r>
      <w:proofErr w:type="spellEnd"/>
      <w:r w:rsidR="00B35A38">
        <w:t xml:space="preserve">., OIB: 54067949388 </w:t>
      </w:r>
      <w:proofErr w:type="spellStart"/>
      <w:proofErr w:type="gramStart"/>
      <w:r w:rsidR="00B35A38">
        <w:t>sa</w:t>
      </w:r>
      <w:proofErr w:type="spellEnd"/>
      <w:proofErr w:type="gramEnd"/>
      <w:r w:rsidR="00B35A38">
        <w:t xml:space="preserve"> </w:t>
      </w:r>
      <w:proofErr w:type="spellStart"/>
      <w:r w:rsidR="00B35A38">
        <w:t>sjedištem</w:t>
      </w:r>
      <w:proofErr w:type="spellEnd"/>
      <w:r w:rsidR="00B35A38">
        <w:t xml:space="preserve"> </w:t>
      </w:r>
      <w:proofErr w:type="spellStart"/>
      <w:r w:rsidR="00B35A38">
        <w:t>Zagrebačka</w:t>
      </w:r>
      <w:proofErr w:type="spellEnd"/>
      <w:r w:rsidR="00B35A38">
        <w:t xml:space="preserve"> </w:t>
      </w:r>
      <w:proofErr w:type="spellStart"/>
      <w:r w:rsidR="00B35A38">
        <w:t>ulica</w:t>
      </w:r>
      <w:proofErr w:type="spellEnd"/>
      <w:r w:rsidR="00B35A38">
        <w:t xml:space="preserve"> 89, </w:t>
      </w:r>
      <w:proofErr w:type="spellStart"/>
      <w:r w:rsidR="00B35A38">
        <w:t>Varaždin</w:t>
      </w:r>
      <w:proofErr w:type="spellEnd"/>
      <w:r w:rsidR="00B35A38"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B35A38">
        <w:t>01.01.2018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B35A38">
        <w:t>8.074,16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5245F" w:rsidP="0045245F" w:rsidR="0045245F">
      <w:pPr>
        <w:jc w:val="both"/>
        <w:outlineLvl w:val="0"/>
        <w:rPr>
          <w:lang w:val="hr-HR"/>
        </w:rPr>
      </w:pPr>
    </w:p>
    <w:p w:rsidRDefault="0045245F" w:rsidP="0045245F" w:rsidR="0045245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45245F" w:rsidP="0045245F" w:rsidR="0045245F">
      <w:pPr>
        <w:jc w:val="both"/>
        <w:outlineLvl w:val="0"/>
        <w:rPr>
          <w:lang w:val="hr-HR"/>
        </w:rPr>
      </w:pPr>
    </w:p>
    <w:p w:rsidRDefault="0045245F" w:rsidP="0045245F" w:rsidR="0045245F">
      <w:pPr>
        <w:jc w:val="center"/>
        <w:outlineLvl w:val="0"/>
        <w:rPr>
          <w:lang w:val="hr-HR"/>
        </w:rPr>
      </w:pPr>
    </w:p>
    <w:p w:rsidRDefault="0045245F" w:rsidP="0045245F" w:rsidR="0045245F">
      <w:pPr>
        <w:jc w:val="center"/>
        <w:outlineLvl w:val="0"/>
        <w:rPr>
          <w:lang w:val="hr-HR"/>
        </w:rPr>
      </w:pPr>
      <w:r>
        <w:rPr>
          <w:lang w:val="hr-HR"/>
        </w:rPr>
        <w:t>U Varaždinu, 03. siječnja 2018.</w:t>
      </w:r>
    </w:p>
    <w:p w:rsidRDefault="0045245F" w:rsidP="0045245F" w:rsidR="0045245F">
      <w:pPr>
        <w:jc w:val="center"/>
        <w:outlineLvl w:val="0"/>
        <w:rPr>
          <w:lang w:val="hr-HR"/>
        </w:rPr>
      </w:pPr>
    </w:p>
    <w:p w:rsidRDefault="0045245F" w:rsidP="0045245F" w:rsidR="0045245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5245F" w:rsidP="0045245F" w:rsidR="0045245F">
      <w:pPr>
        <w:jc w:val="center"/>
        <w:outlineLvl w:val="0"/>
        <w:rPr>
          <w:lang w:val="hr-HR"/>
        </w:rPr>
      </w:pPr>
    </w:p>
    <w:p w:rsidRDefault="0045245F" w:rsidP="0045245F" w:rsidR="0045245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45245F" w:rsidP="0045245F" w:rsidR="0045245F">
      <w:pPr>
        <w:ind w:firstLine="720" w:left="3600"/>
        <w:outlineLvl w:val="0"/>
        <w:rPr>
          <w:lang w:val="hr-HR"/>
        </w:rPr>
      </w:pPr>
    </w:p>
    <w:p w:rsidRDefault="0045245F" w:rsidP="0045245F" w:rsidR="00B27B1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 w:rsidR="00B27B1C">
        <w:rPr>
          <w:lang w:val="hr-HR"/>
        </w:rPr>
        <w:t>, v.r.</w:t>
      </w:r>
    </w:p>
    <w:p w:rsidRDefault="00B27B1C" w:rsidP="00B27B1C" w:rsidR="0045245F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45245F">
        <w:rPr>
          <w:lang w:val="hr-HR"/>
        </w:rPr>
        <w:t xml:space="preserve"> </w:t>
      </w:r>
    </w:p>
    <w:p w:rsidRDefault="0045245F" w:rsidP="0045245F" w:rsidR="0045245F">
      <w:pPr>
        <w:ind w:firstLine="720" w:left="3600"/>
        <w:outlineLvl w:val="0"/>
        <w:rPr>
          <w:lang w:val="hr-HR"/>
        </w:rPr>
      </w:pP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outlineLvl w:val="0"/>
        <w:rPr>
          <w:lang w:val="hr-HR"/>
        </w:rPr>
      </w:pPr>
    </w:p>
    <w:p w:rsidRDefault="0045245F" w:rsidP="0045245F" w:rsidR="0045245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5245F" w:rsidP="0045245F" w:rsidR="0045245F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E2400" w:rsidP="009E2400" w:rsidR="009E2400" w:rsidRPr="009E2400">
      <w:pPr>
        <w:pStyle w:val="ListaeSPIS"/>
        <w:numPr>
          <w:ilvl w:val="0"/>
          <w:numId w:val="0"/>
        </w:numPr>
        <w:ind w:firstLine="357"/>
      </w:pPr>
      <w:r>
        <w:t xml:space="preserve">2.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Vladimir </w:t>
      </w:r>
      <w:proofErr w:type="spellStart"/>
      <w:r>
        <w:t>Ilešič</w:t>
      </w:r>
      <w:proofErr w:type="spellEnd"/>
      <w:r>
        <w:t xml:space="preserve">, OIB: 55001299357, </w:t>
      </w:r>
      <w:proofErr w:type="spellStart"/>
      <w:r>
        <w:t>Slovenija</w:t>
      </w:r>
      <w:proofErr w:type="spellEnd"/>
      <w:r>
        <w:t xml:space="preserve">, </w:t>
      </w:r>
      <w:proofErr w:type="spellStart"/>
      <w:r>
        <w:t>Ptuj</w:t>
      </w:r>
      <w:proofErr w:type="spellEnd"/>
      <w:r>
        <w:t xml:space="preserve">, </w:t>
      </w:r>
      <w:proofErr w:type="spellStart"/>
      <w:r>
        <w:t>Svržnjakova</w:t>
      </w:r>
      <w:proofErr w:type="spellEnd"/>
      <w:r>
        <w:t xml:space="preserve"> </w:t>
      </w:r>
      <w:proofErr w:type="spellStart"/>
      <w:r>
        <w:t>ulica</w:t>
      </w:r>
      <w:proofErr w:type="spellEnd"/>
      <w:r>
        <w:t xml:space="preserve"> 2</w:t>
      </w:r>
    </w:p>
    <w:p w:rsidRDefault="0045245F" w:rsidP="0045245F" w:rsidR="0045245F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45245F" w:rsidP="0045245F" w:rsidR="0045245F"/>
    <w:p w:rsidRDefault="00AE649C" w:rsidP="0045245F" w:rsidR="00AE649C" w:rsidRPr="0045245F"/>
    <w:sectPr w:rsidSect="0032366B" w:rsidR="00AE649C" w:rsidRPr="0045245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45F" w:rsidR="008333A9">
    <w:pPr>
      <w:pStyle w:val="Zaglavlje"/>
    </w:pPr>
    <w:r>
      <w:rPr>
        <w:rStyle w:val="PozadinaSvijetloCrvena"/>
        <w:shd w:fill="auto" w:color="auto" w:val="clear"/>
      </w:rPr>
      <w:t>Poslovni broj: 8 St-4/18-3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B35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45F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C46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D87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0A7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400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B1C"/>
    <w:rsid w:val="00B30792"/>
    <w:rsid w:val="00B30E9F"/>
    <w:rsid w:val="00B33BC0"/>
    <w:rsid w:val="00B358AD"/>
    <w:rsid w:val="00B35A38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9B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42CB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D2A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524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524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8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St-4/2018-3</izvorni_sadrzaj>
    <derivirana_varijabla naziv="DomainObject.Oznaka_1">St-4/2018-3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Electro OutFit d.o.o. za montažu i elektroinstalacijske radove zastupanog po punomoćniku Vladimir Ilešič; Nina Kolarič; Aldo  Ino Ilešič</izvorni_sadrzaj>
    <derivirana_varijabla naziv="DomainObject.Predmet.ProtustrankaFormated_1">  Electro OutFit d.o.o. za montažu i elektroinstalacijske radove zastupanog po punomoćniku Vladimir Ilešič; Nina Kolarič; Aldo  Ino Ilešič</derivirana_varijabla>
  </DomainObject.Predmet.ProtustrankaFormated>
  <DomainObject.Predmet.ProtustrankaFormatedOIB>
    <izvorni_sadrzaj>  Electro OutFit d.o.o. za montažu i elektroinstalacijske radove, OIB 54067949388 zastupanog po punomoćniku Vladimir Ilešič; Nina Kolarič; Aldo  Ino Ilešič</izvorni_sadrzaj>
    <derivirana_varijabla naziv="DomainObject.Predmet.ProtustrankaFormatedOIB_1">  Electro OutFit d.o.o. za montažu i elektroinstalacijske radove, OIB 54067949388 zastupanog po punomoćniku Vladimir Ilešič; Nina Kolarič; Aldo  Ino Ilešič</derivirana_varijabla>
  </DomainObject.Predmet.ProtustrankaFormatedOIB>
  <DomainObject.Predmet.ProtustrankaFormatedWithAdress>
    <izvorni_sadrzaj> Electro OutFit d.o.o. za montažu i elektroinstalacijske radove, Zagrebačka ulica 89, 42000 Varaždin zastupanog po punomoćniku Vladimir Ilešič; Nina Kolarič; Aldo  Ino Ilešič</izvorni_sadrzaj>
    <derivirana_varijabla naziv="DomainObject.Predmet.ProtustrankaFormatedWithAdress_1"> Electro OutFit d.o.o. za montažu i elektroinstalacijske radove, Zagrebačka ulica 89, 42000 Varaždin zastupanog po punomoćniku Vladimir Ilešič; Nina Kolarič; Aldo  Ino Ilešič</derivirana_varijabla>
  </DomainObject.Predmet.ProtustrankaFormatedWithAdress>
  <DomainObject.Predmet.ProtustrankaFormatedWithAdressOIB>
    <izvorni_sadrzaj> Electro OutFit d.o.o. za montažu i elektroinstalacijske radove, OIB 54067949388, Zagrebačka ulica 89, 42000 Varaždin zastupanog po punomoćniku Vladimir Ilešič; Nina Kolarič; Aldo  Ino Ilešič</izvorni_sadrzaj>
    <derivirana_varijabla naziv="DomainObject.Predmet.ProtustrankaFormatedWithAdressOIB_1"> Electro OutFit d.o.o. za montažu i elektroinstalacijske radove, OIB 54067949388, Zagrebačka ulica 89, 42000 Varaždin zastupanog po punomoćniku Vladimir Ilešič; Nina Kolarič; Aldo  Ino Ilešič</derivirana_varijabla>
  </DomainObject.Predmet.ProtustrankaFormatedWithAdressOIB>
  <DomainObject.Predmet.ProtustrankaWithAdress>
    <izvorni_sadrzaj>Electro OutFit d.o.o. za montažu i elektroinstalacijske radove Zagrebačka ulica 89, 42000 Varaždin</izvorni_sadrzaj>
    <derivirana_varijabla naziv="DomainObject.Predmet.ProtustrankaWithAdress_1">Electro OutFit d.o.o. za montažu i elektroinstalacijske radove Zagrebačka ulica 89, 42000 Varaždin</derivirana_varijabla>
  </DomainObject.Predmet.ProtustrankaWithAdress>
  <DomainObject.Predmet.ProtustrankaWithAdressOIB>
    <izvorni_sadrzaj>Electro OutFit d.o.o. za montažu i elektroinstalacijske radove, OIB 54067949388, Zagrebačka ulica 89, 42000 Varaždin</izvorni_sadrzaj>
    <derivirana_varijabla naziv="DomainObject.Predmet.ProtustrankaWithAdressOIB_1">Electro OutFit d.o.o. za montažu i elektroinstalacijske radove, OIB 54067949388, Zagrebačka ulica 89, 42000 Varaždin</derivirana_varijabla>
  </DomainObject.Predmet.ProtustrankaWithAdressOIB>
  <DomainObject.Predmet.ProtustrankaNazivFormated>
    <izvorni_sadrzaj>Electro OutFit d.o.o. za montažu i elektroinstalacijske radove</izvorni_sadrzaj>
    <derivirana_varijabla naziv="DomainObject.Predmet.ProtustrankaNazivFormated_1">Electro OutFit d.o.o. za montažu i elektroinstalacijske radove</derivirana_varijabla>
  </DomainObject.Predmet.ProtustrankaNazivFormated>
  <DomainObject.Predmet.ProtustrankaNazivFormatedOIB>
    <izvorni_sadrzaj>Electro OutFit d.o.o. za montažu i elektroinstalacijske radove, OIB 54067949388</izvorni_sadrzaj>
    <derivirana_varijabla naziv="DomainObject.Predmet.ProtustrankaNazivFormatedOIB_1">Electro OutFit d.o.o. za montažu i elektroinstalacijske radove, OIB 54067949388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8074.16</izvorni_sadrzaj>
    <derivirana_varijabla naziv="DomainObject.Predmet.TrenutnaVrijednost_1">8074.16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Electro OutFit d.o.o. za montažu i elektroinstalacijske radove zastupanog po punomoćniku Vladimir Ilešič; Nina Kolarič; Aldo  Ino Ilešič</item>
    </izvorni_sadrzaj>
    <derivirana_varijabla naziv="DomainObject.Predmet.ProtuStrankaListFormated_1">
      <item>Electro OutFit d.o.o. za montažu i elektroinstalacijske radove zastupanog po punomoćniku Vladimir Ilešič; Nina Kolarič; Aldo  Ino Ilešič</item>
    </derivirana_varijabla>
  </DomainObject.Predmet.ProtuStrankaListFormated>
  <DomainObject.Predmet.ProtuStrankaListFormatedOIB>
    <izvorni_sadrzaj>
      <item>Electro OutFit d.o.o. za montažu i elektroinstalacijske radove, OIB 54067949388 zastupanog po punomoćniku Vladimir Ilešič; Nina Kolarič; Aldo  Ino Ilešič</item>
    </izvorni_sadrzaj>
    <derivirana_varijabla naziv="DomainObject.Predmet.ProtuStrankaListFormatedOIB_1">
      <item>Electro OutFit d.o.o. za montažu i elektroinstalacijske radove, OIB 54067949388 zastupanog po punomoćniku Vladimir Ilešič; Nina Kolarič; Aldo  Ino Ilešič</item>
    </derivirana_varijabla>
  </DomainObject.Predmet.ProtuStrankaListFormatedOIB>
  <DomainObject.Predmet.ProtuStrankaListFormatedWithAdress>
    <izvorni_sadrzaj>
      <item>Electro OutFit d.o.o. za montažu i elektroinstalacijske radove, Zagrebačka ulica 89, 42000 Varaždin zastupanog po punomoćniku Vladimir Ilešič; Nina Kolarič; Aldo  Ino Ilešič</item>
    </izvorni_sadrzaj>
    <derivirana_varijabla naziv="DomainObject.Predmet.ProtuStrankaListFormatedWithAdress_1">
      <item>Electro OutFit d.o.o. za montažu i elektroinstalacijske radove, Zagrebačka ulica 89, 42000 Varaždin zastupanog po punomoćniku Vladimir Ilešič; Nina Kolarič; Aldo  Ino Ilešič</item>
    </derivirana_varijabla>
  </DomainObject.Predmet.ProtuStrankaListFormatedWithAdress>
  <DomainObject.Predmet.ProtuStrankaListFormatedWithAdressOIB>
    <izvorni_sadrzaj>
      <item>Electro OutFit d.o.o. za montažu i elektroinstalacijske radove, OIB 54067949388, Zagrebačka ulica 89, 42000 Varaždin zastupanog po punomoćniku Vladimir Ilešič; Nina Kolarič; Aldo  Ino Ilešič</item>
    </izvorni_sadrzaj>
    <derivirana_varijabla naziv="DomainObject.Predmet.ProtuStrankaListFormatedWithAdressOIB_1">
      <item>Electro OutFit d.o.o. za montažu i elektroinstalacijske radove, OIB 54067949388, Zagrebačka ulica 89, 42000 Varaždin zastupanog po punomoćniku Vladimir Ilešič; Nina Kolarič; Aldo  Ino Ilešič</item>
    </derivirana_varijabla>
  </DomainObject.Predmet.ProtuStrankaListFormatedWithAdressOIB>
  <DomainObject.Predmet.ProtuStrankaListNazivFormated>
    <izvorni_sadrzaj>
      <item>Electro OutFit d.o.o. za montažu i elektroinstalacijske radove</item>
    </izvorni_sadrzaj>
    <derivirana_varijabla naziv="DomainObject.Predmet.ProtuStrankaListNazivFormated_1">
      <item>Electro OutFit d.o.o. za montažu i elektroinstalacijske radove</item>
    </derivirana_varijabla>
  </DomainObject.Predmet.ProtuStrankaListNazivFormated>
  <DomainObject.Predmet.ProtuStrankaListNazivFormatedOIB>
    <izvorni_sadrzaj>
      <item>Electro OutFit d.o.o. za montažu i elektroinstalacijske radove, OIB 54067949388</item>
    </izvorni_sadrzaj>
    <derivirana_varijabla naziv="DomainObject.Predmet.ProtuStrankaListNazivFormatedOIB_1">
      <item>Electro OutFit d.o.o. za montažu i elektroinstalacijske radove, OIB 54067949388</item>
    </derivirana_varijabla>
  </DomainObject.Predmet.ProtuStrankaListNazivFormatedOIB>
  <DomainObject.Predmet.OstaliListFormated>
    <izvorni_sadrzaj>
      <item>Sudski registar</item>
      <item>Vladimir Ilešič punomoćnik sudionika u postupku Electro OutFit d.o.o. za montažu i elektroinstalacijske radove</item>
      <item>Aldo  Ino Ilešič punomoćnik sudionika u postupku Electro OutFit d.o.o. za montažu i elektroinstalacijske radove</item>
      <item>Nina Kolarič punomoćnik sudionika u postupku Electro OutFit d.o.o. za montažu i elektroinstalacijske radove</item>
    </izvorni_sadrzaj>
    <derivirana_varijabla naziv="DomainObject.Predmet.OstaliListFormated_1">
      <item>Sudski registar</item>
      <item>Vladimir Ilešič punomoćnik sudionika u postupku Electro OutFit d.o.o. za montažu i elektroinstalacijske radove</item>
      <item>Aldo  Ino Ilešič punomoćnik sudionika u postupku Electro OutFit d.o.o. za montažu i elektroinstalacijske radove</item>
      <item>Nina Kolarič punomoćnik sudionika u postupku Electro OutFit d.o.o. za montažu i elektroinstalacijske radove</item>
    </derivirana_varijabla>
  </DomainObject.Predmet.OstaliListFormated>
  <DomainObject.Predmet.OstaliListFormatedOIB>
    <izvorni_sadrzaj>
      <item>Sudski registar</item>
      <item>Vladimir Ilešič, OIB 55001299357 punomoćnik sudionika u postupku Electro OutFit d.o.o. za montažu i elektroinstalacijske radove</item>
      <item>Aldo  Ino Ilešič, OIB 71489933216 punomoćnik sudionika u postupku Electro OutFit d.o.o. za montažu i elektroinstalacijske radove</item>
      <item>Nina Kolarič, OIB 61324211362 punomoćnik sudionika u postupku Electro OutFit d.o.o. za montažu i elektroinstalacijske radove</item>
    </izvorni_sadrzaj>
    <derivirana_varijabla naziv="DomainObject.Predmet.OstaliListFormatedOIB_1">
      <item>Sudski registar</item>
      <item>Vladimir Ilešič, OIB 55001299357 punomoćnik sudionika u postupku Electro OutFit d.o.o. za montažu i elektroinstalacijske radove</item>
      <item>Aldo  Ino Ilešič, OIB 71489933216 punomoćnik sudionika u postupku Electro OutFit d.o.o. za montažu i elektroinstalacijske radove</item>
      <item>Nina Kolarič, OIB 61324211362 punomoćnik sudionika u postupku Electro OutFit d.o.o. za montažu i elektroinstalacijske radove</item>
    </derivirana_varijabla>
  </DomainObject.Predmet.OstaliListFormatedOIB>
  <DomainObject.Predmet.OstaliListFormatedWithAdress>
    <izvorni_sadrzaj>
      <item>Sudski registar</item>
      <item>Vladimir Ilešič, Vičava 27, Ptuj punomoćnik sudionika u postupku Electro OutFit d.o.o. za montažu i elektroinstalacijske radove</item>
      <item>Aldo  Ino Ilešič, Vičava 27, 2250 Ptuj punomoćnik sudionika u postupku Electro OutFit d.o.o. za montažu i elektroinstalacijske radove</item>
      <item>Nina Kolarič, Spuhlja 101, 2250 Ptuj punomoćnik sudionika u postupku Electro OutFit d.o.o. za montažu i elektroinstalacijske radove</item>
    </izvorni_sadrzaj>
    <derivirana_varijabla naziv="DomainObject.Predmet.OstaliListFormatedWithAdress_1">
      <item>Sudski registar</item>
      <item>Vladimir Ilešič, Vičava 27, Ptuj punomoćnik sudionika u postupku Electro OutFit d.o.o. za montažu i elektroinstalacijske radove</item>
      <item>Aldo  Ino Ilešič, Vičava 27, 2250 Ptuj punomoćnik sudionika u postupku Electro OutFit d.o.o. za montažu i elektroinstalacijske radove</item>
      <item>Nina Kolarič, Spuhlja 101, 2250 Ptuj punomoćnik sudionika u postupku Electro OutFit d.o.o. za montažu i elektroinstalacijske radove</item>
    </derivirana_varijabla>
  </DomainObject.Predmet.OstaliListFormatedWithAdress>
  <DomainObject.Predmet.OstaliListFormatedWithAdressOIB>
    <izvorni_sadrzaj>
      <item>Sudski registar</item>
      <item>Vladimir Ilešič, OIB 55001299357, Vičava 27, Ptuj punomoćnik sudionika u postupku Electro OutFit d.o.o. za montažu i elektroinstalacijske radove</item>
      <item>Aldo  Ino Ilešič, OIB 71489933216, Vičava 27, 2250 Ptuj punomoćnik sudionika u postupku Electro OutFit d.o.o. za montažu i elektroinstalacijske radove</item>
      <item>Nina Kolarič, OIB 61324211362, Spuhlja 101, 2250 Ptuj punomoćnik sudionika u postupku Electro OutFit d.o.o. za montažu i elektroinstalacijske radove</item>
    </izvorni_sadrzaj>
    <derivirana_varijabla naziv="DomainObject.Predmet.OstaliListFormatedWithAdressOIB_1">
      <item>Sudski registar</item>
      <item>Vladimir Ilešič, OIB 55001299357, Vičava 27, Ptuj punomoćnik sudionika u postupku Electro OutFit d.o.o. za montažu i elektroinstalacijske radove</item>
      <item>Aldo  Ino Ilešič, OIB 71489933216, Vičava 27, 2250 Ptuj punomoćnik sudionika u postupku Electro OutFit d.o.o. za montažu i elektroinstalacijske radove</item>
      <item>Nina Kolarič, OIB 61324211362, Spuhlja 101, 2250 Ptuj punomoćnik sudionika u postupku Electro OutFit d.o.o. za montažu i elektroinstalacijske radove</item>
    </derivirana_varijabla>
  </DomainObject.Predmet.OstaliListFormatedWithAdressOIB>
  <DomainObject.Predmet.OstaliListNazivFormated>
    <izvorni_sadrzaj>
      <item>Sudski registar</item>
      <item>Vladimir Ilešič</item>
      <item>Aldo  Ino Ilešič</item>
      <item>Nina Kolarič</item>
    </izvorni_sadrzaj>
    <derivirana_varijabla naziv="DomainObject.Predmet.OstaliListNazivFormated_1">
      <item>Sudski registar</item>
      <item>Vladimir Ilešič</item>
      <item>Aldo  Ino Ilešič</item>
      <item>Nina Kolarič</item>
    </derivirana_varijabla>
  </DomainObject.Predmet.OstaliListNazivFormated>
  <DomainObject.Predmet.OstaliListNazivFormatedOIB>
    <izvorni_sadrzaj>
      <item>Sudski registar</item>
      <item>Vladimir Ilešič, OIB 55001299357</item>
      <item>Aldo  Ino Ilešič, OIB 71489933216</item>
      <item>Nina Kolarič, OIB 61324211362</item>
    </izvorni_sadrzaj>
    <derivirana_varijabla naziv="DomainObject.Predmet.OstaliListNazivFormatedOIB_1">
      <item>Sudski registar</item>
      <item>Vladimir Ilešič, OIB 55001299357</item>
      <item>Aldo  Ino Ilešič, OIB 71489933216</item>
      <item>Nina Kolarič, OIB 61324211362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St-4/2018-3</izvorni_sadrzaj>
    <derivirana_varijabla naziv="DomainObject.PoslovniBrojDokumenta_1">St-4/2018-3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Electro OutFit d.o.o. za montažu i elektroinstalacijske radove</izvorni_sadrzaj>
    <derivirana_varijabla naziv="DomainObject.Predmet.ProtustrankaIDrugi_1">Electro OutFit d.o.o. za montažu i elektroinstalacijske radove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Electro OutFit d.o.o. za montažu i elektroinstalacijske radove, OIB 54067949388, Zagrebačka ulica 89, 42000 Varaždin</izvorni_sadrzaj>
    <derivirana_varijabla naziv="DomainObject.Predmet.ProtustrankaIDrugiAdressOIB_1">Electro OutFit d.o.o. za montažu i elektroinstalacijske radove, OIB 54067949388, Zagrebačka ulica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Electro OutFit d.o.o. za montažu i elektroinstalacijske radove</item>
      <item>Sudski registar</item>
      <item>Vladimir Ilešič</item>
      <item>Aldo  Ino Ilešič</item>
      <item>Nina Kolarič</item>
    </izvorni_sadrzaj>
    <derivirana_varijabla naziv="DomainObject.Predmet.SudioniciListNaziv_1">
      <item>Financijska agencija</item>
      <item>Electro OutFit d.o.o. za montažu i elektroinstalacijske radove</item>
      <item>Sudski registar</item>
      <item>Vladimir Ilešič</item>
      <item>Aldo  Ino Ilešič</item>
      <item>Nina Kolarič</item>
    </derivirana_varijabla>
  </DomainObject.Predmet.SudioniciListNaziv>
  <DomainObject.Predmet.SudioniciListAdressOIB>
    <izvorni_sadrzaj>
      <item>Financijska agencija, OIB 85821130368, Ulica grada Vukovara 70,10000 Zagreb</item>
      <item>Electro OutFit d.o.o. za montažu i elektroinstalacijske radove, OIB 54067949388, Zagrebačka ulica 89,42000 Varaždin</item>
      <item>Sudski registar</item>
      <item>Vladimir Ilešič, OIB 55001299357, Vičava 27,Ptuj</item>
      <item>Aldo  Ino Ilešič, OIB 71489933216, Vičava 27,2250 Ptuj</item>
      <item>Nina Kolarič, OIB 61324211362, Spuhlja 101,2250 Ptuj</item>
    </izvorni_sadrzaj>
    <derivirana_varijabla naziv="DomainObject.Predmet.SudioniciListAdressOIB_1">
      <item>Financijska agencija, OIB 85821130368, Ulica grada Vukovara 70,10000 Zagreb</item>
      <item>Electro OutFit d.o.o. za montažu i elektroinstalacijske radove, OIB 54067949388, Zagrebačka ulica 89,42000 Varaždin</item>
      <item>Sudski registar</item>
      <item>Vladimir Ilešič, OIB 55001299357, Vičava 27,Ptuj</item>
      <item>Aldo  Ino Ilešič, OIB 71489933216, Vičava 27,2250 Ptuj</item>
      <item>Nina Kolarič, OIB 61324211362, Spuhlja 101,2250 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A6314-CA8E-415F-93A9-FD9E8C977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2647</properties:Characters>
  <properties:Lines>73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2018-01-03T12:09:00Z</cp:lastPrinted>
  <dcterms:modified xmlns:xsi="http://www.w3.org/2001/XMLSchema-instance" xsi:type="dcterms:W3CDTF">2018-01-03T12:09:00Z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