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bc6f" w14:paraId="0cfbc6f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D954E1">
        <w:rPr>
          <w:lang w:val="hr-HR"/>
        </w:rPr>
        <w:t>St-176</w:t>
      </w:r>
      <w:r w:rsidR="00802B00">
        <w:rPr>
          <w:lang w:val="hr-HR"/>
        </w:rPr>
        <w:t>/16</w:t>
      </w:r>
      <w:r w:rsidR="005B5707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75B97">
        <w:t>nad dužnikom GRADNJA RAJTER d.o.o., OIB: 57150980121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875B97">
        <w:t>štem u Varaždinska 4 A</w:t>
      </w:r>
      <w:r w:rsidR="002F24AF">
        <w:t>,</w:t>
      </w:r>
      <w:r w:rsidR="00875B97">
        <w:t xml:space="preserve"> Ivanovec, 40000 Čakovec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EE16DC">
        <w:t>29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875B97">
        <w:t>GRADNJA RAJTER d.o.o., OIB: 57150980121 sa sjedištem u Varaždinska 4 A, Ivanovec, 40000 Čakovec</w:t>
      </w:r>
      <w:r w:rsidR="00875B97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FC0804">
        <w:rPr>
          <w:lang w:val="hr-HR"/>
        </w:rPr>
        <w:t xml:space="preserve">u iznosu od </w:t>
      </w:r>
      <w:r w:rsidR="00606879">
        <w:t>28.823,47</w:t>
      </w:r>
      <w:r w:rsidR="00FC0804"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875B97" w:rsidRPr="00875B97">
        <w:t xml:space="preserve"> </w:t>
      </w:r>
      <w:r w:rsidR="00875B97">
        <w:t>GRADNJA RAJTER d.o.o., OIB: 57150980121 sa sjedištem u Varaždinska 4 A, Ivanovec, 40000 Čakovec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875B97">
        <w:rPr>
          <w:lang w:val="hr-HR"/>
        </w:rPr>
        <w:t>ana 05</w:t>
      </w:r>
      <w:r w:rsidR="00802B00">
        <w:rPr>
          <w:lang w:val="hr-HR"/>
        </w:rPr>
        <w:t>.0</w:t>
      </w:r>
      <w:r w:rsidR="00FC0804">
        <w:rPr>
          <w:lang w:val="hr-HR"/>
        </w:rPr>
        <w:t>2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875B97">
        <w:t>GRADNJA RAJTER d.o.o., OIB: 57150980121 sa sjedištem u Varaždinska 4 A, Ivanovec, 40000 Čakovec.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5B5707">
        <w:rPr>
          <w:lang w:val="hr-HR"/>
        </w:rPr>
        <w:t>. rujna 2015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875B97">
        <w:t>iznosu od 28.823,47</w:t>
      </w:r>
      <w:r w:rsidR="0073509B">
        <w:t xml:space="preserve"> 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EE16DC">
        <w:rPr>
          <w:lang w:val="hr-HR"/>
        </w:rPr>
        <w:t>29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606879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FA2" w:rsidP="007F64E0" w:rsidR="007B5FA2">
      <w:r>
        <w:separator/>
      </w:r>
    </w:p>
  </w:endnote>
  <w:endnote w:id="0" w:type="continuationSeparator">
    <w:p w:rsidRDefault="007B5FA2" w:rsidP="007F64E0" w:rsidR="007B5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FA2" w:rsidP="007F64E0" w:rsidR="007B5FA2">
      <w:r>
        <w:separator/>
      </w:r>
    </w:p>
  </w:footnote>
  <w:footnote w:id="0" w:type="continuationSeparator">
    <w:p w:rsidRDefault="007B5FA2" w:rsidP="007F64E0" w:rsidR="007B5F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D954E1">
      <w:rPr>
        <w:lang w:val="hr-HR"/>
      </w:rPr>
      <w:t>St-176</w:t>
    </w:r>
    <w:r w:rsidR="00802B00">
      <w:rPr>
        <w:lang w:val="hr-HR"/>
      </w:rPr>
      <w:t>/16</w:t>
    </w:r>
    <w:r w:rsidR="005B5707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702B5" w:rsidRPr="006702B5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E3DE8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3D0E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06879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02B5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1D06"/>
    <w:rsid w:val="00722B7A"/>
    <w:rsid w:val="00726676"/>
    <w:rsid w:val="007302FC"/>
    <w:rsid w:val="00733111"/>
    <w:rsid w:val="00734005"/>
    <w:rsid w:val="0073509B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B5FA2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75B97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579F"/>
    <w:rsid w:val="008E3BD3"/>
    <w:rsid w:val="008E7C9D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1109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05F71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A7CA4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0C3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4E1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DF02C7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375D"/>
    <w:rsid w:val="00ED66D1"/>
    <w:rsid w:val="00EE16DC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0C03"/>
    <w:rsid w:val="00F84BFC"/>
    <w:rsid w:val="00F92392"/>
    <w:rsid w:val="00F928AB"/>
    <w:rsid w:val="00F93CB7"/>
    <w:rsid w:val="00FA4BFC"/>
    <w:rsid w:val="00FA77FA"/>
    <w:rsid w:val="00FB5A0F"/>
    <w:rsid w:val="00FC0804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70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2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2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2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2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70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2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2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2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2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St-176/2016</izvorni_sadrzaj>
    <derivirana_varijabla naziv="DomainObject.Predmet.OznakaBroj_1">St-176/2016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RAJTER društvo s ograničenom odgovornošću za graditeljstvo, trgovinu i usluge</izvorni_sadrzaj>
    <derivirana_varijabla naziv="DomainObject.Predmet.ProtustrankaFormated_1">  GRADNJA RAJTER društvo s ograničenom odgovornošću za graditeljstvo, trgovinu i usluge</derivirana_varijabla>
  </DomainObject.Predmet.ProtustrankaFormated>
  <DomainObject.Predmet.ProtustrankaFormatedOIB>
    <izvorni_sadrzaj>  GRADNJA RAJTER društvo s ograničenom odgovornošću za graditeljstvo, trgovinu i usluge, OIB 57150980121</izvorni_sadrzaj>
    <derivirana_varijabla naziv="DomainObject.Predmet.ProtustrankaFormatedOIB_1">  GRADNJA RAJTER društvo s ograničenom odgovornošću za graditeljstvo, trgovinu i usluge, OIB 57150980121</derivirana_varijabla>
  </DomainObject.Predmet.ProtustrankaFormatedOIB>
  <DomainObject.Predmet.ProtustrankaFormatedWithAdress>
    <izvorni_sadrzaj> GRADNJA RAJTER društvo s ograničenom odgovornošću za graditeljstvo, trgovinu i usluge, Varaždinska 4/A, 40000 Ivanovec</izvorni_sadrzaj>
    <derivirana_varijabla naziv="DomainObject.Predmet.ProtustrankaFormatedWithAdress_1"> GRADNJA RAJTER društvo s ograničenom odgovornošću za graditeljstvo, trgovinu i usluge, Varaždinska 4/A, 40000 Ivanovec</derivirana_varijabla>
  </DomainObject.Predmet.ProtustrankaFormatedWithAdress>
  <DomainObject.Predmet.ProtustrankaFormatedWithAdressOIB>
    <izvorni_sadrzaj> GRADNJA RAJTER društvo s ograničenom odgovornošću za graditeljstvo, trgovinu i usluge, OIB 57150980121, Varaždinska 4/A, 40000 Ivanovec</izvorni_sadrzaj>
    <derivirana_varijabla naziv="DomainObject.Predmet.ProtustrankaFormatedWithAdressOIB_1"> GRADNJA RAJTER društvo s ograničenom odgovornošću za graditeljstvo, trgovinu i usluge, OIB 57150980121, Varaždinska 4/A, 40000 Ivanovec</derivirana_varijabla>
  </DomainObject.Predmet.ProtustrankaFormatedWithAdressOIB>
  <DomainObject.Predmet.ProtustrankaWithAdress>
    <izvorni_sadrzaj>GRADNJA RAJTER društvo s ograničenom odgovornošću za graditeljstvo, trgovinu i usluge Varaždinska 4/A, 40000 Ivanovec</izvorni_sadrzaj>
    <derivirana_varijabla naziv="DomainObject.Predmet.ProtustrankaWithAdress_1">GRADNJA RAJTER društvo s ograničenom odgovornošću za graditeljstvo, trgovinu i usluge Varaždinska 4/A, 40000 Ivanovec</derivirana_varijabla>
  </DomainObject.Predmet.ProtustrankaWithAdress>
  <DomainObject.Predmet.ProtustrankaWithAdressOIB>
    <izvorni_sadrzaj>GRADNJA RAJTER društvo s ograničenom odgovornošću za graditeljstvo, trgovinu i usluge, OIB 57150980121, Varaždinska 4/A, 40000 Ivanovec</izvorni_sadrzaj>
    <derivirana_varijabla naziv="DomainObject.Predmet.ProtustrankaWithAdressOIB_1">GRADNJA RAJTER društvo s ograničenom odgovornošću za graditeljstvo, trgovinu i usluge, OIB 57150980121, Varaždinska 4/A, 40000 Ivanovec</derivirana_varijabla>
  </DomainObject.Predmet.ProtustrankaWithAdressOIB>
  <DomainObject.Predmet.ProtustrankaNazivFormated>
    <izvorni_sadrzaj>GRADNJA RAJTER društvo s ograničenom odgovornošću za graditeljstvo, trgovinu i usluge</izvorni_sadrzaj>
    <derivirana_varijabla naziv="DomainObject.Predmet.ProtustrankaNazivFormated_1">GRADNJA RAJTER društvo s ograničenom odgovornošću za graditeljstvo, trgovinu i usluge</derivirana_varijabla>
  </DomainObject.Predmet.ProtustrankaNazivFormated>
  <DomainObject.Predmet.ProtustrankaNazivFormatedOIB>
    <izvorni_sadrzaj>GRADNJA RAJTER društvo s ograničenom odgovornošću za graditeljstvo, trgovinu i usluge, OIB 57150980121</izvorni_sadrzaj>
    <derivirana_varijabla naziv="DomainObject.Predmet.ProtustrankaNazivFormatedOIB_1">GRADNJA RAJTER društvo s ograničenom odgovornošću za graditeljstvo, trgovinu i usluge, OIB 57150980121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28823.47</izvorni_sadrzaj>
    <derivirana_varijabla naziv="DomainObject.Predmet.TrenutnaVrijednost_1">28823.47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RAJTER društvo s ograničenom odgovornošću za graditeljstvo, trgovinu i usluge</item>
    </izvorni_sadrzaj>
    <derivirana_varijabla naziv="DomainObject.Predmet.ProtuStrankaListFormated_1">
      <item>GRADNJA RAJTER društvo s ograničenom odgovornošću za graditeljstvo, trgovinu i usluge</item>
    </derivirana_varijabla>
  </DomainObject.Predmet.ProtuStrankaListFormated>
  <DomainObject.Predmet.ProtuStrankaListFormatedOIB>
    <izvorni_sadrzaj>
      <item>GRADNJA RAJTER društvo s ograničenom odgovornošću za graditeljstvo, trgovinu i usluge, OIB 57150980121</item>
    </izvorni_sadrzaj>
    <derivirana_varijabla naziv="DomainObject.Predmet.ProtuStrankaListFormatedOIB_1">
      <item>GRADNJA RAJTER društvo s ograničenom odgovornošću za graditeljstvo, trgovinu i usluge, OIB 57150980121</item>
    </derivirana_varijabla>
  </DomainObject.Predmet.ProtuStrankaListFormatedOIB>
  <DomainObject.Predmet.ProtuStrankaListFormatedWithAdress>
    <izvorni_sadrzaj>
      <item>GRADNJA RAJTER društvo s ograničenom odgovornošću za graditeljstvo, trgovinu i usluge, Varaždinska 4/A, 40000 Ivanovec</item>
    </izvorni_sadrzaj>
    <derivirana_varijabla naziv="DomainObject.Predmet.ProtuStrankaListFormatedWithAdress_1">
      <item>GRADNJA RAJTER društvo s ograničenom odgovornošću za graditeljstvo, trgovinu i usluge, Varaždinska 4/A, 40000 Ivanovec</item>
    </derivirana_varijabla>
  </DomainObject.Predmet.ProtuStrankaListFormatedWithAdress>
  <DomainObject.Predmet.ProtuStrankaListFormatedWithAdressOIB>
    <izvorni_sadrzaj>
      <item>GRADNJA RAJTER društvo s ograničenom odgovornošću za graditeljstvo, trgovinu i usluge, OIB 57150980121, Varaždinska 4/A, 40000 Ivanovec</item>
    </izvorni_sadrzaj>
    <derivirana_varijabla naziv="DomainObject.Predmet.ProtuStrankaListFormatedWithAdressOIB_1">
      <item>GRADNJA RAJTER društvo s ograničenom odgovornošću za graditeljstvo, trgovinu i usluge, OIB 57150980121, Varaždinska 4/A, 40000 Ivanovec</item>
    </derivirana_varijabla>
  </DomainObject.Predmet.ProtuStrankaListFormatedWithAdressOIB>
  <DomainObject.Predmet.ProtuStrankaListNazivFormated>
    <izvorni_sadrzaj>
      <item>GRADNJA RAJTER društvo s ograničenom odgovornošću za graditeljstvo, trgovinu i usluge</item>
    </izvorni_sadrzaj>
    <derivirana_varijabla naziv="DomainObject.Predmet.ProtuStrankaListNazivFormated_1">
      <item>GRADNJA RAJTER društvo s ograničenom odgovornošću za graditeljstvo, trgovinu i usluge</item>
    </derivirana_varijabla>
  </DomainObject.Predmet.ProtuStrankaListNazivFormated>
  <DomainObject.Predmet.ProtuStrankaListNazivFormatedOIB>
    <izvorni_sadrzaj>
      <item>GRADNJA RAJTER društvo s ograničenom odgovornošću za graditeljstvo, trgovinu i usluge, OIB 57150980121</item>
    </izvorni_sadrzaj>
    <derivirana_varijabla naziv="DomainObject.Predmet.ProtuStrankaListNazivFormatedOIB_1">
      <item>GRADNJA RAJTER društvo s ograničenom odgovornošću za graditeljstvo, trgovinu i usluge, OIB 57150980121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RAJTER društvo s ograničenom odgovornošću za graditeljstvo, trgovinu i usluge</izvorni_sadrzaj>
    <derivirana_varijabla naziv="DomainObject.Predmet.ProtustrankaIDrugi_1">GRADNJA RAJTER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GRADNJA RAJTER društvo s ograničenom odgovornošću za graditeljstvo, trgovinu i usluge, OIB 57150980121, Varaždinska 4/A, 40000 Ivanovec</izvorni_sadrzaj>
    <derivirana_varijabla naziv="DomainObject.Predmet.ProtustrankaIDrugiAdressOIB_1">GRADNJA RAJTER društvo s ograničenom odgovornošću za graditeljstvo, trgovinu i usluge, OIB 57150980121, Varaždinska 4/A,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GRADNJA RAJTER društvo s ograničenom odgovornošću za graditeljstvo, trgovinu i usluge</item>
      <item>E-oglasna ploča</item>
      <item>Sudski registar, Trgovački sud u Varaždinu</item>
    </izvorni_sadrzaj>
    <derivirana_varijabla naziv="DomainObject.Predmet.SudioniciListNaziv_1">
      <item>Financijska agencija</item>
      <item>GRADNJA RAJTER društvo s ograničenom odgovornošću za graditeljstvo,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GRADNJA RAJTER društvo s ograničenom odgovornošću za graditeljstvo, trgovinu i usluge, OIB 57150980121, Varaždinska 4/A,40000 Ivanovec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GRADNJA RAJTER društvo s ograničenom odgovornošću za graditeljstvo, trgovinu i usluge, OIB 57150980121, Varaždinska 4/A,40000 Ivanovec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57150980121</item>
      <item>, OIB null</item>
      <item>, OIB null</item>
    </izvorni_sadrzaj>
    <derivirana_varijabla naziv="DomainObject.Predmet.SudioniciListNazivOIB_1">
      <item>, OIB 85821130368</item>
      <item>, OIB 57150980121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427</properties:Words>
  <properties:Characters>2338</properties:Characters>
  <properties:Lines>66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2016-03-21T11:01:00Z</dcterms:created>
  <dc:creator>user</dc:creator>
  <cp:lastModifiedBy>Maja Marčec</cp:lastModifiedBy>
  <cp:lastPrinted>2016-03-21T11:27:00Z</cp:lastPrinted>
  <dcterms:modified xmlns:xsi="http://www.w3.org/2001/XMLSchema-instance" xsi:type="dcterms:W3CDTF">2016-03-29T10:30:00Z</dcterms:modified>
  <cp:revision>8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