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decfa" w14:paraId="13decfa" w:rsidRDefault="00CE33C8" w:rsidR="00380C3C" w:rsidRPr="00CE33C8">
      <w:pPr>
        <w15:collapsed w:val="false"/>
      </w:pPr>
      <w:bookmarkStart w:name="_GoBack" w:id="0"/>
      <w:bookmarkEnd w:id="0"/>
      <w:r w:rsidRPr="00CE33C8">
        <w:t xml:space="preserve">                </w:t>
      </w:r>
      <w:r w:rsidR="00380C3C" w:rsidRPr="00CE33C8">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380C3C" w:rsidP="002D60CE" w:rsidR="00380C3C" w:rsidRPr="00CE33C8">
      <w:pPr>
        <w:jc w:val="both"/>
      </w:pPr>
    </w:p>
    <w:p w:rsidRDefault="00CE33C8" w:rsidP="002D60CE" w:rsidR="002D60CE" w:rsidRPr="00CE33C8">
      <w:pPr>
        <w:jc w:val="both"/>
      </w:pPr>
      <w:r w:rsidRPr="00CE33C8">
        <w:t xml:space="preserve">      </w:t>
      </w:r>
      <w:r w:rsidR="002D60CE" w:rsidRPr="00CE33C8">
        <w:t>REPUBLIKA HRVATSKA</w:t>
      </w:r>
    </w:p>
    <w:p w:rsidRDefault="002D60CE" w:rsidP="002D60CE" w:rsidR="002D60CE" w:rsidRPr="00CE33C8">
      <w:pPr>
        <w:jc w:val="both"/>
      </w:pPr>
      <w:r w:rsidRPr="00CE33C8">
        <w:t xml:space="preserve">TRGOVAČKI SUD U ZAGREBU                                                                </w:t>
      </w:r>
      <w:r w:rsidR="00CF535B" w:rsidRPr="00CE33C8">
        <w:t>89</w:t>
      </w:r>
      <w:r w:rsidRPr="00CE33C8">
        <w:t>. St</w:t>
      </w:r>
      <w:r w:rsidR="00F324F6" w:rsidRPr="00CE33C8">
        <w:t>-</w:t>
      </w:r>
      <w:r w:rsidR="00324712" w:rsidRPr="00CE33C8">
        <w:t>2178</w:t>
      </w:r>
      <w:r w:rsidR="000B4BEE" w:rsidRPr="00CE33C8">
        <w:t>/16-</w:t>
      </w:r>
      <w:r w:rsidR="00324712" w:rsidRPr="00CE33C8">
        <w:t>11</w:t>
      </w:r>
    </w:p>
    <w:p w:rsidRDefault="00CE33C8" w:rsidP="002D60CE" w:rsidR="002D60CE" w:rsidRPr="00CE33C8">
      <w:pPr>
        <w:jc w:val="both"/>
      </w:pPr>
      <w:r w:rsidRPr="00CE33C8">
        <w:t xml:space="preserve">         Zagreb, </w:t>
      </w:r>
      <w:proofErr w:type="spellStart"/>
      <w:r w:rsidR="002D60CE" w:rsidRPr="00CE33C8">
        <w:t>Amruševa</w:t>
      </w:r>
      <w:proofErr w:type="spellEnd"/>
      <w:r w:rsidR="002D60CE" w:rsidRPr="00CE33C8">
        <w:t xml:space="preserve"> 2/II</w:t>
      </w:r>
    </w:p>
    <w:p w:rsidRDefault="002D60CE" w:rsidP="002D60CE" w:rsidR="002D60CE" w:rsidRPr="00CE33C8">
      <w:pPr>
        <w:jc w:val="both"/>
      </w:pPr>
    </w:p>
    <w:p w:rsidRDefault="007150E9" w:rsidP="00C40A44" w:rsidR="00C40A44" w:rsidRPr="00CE33C8">
      <w:pPr>
        <w:jc w:val="center"/>
      </w:pPr>
      <w:r w:rsidRPr="00CE33C8">
        <w:t>R</w:t>
      </w:r>
      <w:r w:rsidR="00C40A44" w:rsidRPr="00CE33C8">
        <w:t xml:space="preserve"> E P U B L I K A   H R V A T S K A</w:t>
      </w:r>
    </w:p>
    <w:p w:rsidRDefault="00C40A44" w:rsidP="002D60CE" w:rsidR="00C40A44" w:rsidRPr="00CE33C8">
      <w:pPr>
        <w:jc w:val="center"/>
      </w:pPr>
    </w:p>
    <w:p w:rsidRDefault="002D60CE" w:rsidP="002D60CE" w:rsidR="002D60CE" w:rsidRPr="00CE33C8">
      <w:pPr>
        <w:jc w:val="center"/>
      </w:pPr>
      <w:r w:rsidRPr="00CE33C8">
        <w:t>R J E Š E NJ E</w:t>
      </w:r>
    </w:p>
    <w:p w:rsidRDefault="002D60CE" w:rsidP="002D60CE" w:rsidR="002D60CE" w:rsidRPr="00CE33C8">
      <w:pPr>
        <w:jc w:val="both"/>
        <w:rPr>
          <w:b/>
        </w:rPr>
      </w:pPr>
    </w:p>
    <w:p w:rsidRDefault="00F324F6" w:rsidP="00C40A44" w:rsidR="000B22E7" w:rsidRPr="00CE33C8">
      <w:pPr>
        <w:ind w:firstLine="708"/>
        <w:jc w:val="both"/>
      </w:pPr>
      <w:r w:rsidRPr="00CE33C8">
        <w:t xml:space="preserve">Trgovački sud u Zagrebu, po sucu </w:t>
      </w:r>
      <w:r w:rsidR="00CF535B" w:rsidRPr="00CE33C8">
        <w:t>Nikolini Dorić Hadžisejdić</w:t>
      </w:r>
      <w:r w:rsidRPr="00CE33C8">
        <w:t xml:space="preserve">, u </w:t>
      </w:r>
      <w:r w:rsidRPr="00CE33C8">
        <w:rPr>
          <w:lang w:val="pt-BR"/>
        </w:rPr>
        <w:t xml:space="preserve">u stečajnom predmetu u povodu prijedloga predlagatelja </w:t>
      </w:r>
      <w:r w:rsidR="00CF535B" w:rsidRPr="00CE33C8">
        <w:rPr>
          <w:lang w:val="pt-BR"/>
        </w:rPr>
        <w:t xml:space="preserve">FINANCIJSKE AGENCIJE, RC Zagreb, </w:t>
      </w:r>
      <w:r w:rsidR="00CF535B" w:rsidRPr="00CE33C8">
        <w:t>Podružnica Zagreb, Trg svibanjskih žrtava 1995. 1</w:t>
      </w:r>
      <w:r w:rsidRPr="00CE33C8">
        <w:rPr>
          <w:lang w:val="pt-BR"/>
        </w:rPr>
        <w:t xml:space="preserve">, OIB: </w:t>
      </w:r>
      <w:r w:rsidRPr="00CE33C8">
        <w:t>85821130368</w:t>
      </w:r>
      <w:r w:rsidRPr="00CE33C8">
        <w:rPr>
          <w:lang w:val="pt-BR"/>
        </w:rPr>
        <w:t xml:space="preserve">, za otvaranje stečajnog postupka nad dužnikom </w:t>
      </w:r>
      <w:r w:rsidR="00324712" w:rsidRPr="00CE33C8">
        <w:rPr>
          <w:lang w:val="pt-BR"/>
        </w:rPr>
        <w:t>LEVITAS d.o.o., OIB 14015489058, Zagreb, Gajeva 35</w:t>
      </w:r>
      <w:r w:rsidR="002D60CE" w:rsidRPr="00CE33C8">
        <w:rPr>
          <w:lang w:val="pt-BR"/>
        </w:rPr>
        <w:t>,</w:t>
      </w:r>
      <w:r w:rsidR="000B22E7" w:rsidRPr="00CE33C8">
        <w:rPr>
          <w:lang w:val="pt-BR"/>
        </w:rPr>
        <w:t xml:space="preserve"> </w:t>
      </w:r>
      <w:r w:rsidR="00CE33C8">
        <w:rPr>
          <w:lang w:val="pt-BR"/>
        </w:rPr>
        <w:t>8</w:t>
      </w:r>
      <w:r w:rsidR="004A79DA" w:rsidRPr="00CE33C8">
        <w:rPr>
          <w:lang w:val="pt-BR"/>
        </w:rPr>
        <w:t>. lipnja</w:t>
      </w:r>
      <w:r w:rsidR="000B4BEE" w:rsidRPr="00CE33C8">
        <w:rPr>
          <w:lang w:val="pt-BR"/>
        </w:rPr>
        <w:t xml:space="preserve"> 2017</w:t>
      </w:r>
      <w:r w:rsidR="000B22E7" w:rsidRPr="00CE33C8">
        <w:t>.,</w:t>
      </w:r>
    </w:p>
    <w:p w:rsidRDefault="00D677F7" w:rsidP="00D677F7" w:rsidR="00D677F7" w:rsidRPr="00CE33C8">
      <w:pPr>
        <w:jc w:val="both"/>
      </w:pPr>
    </w:p>
    <w:p w:rsidRDefault="00065B42" w:rsidP="00D677F7" w:rsidR="00065B42" w:rsidRPr="00CE33C8">
      <w:pPr>
        <w:jc w:val="center"/>
      </w:pPr>
      <w:r w:rsidRPr="00CE33C8">
        <w:t>r i j e š i o     j e</w:t>
      </w:r>
    </w:p>
    <w:p w:rsidRDefault="00065B42" w:rsidP="00065B42" w:rsidR="00065B42" w:rsidRPr="00CE33C8">
      <w:r w:rsidRPr="00CE33C8">
        <w:t xml:space="preserve"> </w:t>
      </w:r>
    </w:p>
    <w:p w:rsidRDefault="00065B42" w:rsidP="0021298E" w:rsidR="00065B42" w:rsidRPr="00CE33C8">
      <w:pPr>
        <w:ind w:firstLine="708"/>
        <w:jc w:val="both"/>
      </w:pPr>
      <w:r w:rsidRPr="00CE33C8">
        <w:t>I</w:t>
      </w:r>
      <w:r w:rsidR="00D677F7" w:rsidRPr="00CE33C8">
        <w:t>.</w:t>
      </w:r>
      <w:r w:rsidRPr="00CE33C8">
        <w:t xml:space="preserve"> Pozivaju se </w:t>
      </w:r>
      <w:r w:rsidR="00704DD0" w:rsidRPr="00CE33C8">
        <w:t>osobe koje imaju pravni interes za provedbom stečajnoga postupka</w:t>
      </w:r>
      <w:r w:rsidR="00F324F6" w:rsidRPr="00CE33C8">
        <w:t xml:space="preserve"> nad </w:t>
      </w:r>
      <w:r w:rsidRPr="00CE33C8">
        <w:t xml:space="preserve"> d</w:t>
      </w:r>
      <w:r w:rsidR="00704DD0" w:rsidRPr="00CE33C8">
        <w:t>užnikom</w:t>
      </w:r>
      <w:r w:rsidR="00F324F6" w:rsidRPr="00CE33C8">
        <w:t xml:space="preserve"> </w:t>
      </w:r>
      <w:r w:rsidR="00324712" w:rsidRPr="00CE33C8">
        <w:rPr>
          <w:lang w:val="pt-BR"/>
        </w:rPr>
        <w:t>LEVITAS d.o.o., OIB 14015489058, Zagreb, Gajeva 35</w:t>
      </w:r>
      <w:r w:rsidR="005543BD" w:rsidRPr="00CE33C8">
        <w:rPr>
          <w:lang w:val="pt-BR"/>
        </w:rPr>
        <w:t>,</w:t>
      </w:r>
      <w:r w:rsidR="00704DD0" w:rsidRPr="00CE33C8">
        <w:rPr>
          <w:lang w:val="pt-BR"/>
        </w:rPr>
        <w:t xml:space="preserve"> u roku 15 dana</w:t>
      </w:r>
      <w:r w:rsidR="00C40A44" w:rsidRPr="00CE33C8">
        <w:rPr>
          <w:lang w:val="pt-BR"/>
        </w:rPr>
        <w:t xml:space="preserve"> predujmiti iznos od</w:t>
      </w:r>
      <w:r w:rsidR="005543BD" w:rsidRPr="00CE33C8">
        <w:rPr>
          <w:lang w:val="pt-BR"/>
        </w:rPr>
        <w:t xml:space="preserve"> </w:t>
      </w:r>
      <w:r w:rsidR="002C3072" w:rsidRPr="00CE33C8">
        <w:t>23</w:t>
      </w:r>
      <w:r w:rsidR="00134F3A" w:rsidRPr="00CE33C8">
        <w:t xml:space="preserve">.000,00 kn </w:t>
      </w:r>
      <w:r w:rsidRPr="00CE33C8">
        <w:t xml:space="preserve">za pokriće troškova prethodnog i stečajnog postupka na račun Trgovačkog suda u Zagrebu otvoren pri Hrvatskoj poštanskoj banci d.d. Zagreb broj </w:t>
      </w:r>
      <w:r w:rsidR="00A6064D" w:rsidRPr="00CE33C8">
        <w:t>IBAN HR9223900011300000460</w:t>
      </w:r>
      <w:r w:rsidR="00A0793E" w:rsidRPr="00CE33C8">
        <w:t>,</w:t>
      </w:r>
      <w:r w:rsidR="002817DE" w:rsidRPr="00CE33C8">
        <w:t xml:space="preserve"> </w:t>
      </w:r>
      <w:r w:rsidR="009B3D51" w:rsidRPr="00CE33C8">
        <w:t xml:space="preserve">model 05, poziv na </w:t>
      </w:r>
      <w:r w:rsidR="00A6064D" w:rsidRPr="00CE33C8">
        <w:t xml:space="preserve">broj </w:t>
      </w:r>
      <w:r w:rsidR="000B4BEE" w:rsidRPr="00CE33C8">
        <w:t>2</w:t>
      </w:r>
      <w:r w:rsidR="00324712" w:rsidRPr="00CE33C8">
        <w:t>178</w:t>
      </w:r>
      <w:r w:rsidR="00535D8E" w:rsidRPr="00CE33C8">
        <w:t>-</w:t>
      </w:r>
      <w:r w:rsidR="000B4BEE" w:rsidRPr="00CE33C8">
        <w:t>16</w:t>
      </w:r>
      <w:r w:rsidR="00A0793E" w:rsidRPr="00CE33C8">
        <w:t>.</w:t>
      </w:r>
    </w:p>
    <w:p w:rsidRDefault="00065B42" w:rsidP="0021298E" w:rsidR="00065B42" w:rsidRPr="00CE33C8">
      <w:pPr>
        <w:ind w:firstLine="708"/>
        <w:jc w:val="both"/>
      </w:pPr>
      <w:r w:rsidRPr="00CE33C8">
        <w:t>II</w:t>
      </w:r>
      <w:r w:rsidR="00D677F7" w:rsidRPr="00CE33C8">
        <w:t>. Ako</w:t>
      </w:r>
      <w:r w:rsidRPr="00CE33C8">
        <w:t xml:space="preserve"> </w:t>
      </w:r>
      <w:r w:rsidR="00BF0DDB" w:rsidRPr="00CE33C8">
        <w:t>osobe koje imaju pravni interes za provedbom stečajnoga postupka nad dužnikom</w:t>
      </w:r>
      <w:r w:rsidRPr="00CE33C8">
        <w:t xml:space="preserve"> ne postupe u skladu s točkom I</w:t>
      </w:r>
      <w:r w:rsidR="00D677F7" w:rsidRPr="00CE33C8">
        <w:t>.</w:t>
      </w:r>
      <w:r w:rsidRPr="00CE33C8">
        <w:t xml:space="preserve"> ovog rješenja </w:t>
      </w:r>
      <w:r w:rsidR="00F324F6" w:rsidRPr="00CE33C8">
        <w:t>sud</w:t>
      </w:r>
      <w:r w:rsidRPr="00CE33C8">
        <w:t xml:space="preserve"> će donijeti rješenje o otvaranju i zaključenju stečajnog postupka.</w:t>
      </w:r>
    </w:p>
    <w:p w:rsidRDefault="00D677F7" w:rsidP="00065B42" w:rsidR="00D677F7" w:rsidRPr="00CE33C8"/>
    <w:p w:rsidRDefault="00065B42" w:rsidP="00D677F7" w:rsidR="00065B42" w:rsidRPr="00CE33C8">
      <w:pPr>
        <w:jc w:val="center"/>
      </w:pPr>
      <w:r w:rsidRPr="00CE33C8">
        <w:t>Obrazloženje</w:t>
      </w:r>
    </w:p>
    <w:p w:rsidRDefault="00065B42" w:rsidP="00065B42" w:rsidR="00065B42" w:rsidRPr="00CE33C8">
      <w:r w:rsidRPr="00CE33C8">
        <w:t xml:space="preserve"> </w:t>
      </w:r>
    </w:p>
    <w:p w:rsidRDefault="000B4BEE" w:rsidP="000B4BEE" w:rsidR="000B4BEE" w:rsidRPr="00CE33C8">
      <w:pPr>
        <w:ind w:firstLine="708"/>
        <w:jc w:val="both"/>
      </w:pPr>
      <w:r w:rsidRPr="00CE33C8">
        <w:t xml:space="preserve">Financijska agencija, Regionalni centar Zagreb, podnijela je ovom sudu prijedlog za otvaranje stečajnog postupka nad dužnikom </w:t>
      </w:r>
      <w:r w:rsidR="00324712" w:rsidRPr="00CE33C8">
        <w:rPr>
          <w:lang w:val="pt-BR"/>
        </w:rPr>
        <w:t>LEVITAS d.o.o., OIB 14015489058, Zagreb, Gajeva 35</w:t>
      </w:r>
      <w:r w:rsidRPr="00CE33C8">
        <w:t>, na temelju čl. 444. stavka 2. Stečajnog zakona („Narodne novine“ broj 71/15, dalje: SZ).</w:t>
      </w:r>
    </w:p>
    <w:p w:rsidRDefault="00324712" w:rsidP="00324712" w:rsidR="00324712" w:rsidRPr="00CE33C8">
      <w:pPr>
        <w:ind w:firstLine="709"/>
        <w:jc w:val="both"/>
        <w:rPr>
          <w:lang w:val="en-GB"/>
        </w:rPr>
      </w:pPr>
      <w:r w:rsidRPr="00CE33C8">
        <w:t xml:space="preserve">Financijska agencija, kao predlagatelj, navela je u prijedlogu za otvaranje stečajnog postupka kako dužnik na dan 1. rujna 2015. u Očevidniku redoslijeda osnova za plaćanje ima evidentirane neizvršene osnove za plaćanje u neprekinutom razdoblju od 1339 dana, u ukupnom iznosu od 239.172,16 kn, kao i da dužnik ima 1 zaposlenog. </w:t>
      </w:r>
      <w:r w:rsidRPr="00CE33C8">
        <w:rPr>
          <w:lang w:val="en-GB"/>
        </w:rPr>
        <w:t xml:space="preserve">S </w:t>
      </w:r>
      <w:proofErr w:type="spellStart"/>
      <w:r w:rsidRPr="00CE33C8">
        <w:rPr>
          <w:lang w:val="en-GB"/>
        </w:rPr>
        <w:t>obzirom</w:t>
      </w:r>
      <w:proofErr w:type="spellEnd"/>
      <w:r w:rsidRPr="00CE33C8">
        <w:rPr>
          <w:lang w:val="en-GB"/>
        </w:rPr>
        <w:t xml:space="preserve"> </w:t>
      </w:r>
      <w:proofErr w:type="spellStart"/>
      <w:r w:rsidRPr="00CE33C8">
        <w:rPr>
          <w:lang w:val="en-GB"/>
        </w:rPr>
        <w:t>na</w:t>
      </w:r>
      <w:proofErr w:type="spellEnd"/>
      <w:r w:rsidRPr="00CE33C8">
        <w:rPr>
          <w:lang w:val="en-GB"/>
        </w:rPr>
        <w:t xml:space="preserve"> to da </w:t>
      </w:r>
      <w:proofErr w:type="spellStart"/>
      <w:r w:rsidRPr="00CE33C8">
        <w:rPr>
          <w:lang w:val="en-GB"/>
        </w:rPr>
        <w:t>predlagatelj</w:t>
      </w:r>
      <w:proofErr w:type="spellEnd"/>
      <w:r w:rsidRPr="00CE33C8">
        <w:rPr>
          <w:lang w:val="en-GB"/>
        </w:rPr>
        <w:t xml:space="preserve"> </w:t>
      </w:r>
      <w:proofErr w:type="spellStart"/>
      <w:r w:rsidRPr="00CE33C8">
        <w:rPr>
          <w:lang w:val="en-GB"/>
        </w:rPr>
        <w:t>vodi</w:t>
      </w:r>
      <w:proofErr w:type="spellEnd"/>
      <w:r w:rsidRPr="00CE33C8">
        <w:rPr>
          <w:lang w:val="en-GB"/>
        </w:rPr>
        <w:t xml:space="preserve"> </w:t>
      </w:r>
      <w:proofErr w:type="spellStart"/>
      <w:r w:rsidRPr="00CE33C8">
        <w:rPr>
          <w:lang w:val="en-GB"/>
        </w:rPr>
        <w:t>Očevidnik</w:t>
      </w:r>
      <w:proofErr w:type="spellEnd"/>
      <w:r w:rsidRPr="00CE33C8">
        <w:rPr>
          <w:lang w:val="en-GB"/>
        </w:rPr>
        <w:t xml:space="preserve"> </w:t>
      </w:r>
      <w:proofErr w:type="spellStart"/>
      <w:r w:rsidRPr="00CE33C8">
        <w:rPr>
          <w:lang w:val="en-GB"/>
        </w:rPr>
        <w:t>redoslijeda</w:t>
      </w:r>
      <w:proofErr w:type="spellEnd"/>
      <w:r w:rsidRPr="00CE33C8">
        <w:rPr>
          <w:lang w:val="en-GB"/>
        </w:rPr>
        <w:t xml:space="preserve"> </w:t>
      </w:r>
      <w:proofErr w:type="spellStart"/>
      <w:r w:rsidRPr="00CE33C8">
        <w:rPr>
          <w:lang w:val="en-GB"/>
        </w:rPr>
        <w:t>osnova</w:t>
      </w:r>
      <w:proofErr w:type="spellEnd"/>
      <w:r w:rsidRPr="00CE33C8">
        <w:rPr>
          <w:lang w:val="en-GB"/>
        </w:rPr>
        <w:t xml:space="preserve"> </w:t>
      </w:r>
      <w:proofErr w:type="spellStart"/>
      <w:r w:rsidRPr="00CE33C8">
        <w:rPr>
          <w:lang w:val="en-GB"/>
        </w:rPr>
        <w:t>za</w:t>
      </w:r>
      <w:proofErr w:type="spellEnd"/>
      <w:r w:rsidRPr="00CE33C8">
        <w:rPr>
          <w:lang w:val="en-GB"/>
        </w:rPr>
        <w:t xml:space="preserve"> </w:t>
      </w:r>
      <w:proofErr w:type="spellStart"/>
      <w:r w:rsidRPr="00CE33C8">
        <w:rPr>
          <w:lang w:val="en-GB"/>
        </w:rPr>
        <w:t>plaćanje</w:t>
      </w:r>
      <w:proofErr w:type="spellEnd"/>
      <w:r w:rsidRPr="00CE33C8">
        <w:rPr>
          <w:lang w:val="en-GB"/>
        </w:rPr>
        <w:t xml:space="preserve">, sud je </w:t>
      </w:r>
      <w:proofErr w:type="spellStart"/>
      <w:proofErr w:type="gramStart"/>
      <w:r w:rsidRPr="00CE33C8">
        <w:rPr>
          <w:lang w:val="en-GB"/>
        </w:rPr>
        <w:t>prihvatio</w:t>
      </w:r>
      <w:proofErr w:type="spellEnd"/>
      <w:r w:rsidRPr="00CE33C8">
        <w:rPr>
          <w:lang w:val="en-GB"/>
        </w:rPr>
        <w:t xml:space="preserve">  </w:t>
      </w:r>
      <w:proofErr w:type="spellStart"/>
      <w:r w:rsidRPr="00CE33C8">
        <w:rPr>
          <w:lang w:val="en-GB"/>
        </w:rPr>
        <w:t>predlagateljeve</w:t>
      </w:r>
      <w:proofErr w:type="spellEnd"/>
      <w:proofErr w:type="gramEnd"/>
      <w:r w:rsidRPr="00CE33C8">
        <w:rPr>
          <w:lang w:val="en-GB"/>
        </w:rPr>
        <w:t xml:space="preserve"> </w:t>
      </w:r>
      <w:proofErr w:type="spellStart"/>
      <w:r w:rsidRPr="00CE33C8">
        <w:rPr>
          <w:lang w:val="en-GB"/>
        </w:rPr>
        <w:t>tvrdnje</w:t>
      </w:r>
      <w:proofErr w:type="spellEnd"/>
      <w:r w:rsidRPr="00CE33C8">
        <w:rPr>
          <w:lang w:val="en-GB"/>
        </w:rPr>
        <w:t xml:space="preserve"> o </w:t>
      </w:r>
      <w:proofErr w:type="spellStart"/>
      <w:r w:rsidRPr="00CE33C8">
        <w:rPr>
          <w:lang w:val="en-GB"/>
        </w:rPr>
        <w:t>neprekinutom</w:t>
      </w:r>
      <w:proofErr w:type="spellEnd"/>
      <w:r w:rsidRPr="00CE33C8">
        <w:rPr>
          <w:lang w:val="en-GB"/>
        </w:rPr>
        <w:t xml:space="preserve"> </w:t>
      </w:r>
      <w:proofErr w:type="spellStart"/>
      <w:r w:rsidRPr="00CE33C8">
        <w:rPr>
          <w:lang w:val="en-GB"/>
        </w:rPr>
        <w:t>razdoblju</w:t>
      </w:r>
      <w:proofErr w:type="spellEnd"/>
      <w:r w:rsidRPr="00CE33C8">
        <w:rPr>
          <w:lang w:val="en-GB"/>
        </w:rPr>
        <w:t xml:space="preserve"> </w:t>
      </w:r>
      <w:proofErr w:type="spellStart"/>
      <w:r w:rsidRPr="00CE33C8">
        <w:rPr>
          <w:lang w:val="en-GB"/>
        </w:rPr>
        <w:t>evidentiranih</w:t>
      </w:r>
      <w:proofErr w:type="spellEnd"/>
      <w:r w:rsidRPr="00CE33C8">
        <w:rPr>
          <w:lang w:val="en-GB"/>
        </w:rPr>
        <w:t xml:space="preserve"> </w:t>
      </w:r>
      <w:proofErr w:type="spellStart"/>
      <w:r w:rsidRPr="00CE33C8">
        <w:rPr>
          <w:lang w:val="en-GB"/>
        </w:rPr>
        <w:t>neizvršenih</w:t>
      </w:r>
      <w:proofErr w:type="spellEnd"/>
      <w:r w:rsidRPr="00CE33C8">
        <w:rPr>
          <w:lang w:val="en-GB"/>
        </w:rPr>
        <w:t xml:space="preserve"> </w:t>
      </w:r>
      <w:proofErr w:type="spellStart"/>
      <w:r w:rsidRPr="00CE33C8">
        <w:rPr>
          <w:lang w:val="en-GB"/>
        </w:rPr>
        <w:t>osnova</w:t>
      </w:r>
      <w:proofErr w:type="spellEnd"/>
      <w:r w:rsidRPr="00CE33C8">
        <w:rPr>
          <w:lang w:val="en-GB"/>
        </w:rPr>
        <w:t xml:space="preserve"> </w:t>
      </w:r>
      <w:proofErr w:type="spellStart"/>
      <w:r w:rsidRPr="00CE33C8">
        <w:rPr>
          <w:lang w:val="en-GB"/>
        </w:rPr>
        <w:t>za</w:t>
      </w:r>
      <w:proofErr w:type="spellEnd"/>
      <w:r w:rsidRPr="00CE33C8">
        <w:rPr>
          <w:lang w:val="en-GB"/>
        </w:rPr>
        <w:t xml:space="preserve"> </w:t>
      </w:r>
      <w:proofErr w:type="spellStart"/>
      <w:r w:rsidRPr="00CE33C8">
        <w:rPr>
          <w:lang w:val="en-GB"/>
        </w:rPr>
        <w:t>plaćanje</w:t>
      </w:r>
      <w:proofErr w:type="spellEnd"/>
      <w:r w:rsidRPr="00CE33C8">
        <w:rPr>
          <w:lang w:val="en-GB"/>
        </w:rPr>
        <w:t xml:space="preserve"> </w:t>
      </w:r>
      <w:proofErr w:type="spellStart"/>
      <w:r w:rsidRPr="00CE33C8">
        <w:rPr>
          <w:lang w:val="en-GB"/>
        </w:rPr>
        <w:t>koji</w:t>
      </w:r>
      <w:proofErr w:type="spellEnd"/>
      <w:r w:rsidRPr="00CE33C8">
        <w:rPr>
          <w:lang w:val="en-GB"/>
        </w:rPr>
        <w:t xml:space="preserve"> </w:t>
      </w:r>
      <w:proofErr w:type="spellStart"/>
      <w:r w:rsidRPr="00CE33C8">
        <w:rPr>
          <w:lang w:val="en-GB"/>
        </w:rPr>
        <w:t>su</w:t>
      </w:r>
      <w:proofErr w:type="spellEnd"/>
      <w:r w:rsidRPr="00CE33C8">
        <w:rPr>
          <w:lang w:val="en-GB"/>
        </w:rPr>
        <w:t xml:space="preserve"> </w:t>
      </w:r>
      <w:proofErr w:type="spellStart"/>
      <w:r w:rsidRPr="00CE33C8">
        <w:rPr>
          <w:lang w:val="en-GB"/>
        </w:rPr>
        <w:t>zavedeni</w:t>
      </w:r>
      <w:proofErr w:type="spellEnd"/>
      <w:r w:rsidRPr="00CE33C8">
        <w:rPr>
          <w:lang w:val="en-GB"/>
        </w:rPr>
        <w:t xml:space="preserve"> u </w:t>
      </w:r>
      <w:proofErr w:type="spellStart"/>
      <w:r w:rsidRPr="00CE33C8">
        <w:rPr>
          <w:lang w:val="en-GB"/>
        </w:rPr>
        <w:t>Očevidniku</w:t>
      </w:r>
      <w:proofErr w:type="spellEnd"/>
      <w:r w:rsidRPr="00CE33C8">
        <w:rPr>
          <w:lang w:val="en-GB"/>
        </w:rPr>
        <w:t xml:space="preserve">  </w:t>
      </w:r>
      <w:proofErr w:type="spellStart"/>
      <w:r w:rsidRPr="00CE33C8">
        <w:rPr>
          <w:lang w:val="en-GB"/>
        </w:rPr>
        <w:t>redoslijeda</w:t>
      </w:r>
      <w:proofErr w:type="spellEnd"/>
      <w:r w:rsidRPr="00CE33C8">
        <w:rPr>
          <w:lang w:val="en-GB"/>
        </w:rPr>
        <w:t xml:space="preserve"> </w:t>
      </w:r>
      <w:proofErr w:type="spellStart"/>
      <w:r w:rsidRPr="00CE33C8">
        <w:rPr>
          <w:lang w:val="en-GB"/>
        </w:rPr>
        <w:t>osnova</w:t>
      </w:r>
      <w:proofErr w:type="spellEnd"/>
      <w:r w:rsidRPr="00CE33C8">
        <w:rPr>
          <w:lang w:val="en-GB"/>
        </w:rPr>
        <w:t xml:space="preserve"> </w:t>
      </w:r>
      <w:proofErr w:type="spellStart"/>
      <w:r w:rsidRPr="00CE33C8">
        <w:rPr>
          <w:lang w:val="en-GB"/>
        </w:rPr>
        <w:t>za</w:t>
      </w:r>
      <w:proofErr w:type="spellEnd"/>
      <w:r w:rsidRPr="00CE33C8">
        <w:rPr>
          <w:lang w:val="en-GB"/>
        </w:rPr>
        <w:t xml:space="preserve"> </w:t>
      </w:r>
      <w:proofErr w:type="spellStart"/>
      <w:r w:rsidRPr="00CE33C8">
        <w:rPr>
          <w:lang w:val="en-GB"/>
        </w:rPr>
        <w:t>plaćanje</w:t>
      </w:r>
      <w:proofErr w:type="spellEnd"/>
      <w:r w:rsidRPr="00CE33C8">
        <w:rPr>
          <w:lang w:val="en-GB"/>
        </w:rPr>
        <w:t xml:space="preserve">. </w:t>
      </w:r>
    </w:p>
    <w:p w:rsidRDefault="00B9015B" w:rsidP="00F324F6" w:rsidR="00B9015B" w:rsidRPr="00CE33C8">
      <w:pPr>
        <w:pStyle w:val="Tijeloteksta"/>
        <w:ind w:firstLine="708"/>
      </w:pPr>
      <w:r w:rsidRPr="00CE33C8">
        <w:t xml:space="preserve">Slijedom navedenog, </w:t>
      </w:r>
      <w:r w:rsidR="00F324F6" w:rsidRPr="00CE33C8">
        <w:t>sud je na temelju odredbe čl. 115</w:t>
      </w:r>
      <w:r w:rsidRPr="00CE33C8">
        <w:t>. st. 1. SZ-a donio rješenje o pokretanju prethodnog postupka rad</w:t>
      </w:r>
      <w:r w:rsidR="00F324F6" w:rsidRPr="00CE33C8">
        <w:t>i utvrđivanja pretpostavki</w:t>
      </w:r>
      <w:r w:rsidRPr="00CE33C8">
        <w:t xml:space="preserve"> za otvaranje stečajnog postupka nad dužnikom.</w:t>
      </w:r>
    </w:p>
    <w:p w:rsidRDefault="00AB6CDD" w:rsidP="00324712" w:rsidR="004A79DA" w:rsidRPr="00CE33C8">
      <w:pPr>
        <w:ind w:firstLine="708"/>
        <w:jc w:val="both"/>
      </w:pPr>
      <w:r w:rsidRPr="00CE33C8">
        <w:t xml:space="preserve">U ovom stečajnom predmetu dužnik je </w:t>
      </w:r>
      <w:r w:rsidR="000B4BEE" w:rsidRPr="00CE33C8">
        <w:t>17. siječnja</w:t>
      </w:r>
      <w:r w:rsidR="00F24250" w:rsidRPr="00CE33C8">
        <w:t xml:space="preserve"> 201</w:t>
      </w:r>
      <w:r w:rsidR="00324712" w:rsidRPr="00CE33C8">
        <w:t>7</w:t>
      </w:r>
      <w:r w:rsidR="00F24250" w:rsidRPr="00CE33C8">
        <w:t xml:space="preserve">. </w:t>
      </w:r>
      <w:r w:rsidRPr="00CE33C8">
        <w:t xml:space="preserve">dostavio </w:t>
      </w:r>
      <w:r w:rsidR="00324712" w:rsidRPr="00CE33C8">
        <w:t xml:space="preserve">izvješće o financijsko-gospodarskom stanju </w:t>
      </w:r>
      <w:r w:rsidR="00F24250" w:rsidRPr="00CE33C8">
        <w:t xml:space="preserve">dužnika </w:t>
      </w:r>
      <w:r w:rsidR="000B4BEE" w:rsidRPr="00CE33C8">
        <w:t xml:space="preserve">(list </w:t>
      </w:r>
      <w:r w:rsidR="00324712" w:rsidRPr="00CE33C8">
        <w:t>27</w:t>
      </w:r>
      <w:r w:rsidR="00F24250" w:rsidRPr="00CE33C8">
        <w:t xml:space="preserve"> spisa) </w:t>
      </w:r>
      <w:r w:rsidR="004A79DA" w:rsidRPr="00CE33C8">
        <w:t xml:space="preserve">kojim zastupnik po zakonu dužnika izjavljuje da dužnik nije vlasnik nekretnina, da nema imovinskih prava na stvarima trećih osoba, da se na računu dužnika ne nalaze nikakva novčana sredstva, niti se novčana sredstva dužnika nalaze na računima trećih osoba te da je dužnik vlasnik dvaju teretnih motornih </w:t>
      </w:r>
      <w:r w:rsidR="004A79DA" w:rsidRPr="00CE33C8">
        <w:lastRenderedPageBreak/>
        <w:t xml:space="preserve">vozila koja nisu registrirana niti su u voznom stanju i to vozilo Mercedes, tip 312 d, broj šasije WDB9034621P516495 i vozilo Volkswagen, tip LT 35, broj šasije WV1ZZZ2DZVH007670. </w:t>
      </w:r>
    </w:p>
    <w:p w:rsidRDefault="00324712" w:rsidP="00324712" w:rsidR="00324712">
      <w:pPr>
        <w:ind w:firstLine="708"/>
        <w:jc w:val="both"/>
      </w:pPr>
      <w:r w:rsidRPr="00CE33C8">
        <w:t>Na ročištu radi očitovanja o prijedlogu za otvaranje stečajnog postupka održanom 9. veljače 2017. zastupnik po zakonu dužnika Josip Jelić</w:t>
      </w:r>
      <w:r w:rsidR="004A79DA" w:rsidRPr="00CE33C8">
        <w:t xml:space="preserve"> na poseban upit suda je naveo da je vozilo Mercedes proizvedeno 1993., a vozilo Volkswagen da je proizvedeno 1996. godine.</w:t>
      </w:r>
    </w:p>
    <w:p w:rsidRDefault="009C251F" w:rsidP="009C251F" w:rsidR="009C251F" w:rsidRPr="009C5036">
      <w:pPr>
        <w:ind w:firstLine="720"/>
        <w:jc w:val="both"/>
      </w:pPr>
      <w:r w:rsidRPr="009C5036">
        <w:t>Ocjena je ovog suda prvog stupnja kako naprijed navedena imovina nije dostatna za namirenje troškova postupka.</w:t>
      </w:r>
    </w:p>
    <w:p w:rsidRDefault="004C428C" w:rsidP="00CE33C8" w:rsidR="00CE33C8" w:rsidRPr="00CE33C8">
      <w:pPr>
        <w:ind w:firstLine="708"/>
        <w:jc w:val="both"/>
      </w:pPr>
      <w:r w:rsidRPr="00CE33C8">
        <w:t xml:space="preserve">Sud je uvidom u </w:t>
      </w:r>
      <w:r w:rsidR="000B4BEE" w:rsidRPr="00CE33C8">
        <w:t xml:space="preserve">potvrdu Financijske agencije od </w:t>
      </w:r>
      <w:r w:rsidR="004A79DA" w:rsidRPr="00CE33C8">
        <w:t>29. prosinca 2016</w:t>
      </w:r>
      <w:r w:rsidR="000B4BEE" w:rsidRPr="00CE33C8">
        <w:t xml:space="preserve">. (list 11 spisa) utvrdio da dužnik na taj dan ima evidentirane neizvršene osnove za plaćanje u neprekinutom razdoblju od </w:t>
      </w:r>
      <w:r w:rsidR="004A79DA" w:rsidRPr="00CE33C8">
        <w:t>1823</w:t>
      </w:r>
      <w:r w:rsidR="000B4BEE" w:rsidRPr="00CE33C8">
        <w:t xml:space="preserve"> dana te uvidom u </w:t>
      </w:r>
      <w:r w:rsidR="004A79DA" w:rsidRPr="00CE33C8">
        <w:t>O</w:t>
      </w:r>
      <w:r w:rsidR="000B4BEE" w:rsidRPr="00CE33C8">
        <w:t xml:space="preserve">čevidnik o redoslijedu plaćanja sa obračunatom kamatom utvrdio da dužnik na dan </w:t>
      </w:r>
      <w:r w:rsidR="004A79DA" w:rsidRPr="00CE33C8">
        <w:t xml:space="preserve">29. prosinca </w:t>
      </w:r>
      <w:r w:rsidR="000B4BEE" w:rsidRPr="00CE33C8">
        <w:t xml:space="preserve">2016. ima nepodmirene obveze u iznosu od </w:t>
      </w:r>
      <w:r w:rsidR="00CE33C8" w:rsidRPr="00CE33C8">
        <w:t>256.013,43</w:t>
      </w:r>
      <w:r w:rsidR="000B4BEE" w:rsidRPr="00CE33C8">
        <w:t xml:space="preserve"> kn (list 13-</w:t>
      </w:r>
      <w:r w:rsidR="00CE33C8" w:rsidRPr="00CE33C8">
        <w:t>25 spisa), a zastupnik po zakonu dužnika nije osporio podatke iz navedene potvrde.</w:t>
      </w:r>
    </w:p>
    <w:p w:rsidRDefault="00ED5FDE" w:rsidP="004C428C" w:rsidR="00ED5FDE" w:rsidRPr="00CE33C8">
      <w:pPr>
        <w:pStyle w:val="Tijeloteksta"/>
        <w:ind w:firstLine="708"/>
      </w:pPr>
      <w:r w:rsidRPr="00CE33C8">
        <w:t>U konkretnom slučaju, sud je prihvatio predlagateljeve tvrdnje o neprekinutom razdoblju evidentiranih neizvršenih osnova za plaćanje koji su zavedeni u Očevidniku  redoslijeda osnova za plaćanje.</w:t>
      </w:r>
    </w:p>
    <w:p w:rsidRDefault="001861A1" w:rsidP="001861A1" w:rsidR="001861A1" w:rsidRPr="00CE33C8">
      <w:pPr>
        <w:jc w:val="both"/>
      </w:pPr>
      <w:r w:rsidRPr="00CE33C8">
        <w:t xml:space="preserve">             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134F3A" w:rsidP="00134F3A" w:rsidR="00134F3A" w:rsidRPr="00CE33C8">
      <w:pPr>
        <w:jc w:val="both"/>
      </w:pPr>
      <w:r w:rsidRPr="00CE33C8">
        <w:tab/>
        <w:t>U smislu citirane odredbe čl. 132. st. 1. SZ</w:t>
      </w:r>
      <w:r w:rsidR="001861A1" w:rsidRPr="00CE33C8">
        <w:t>-a</w:t>
      </w:r>
      <w:r w:rsidRPr="00CE33C8">
        <w:t xml:space="preserve"> pozvane su osobe koje imaju pravni interes za provedbom stečajnoga postupka predujmiti troškov</w:t>
      </w:r>
      <w:r w:rsidR="0034597D" w:rsidRPr="00CE33C8">
        <w:t>e</w:t>
      </w:r>
      <w:r w:rsidRPr="00CE33C8">
        <w:t xml:space="preserve"> prethodnog i stečajn</w:t>
      </w:r>
      <w:r w:rsidR="002C3072" w:rsidRPr="00CE33C8">
        <w:t>og postupka u ukupnom iznosu  23</w:t>
      </w:r>
      <w:r w:rsidRPr="00CE33C8">
        <w:t xml:space="preserve">.000,00 kn i to za: nagradu stečajnom upravitelju </w:t>
      </w:r>
      <w:r w:rsidR="001861A1" w:rsidRPr="00CE33C8">
        <w:t xml:space="preserve">ukupno </w:t>
      </w:r>
      <w:r w:rsidR="002C3072" w:rsidRPr="00CE33C8">
        <w:t>5</w:t>
      </w:r>
      <w:r w:rsidRPr="00CE33C8">
        <w:t>.000,00 kn, troško</w:t>
      </w:r>
      <w:r w:rsidR="001861A1" w:rsidRPr="00CE33C8">
        <w:t>ve knjigovodstva mjesečno 1</w:t>
      </w:r>
      <w:r w:rsidRPr="00CE33C8">
        <w:t xml:space="preserve">.500,00 kn, </w:t>
      </w:r>
      <w:r w:rsidR="002C3072" w:rsidRPr="00CE33C8">
        <w:t>troškove platnog prometa, blag</w:t>
      </w:r>
      <w:r w:rsidR="001861A1" w:rsidRPr="00CE33C8">
        <w:t>ajne i ostalih administra</w:t>
      </w:r>
      <w:r w:rsidR="002C3072" w:rsidRPr="00CE33C8">
        <w:t>tivnih poslova mjesečno 1</w:t>
      </w:r>
      <w:r w:rsidR="001861A1" w:rsidRPr="00CE33C8">
        <w:t>.500,00 kn</w:t>
      </w:r>
      <w:r w:rsidRPr="00CE33C8">
        <w:t xml:space="preserve">, a sve bazirano na </w:t>
      </w:r>
      <w:r w:rsidR="002C3072" w:rsidRPr="00CE33C8">
        <w:t>trajanju postupka u vremenu od 6 mjeseci</w:t>
      </w:r>
      <w:r w:rsidRPr="00CE33C8">
        <w:t xml:space="preserve">. </w:t>
      </w:r>
    </w:p>
    <w:p w:rsidRDefault="00FE48F4" w:rsidP="00FE48F4" w:rsidR="00FE48F4" w:rsidRPr="00CE33C8">
      <w:pPr>
        <w:ind w:firstLine="708"/>
        <w:jc w:val="both"/>
      </w:pPr>
      <w:r w:rsidRPr="00CE33C8">
        <w:t xml:space="preserve">Imajući u vidu navode zastupnika po zakonu dužnika (koji odgovara kazneno za davanje netočnih ili nepotpunih podataka, obavijesti i izvješća kao i za davanje lažnog iskaza u postupku pred sudom) da dužnikova imovina nije dostatna za namirenje troškova prethodnog i stečajnog postupka, u smislu odredbe čl. 132. st. 1. SZ-a pozvane su osobe koje imaju pravni interes za provedbom stečajnoga postupka nad dužnikom </w:t>
      </w:r>
      <w:r w:rsidR="00CE33C8" w:rsidRPr="00CE33C8">
        <w:rPr>
          <w:lang w:val="pt-BR"/>
        </w:rPr>
        <w:t>LEVITAS d.o.o., OIB 14015489058, Zagreb, Gajeva 35</w:t>
      </w:r>
      <w:r w:rsidRPr="00CE33C8">
        <w:rPr>
          <w:lang w:val="pt-BR"/>
        </w:rPr>
        <w:t xml:space="preserve">, </w:t>
      </w:r>
      <w:r w:rsidRPr="00CE33C8">
        <w:t xml:space="preserve">predujmiti navedeni iznos  (točka I. izreke) te su upozoreni na pravne posljedice ako ne postupe po ovom rješenju iz točke I. sukladno odredbi članka 132. st. 2. SZ-a (točka II. izreke). </w:t>
      </w:r>
    </w:p>
    <w:p w:rsidRDefault="00FE48F4" w:rsidP="00134F3A" w:rsidR="00FE48F4" w:rsidRPr="00CE33C8">
      <w:pPr>
        <w:jc w:val="both"/>
      </w:pPr>
    </w:p>
    <w:p w:rsidRDefault="00CE33C8" w:rsidP="002C3072" w:rsidR="00065B42" w:rsidRPr="00CE33C8">
      <w:pPr>
        <w:jc w:val="center"/>
      </w:pPr>
      <w:r w:rsidRPr="00CE33C8">
        <w:t>U</w:t>
      </w:r>
      <w:r w:rsidR="001013EE" w:rsidRPr="00CE33C8">
        <w:t xml:space="preserve"> </w:t>
      </w:r>
      <w:r w:rsidR="00065B42" w:rsidRPr="00CE33C8">
        <w:t>Zagreb</w:t>
      </w:r>
      <w:r w:rsidR="009B3D51" w:rsidRPr="00CE33C8">
        <w:t>u</w:t>
      </w:r>
      <w:r w:rsidR="000E57F1" w:rsidRPr="00CE33C8">
        <w:t>,</w:t>
      </w:r>
      <w:r w:rsidR="009B3D51" w:rsidRPr="00CE33C8">
        <w:t xml:space="preserve"> </w:t>
      </w:r>
      <w:r>
        <w:t>8</w:t>
      </w:r>
      <w:r w:rsidRPr="00CE33C8">
        <w:t>. lipnja</w:t>
      </w:r>
      <w:r w:rsidR="009C47FB" w:rsidRPr="00CE33C8">
        <w:t xml:space="preserve"> 2017</w:t>
      </w:r>
      <w:r w:rsidR="00065B42" w:rsidRPr="00CE33C8">
        <w:t>.</w:t>
      </w:r>
    </w:p>
    <w:p w:rsidRDefault="00065B42" w:rsidP="00CE33C8" w:rsidR="00065B42" w:rsidRPr="00CE33C8">
      <w:pPr>
        <w:jc w:val="right"/>
      </w:pPr>
      <w:r w:rsidRPr="00CE33C8">
        <w:t xml:space="preserve">                     </w:t>
      </w:r>
      <w:r w:rsidR="001013EE" w:rsidRPr="00CE33C8">
        <w:t xml:space="preserve">                                                                                                      </w:t>
      </w:r>
      <w:r w:rsidRPr="00CE33C8">
        <w:t>Sudac:</w:t>
      </w:r>
    </w:p>
    <w:p w:rsidRDefault="000E57F1" w:rsidP="00CE33C8" w:rsidR="00065B42" w:rsidRPr="00CE33C8">
      <w:pPr>
        <w:jc w:val="right"/>
      </w:pPr>
      <w:r w:rsidRPr="00CE33C8">
        <w:t>Nikolina Dorić Hadžisejdić</w:t>
      </w:r>
      <w:r w:rsidR="00A66B21">
        <w:t>,v.r.</w:t>
      </w:r>
    </w:p>
    <w:p w:rsidRDefault="00CE33C8" w:rsidP="00065B42" w:rsidR="00CE33C8"/>
    <w:p w:rsidRDefault="00065B42" w:rsidP="00065B42" w:rsidR="00065B42" w:rsidRPr="00CE33C8">
      <w:r w:rsidRPr="00CE33C8">
        <w:t>Uputa o pravnom lijeku:</w:t>
      </w:r>
    </w:p>
    <w:p w:rsidRDefault="00065B42" w:rsidP="002D60CE" w:rsidR="001013EE" w:rsidRPr="00CE33C8">
      <w:pPr>
        <w:jc w:val="both"/>
      </w:pPr>
      <w:r w:rsidRPr="00CE33C8">
        <w:t>Protiv ovog rješenja može</w:t>
      </w:r>
      <w:r w:rsidR="00754CF2" w:rsidRPr="00CE33C8">
        <w:t xml:space="preserve"> se</w:t>
      </w:r>
      <w:r w:rsidRPr="00CE33C8">
        <w:t xml:space="preserve"> izjaviti</w:t>
      </w:r>
      <w:r w:rsidR="00754CF2" w:rsidRPr="00CE33C8">
        <w:t xml:space="preserve"> žalba.</w:t>
      </w:r>
      <w:r w:rsidRPr="00CE33C8">
        <w:t xml:space="preserve"> Žalba se podnosi ovom sudu u 2 primjerka za Visoki trgovački sud RH u roku od 8 dana, od dana dostave rješenja.</w:t>
      </w:r>
    </w:p>
    <w:p w:rsidRDefault="00CE33C8" w:rsidP="00065B42" w:rsidR="00CE33C8"/>
    <w:p w:rsidRDefault="00A66B21" w:rsidP="00C359B6" w:rsidR="00A66B21">
      <w:pPr>
        <w:pStyle w:val="Bezproreda"/>
        <w:ind w:left="4956"/>
        <w:jc w:val="right"/>
      </w:pPr>
      <w:r>
        <w:t xml:space="preserve">Za točnost </w:t>
      </w:r>
      <w:proofErr w:type="spellStart"/>
      <w:r>
        <w:t>otpravka</w:t>
      </w:r>
      <w:proofErr w:type="spellEnd"/>
      <w:r>
        <w:t xml:space="preserve"> - ovlašteni službenik</w:t>
      </w:r>
    </w:p>
    <w:p w:rsidRDefault="00A66B21" w:rsidP="00C359B6" w:rsidR="00A66B21">
      <w:pPr>
        <w:pStyle w:val="Bezproreda"/>
        <w:ind w:left="4956"/>
        <w:jc w:val="right"/>
      </w:pPr>
      <w:r>
        <w:t>Karmela Dolenc</w:t>
      </w:r>
    </w:p>
    <w:p w:rsidRDefault="00A66B21" w:rsidP="00065B42" w:rsidR="00A66B21" w:rsidRPr="00CE33C8"/>
    <w:sectPr w:rsidSect="00C90E76" w:rsidR="00A66B21" w:rsidRPr="00CE33C8">
      <w:headerReference w:type="default" r:id="rId10"/>
      <w:pgSz w:h="16838" w:w="11906"/>
      <w:pgMar w:gutter="0" w:footer="708" w:header="708"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0C3C" w:rsidP="00380C3C" w:rsidR="00380C3C">
      <w:r>
        <w:separator/>
      </w:r>
    </w:p>
  </w:endnote>
  <w:endnote w:id="0" w:type="continuationSeparator">
    <w:p w:rsidRDefault="00380C3C" w:rsidP="00380C3C" w:rsidR="00380C3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0C3C" w:rsidP="00380C3C" w:rsidR="00380C3C">
      <w:r>
        <w:separator/>
      </w:r>
    </w:p>
  </w:footnote>
  <w:footnote w:id="0" w:type="continuationSeparator">
    <w:p w:rsidRDefault="00380C3C" w:rsidP="00380C3C" w:rsidR="00380C3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0C3C" w:rsidR="00380C3C">
    <w:pPr>
      <w:pStyle w:val="Zaglavlje"/>
    </w:pPr>
    <w:r>
      <w:tab/>
    </w:r>
    <w:r>
      <w:tab/>
    </w:r>
    <w:r w:rsidR="00CF535B">
      <w:t>89</w:t>
    </w:r>
    <w:r w:rsidRPr="00380C3C">
      <w:rPr>
        <w:sz w:val="24"/>
      </w:rPr>
      <w:t>. St-</w:t>
    </w:r>
    <w:r w:rsidR="00CE33C8">
      <w:rPr>
        <w:sz w:val="24"/>
      </w:rPr>
      <w:t>2178</w:t>
    </w:r>
    <w:r w:rsidR="00D70B0B">
      <w:rPr>
        <w:sz w:val="24"/>
      </w:rPr>
      <w:t>/16</w:t>
    </w:r>
    <w:r w:rsidR="00CE33C8">
      <w:rPr>
        <w:sz w:val="24"/>
      </w:rPr>
      <w:t>-11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C7291"/>
    <w:multiLevelType w:val="hybridMultilevel"/>
    <w:tmpl w:val="93162F86"/>
    <w:lvl w:tplc="72EE715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42B718D"/>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2" w:uri="http://schemas.microsoft.com/office/word" w:name="compatibilityMode"/>
  </w:compat>
  <w:rsids>
    <w:rsidRoot w:val="00065B42"/>
    <w:rsid w:val="00065B42"/>
    <w:rsid w:val="000B22E7"/>
    <w:rsid w:val="000B4BEE"/>
    <w:rsid w:val="000E335E"/>
    <w:rsid w:val="000E57F1"/>
    <w:rsid w:val="001013EE"/>
    <w:rsid w:val="00134F3A"/>
    <w:rsid w:val="001861A1"/>
    <w:rsid w:val="001A762F"/>
    <w:rsid w:val="0021298E"/>
    <w:rsid w:val="00260C00"/>
    <w:rsid w:val="002817DE"/>
    <w:rsid w:val="002C3072"/>
    <w:rsid w:val="002D5087"/>
    <w:rsid w:val="002D60CE"/>
    <w:rsid w:val="00324712"/>
    <w:rsid w:val="0034597D"/>
    <w:rsid w:val="00380C3C"/>
    <w:rsid w:val="003D4223"/>
    <w:rsid w:val="003F3702"/>
    <w:rsid w:val="00412D47"/>
    <w:rsid w:val="004A79DA"/>
    <w:rsid w:val="004C428C"/>
    <w:rsid w:val="00501EBB"/>
    <w:rsid w:val="00535D8E"/>
    <w:rsid w:val="005543BD"/>
    <w:rsid w:val="005E2724"/>
    <w:rsid w:val="00602113"/>
    <w:rsid w:val="00662884"/>
    <w:rsid w:val="006B1344"/>
    <w:rsid w:val="00704DD0"/>
    <w:rsid w:val="007150E9"/>
    <w:rsid w:val="00754CF2"/>
    <w:rsid w:val="007B068E"/>
    <w:rsid w:val="007E5685"/>
    <w:rsid w:val="007E6A6F"/>
    <w:rsid w:val="008B669A"/>
    <w:rsid w:val="00947BCF"/>
    <w:rsid w:val="009B3D51"/>
    <w:rsid w:val="009C251F"/>
    <w:rsid w:val="009C47FB"/>
    <w:rsid w:val="00A0793E"/>
    <w:rsid w:val="00A6064D"/>
    <w:rsid w:val="00A66B21"/>
    <w:rsid w:val="00A75EA1"/>
    <w:rsid w:val="00A75F17"/>
    <w:rsid w:val="00A851A3"/>
    <w:rsid w:val="00AB6CDD"/>
    <w:rsid w:val="00B40AF9"/>
    <w:rsid w:val="00B62E90"/>
    <w:rsid w:val="00B9015B"/>
    <w:rsid w:val="00BB5767"/>
    <w:rsid w:val="00BC67EF"/>
    <w:rsid w:val="00BE5577"/>
    <w:rsid w:val="00BF01D0"/>
    <w:rsid w:val="00BF0DDB"/>
    <w:rsid w:val="00C23ADD"/>
    <w:rsid w:val="00C40A44"/>
    <w:rsid w:val="00C90E76"/>
    <w:rsid w:val="00CE33C8"/>
    <w:rsid w:val="00CF535B"/>
    <w:rsid w:val="00D340BD"/>
    <w:rsid w:val="00D3501A"/>
    <w:rsid w:val="00D677F7"/>
    <w:rsid w:val="00D70B0B"/>
    <w:rsid w:val="00D803A5"/>
    <w:rsid w:val="00DC6690"/>
    <w:rsid w:val="00DE0F86"/>
    <w:rsid w:val="00E24B5E"/>
    <w:rsid w:val="00ED5FDE"/>
    <w:rsid w:val="00F24250"/>
    <w:rsid w:val="00F324F6"/>
    <w:rsid w:val="00FC7A95"/>
    <w:rsid w:val="00FE48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E335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rsid w:val="00F324F6"/>
  </w:style>
  <w:style w:styleId="Odlomakpopisa" w:type="paragraph">
    <w:name w:val="List Paragraph"/>
    <w:basedOn w:val="Normal"/>
    <w:uiPriority w:val="34"/>
    <w:qFormat/>
    <w:rsid w:val="002C3072"/>
    <w:pPr>
      <w:ind w:left="720"/>
      <w:contextualSpacing/>
    </w:pPr>
  </w:style>
  <w:style w:styleId="Tekstrezerviranogmjesta" w:type="character">
    <w:name w:val="Placeholder Text"/>
    <w:basedOn w:val="Zadanifontodlomka"/>
    <w:uiPriority w:val="99"/>
    <w:semiHidden/>
    <w:rsid w:val="00380C3C"/>
    <w:rPr>
      <w:color w:val="808080"/>
      <w:bdr w:space="0" w:sz="0" w:color="auto" w:val="none"/>
      <w:shd w:fill="auto" w:color="auto" w:val="clear"/>
    </w:rPr>
  </w:style>
  <w:style w:customStyle="true" w:styleId="eSPISCCParagraphDefaultFont" w:type="character">
    <w:name w:val="eSPIS_CC_Paragraph Default Font"/>
    <w:basedOn w:val="Zadanifontodlomka"/>
    <w:rsid w:val="00380C3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80C3C"/>
    <w:rPr>
      <w:bdr w:space="0" w:sz="0" w:color="auto" w:val="none"/>
      <w:shd w:fill="FFFFCC" w:color="auto" w:val="clear"/>
      <w:lang w:val="hr-HR"/>
    </w:rPr>
  </w:style>
  <w:style w:customStyle="true" w:styleId="PozadinaSvijetloCrvena" w:type="character">
    <w:name w:val="Pozadina_SvijetloCrvena"/>
    <w:basedOn w:val="eSPISCCParagraphDefaultFont"/>
    <w:rsid w:val="00380C3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80C3C"/>
    <w:rPr>
      <w:rFonts w:cs="Times New Roman" w:hAnsi="Times New Roman" w:ascii="Times New Roman"/>
      <w:sz w:val="24"/>
      <w:bdr w:space="0" w:sz="0" w:color="auto" w:val="none"/>
      <w:shd w:fill="CCFFCC" w:color="auto" w:val="clear"/>
      <w:lang w:val="hr-HR"/>
    </w:rPr>
  </w:style>
  <w:style w:styleId="Podnoje" w:type="paragraph">
    <w:name w:val="footer"/>
    <w:basedOn w:val="Normal"/>
    <w:link w:val="PodnojeChar"/>
    <w:rsid w:val="00380C3C"/>
    <w:pPr>
      <w:tabs>
        <w:tab w:pos="4536" w:val="center"/>
        <w:tab w:pos="9072" w:val="right"/>
      </w:tabs>
    </w:pPr>
  </w:style>
  <w:style w:customStyle="true" w:styleId="PodnojeChar" w:type="character">
    <w:name w:val="Podnožje Char"/>
    <w:basedOn w:val="Zadanifontodlomka"/>
    <w:link w:val="Podnoje"/>
    <w:rsid w:val="00380C3C"/>
    <w:rPr>
      <w:sz w:val="24"/>
      <w:szCs w:val="24"/>
    </w:rPr>
  </w:style>
  <w:style w:styleId="Bezproreda" w:type="paragraph">
    <w:name w:val="No Spacing"/>
    <w:uiPriority w:val="1"/>
    <w:qFormat/>
    <w:rsid w:val="00A66B21"/>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lipnja 2017.</izvorni_sadrzaj>
    <derivirana_varijabla naziv="DomainObject.DatumDonosenjaOdluke_1">8.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2178</izvorni_sadrzaj>
    <derivirana_varijabla naziv="DomainObject.Predmet.Broj_1">2178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St-2178/2016</izvorni_sadrzaj>
    <derivirana_varijabla naziv="DomainObject.Predmet.OznakaBroj_1">St-2178/2016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LEVITAS d.o.o. zastupanog po punomoćniku JOSIP JELIĆ</izvorni_sadrzaj>
    <derivirana_varijabla naziv="DomainObject.Predmet.ProtustrankaFormated_1">  LEVITAS d.o.o. zastupanog po punomoćniku JOSIP JELIĆ</derivirana_varijabla>
  </DomainObject.Predmet.ProtustrankaFormated>
  <DomainObject.Predmet.ProtustrankaFormatedOIB>
    <izvorni_sadrzaj>  LEVITAS d.o.o., OIB 14015489058 zastupanog po punomoćniku JOSIP JELIĆ</izvorni_sadrzaj>
    <derivirana_varijabla naziv="DomainObject.Predmet.ProtustrankaFormatedOIB_1">  LEVITAS d.o.o., OIB 14015489058 zastupanog po punomoćniku JOSIP JELIĆ</derivirana_varijabla>
  </DomainObject.Predmet.ProtustrankaFormatedOIB>
  <DomainObject.Predmet.ProtustrankaFormatedWithAdress>
    <izvorni_sadrzaj> LEVITAS d.o.o., Gajeva 35, 10000 Zagreb zastupanog po punomoćniku JOSIP JELIĆ</izvorni_sadrzaj>
    <derivirana_varijabla naziv="DomainObject.Predmet.ProtustrankaFormatedWithAdress_1"> LEVITAS d.o.o., Gajeva 35, 10000 Zagreb zastupanog po punomoćniku JOSIP JELIĆ</derivirana_varijabla>
  </DomainObject.Predmet.ProtustrankaFormatedWithAdress>
  <DomainObject.Predmet.ProtustrankaFormatedWithAdressOIB>
    <izvorni_sadrzaj> LEVITAS d.o.o., OIB 14015489058, Gajeva 35, 10000 Zagreb zastupanog po punomoćniku JOSIP JELIĆ</izvorni_sadrzaj>
    <derivirana_varijabla naziv="DomainObject.Predmet.ProtustrankaFormatedWithAdressOIB_1"> LEVITAS d.o.o., OIB 14015489058, Gajeva 35, 10000 Zagreb zastupanog po punomoćniku JOSIP JELIĆ</derivirana_varijabla>
  </DomainObject.Predmet.ProtustrankaFormatedWithAdressOIB>
  <DomainObject.Predmet.ProtustrankaWithAdress>
    <izvorni_sadrzaj>LEVITAS d.o.o. Gajeva 35, 10000 Zagreb</izvorni_sadrzaj>
    <derivirana_varijabla naziv="DomainObject.Predmet.ProtustrankaWithAdress_1">LEVITAS d.o.o. Gajeva 35, 10000 Zagreb</derivirana_varijabla>
  </DomainObject.Predmet.ProtustrankaWithAdress>
  <DomainObject.Predmet.ProtustrankaWithAdressOIB>
    <izvorni_sadrzaj>LEVITAS d.o.o., OIB 14015489058, Gajeva 35, 10000 Zagreb</izvorni_sadrzaj>
    <derivirana_varijabla naziv="DomainObject.Predmet.ProtustrankaWithAdressOIB_1">LEVITAS d.o.o., OIB 14015489058, Gajeva 35, 10000 Zagreb</derivirana_varijabla>
  </DomainObject.Predmet.ProtustrankaWithAdressOIB>
  <DomainObject.Predmet.ProtustrankaNazivFormated>
    <izvorni_sadrzaj>LEVITAS d.o.o.</izvorni_sadrzaj>
    <derivirana_varijabla naziv="DomainObject.Predmet.ProtustrankaNazivFormated_1">LEVITAS d.o.o.</derivirana_varijabla>
  </DomainObject.Predmet.ProtustrankaNazivFormated>
  <DomainObject.Predmet.ProtustrankaNazivFormatedOIB>
    <izvorni_sadrzaj>LEVITAS d.o.o., OIB 14015489058</izvorni_sadrzaj>
    <derivirana_varijabla naziv="DomainObject.Predmet.ProtustrankaNazivFormatedOIB_1">LEVITAS d.o.o., OIB 14015489058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LEVITAS d.o.o. zastupanog po punomoćniku JOSIP JELIĆ</item>
    </izvorni_sadrzaj>
    <derivirana_varijabla naziv="DomainObject.Predmet.ProtuStrankaListFormated_1">
      <item>LEVITAS d.o.o. zastupanog po punomoćniku JOSIP JELIĆ</item>
    </derivirana_varijabla>
  </DomainObject.Predmet.ProtuStrankaListFormated>
  <DomainObject.Predmet.ProtuStrankaListFormatedOIB>
    <izvorni_sadrzaj>
      <item>LEVITAS d.o.o., OIB 14015489058 zastupanog po punomoćniku JOSIP JELIĆ</item>
    </izvorni_sadrzaj>
    <derivirana_varijabla naziv="DomainObject.Predmet.ProtuStrankaListFormatedOIB_1">
      <item>LEVITAS d.o.o., OIB 14015489058 zastupanog po punomoćniku JOSIP JELIĆ</item>
    </derivirana_varijabla>
  </DomainObject.Predmet.ProtuStrankaListFormatedOIB>
  <DomainObject.Predmet.ProtuStrankaListFormatedWithAdress>
    <izvorni_sadrzaj>
      <item>LEVITAS d.o.o., Gajeva 35, 10000 Zagreb zastupanog po punomoćniku JOSIP JELIĆ</item>
    </izvorni_sadrzaj>
    <derivirana_varijabla naziv="DomainObject.Predmet.ProtuStrankaListFormatedWithAdress_1">
      <item>LEVITAS d.o.o., Gajeva 35, 10000 Zagreb zastupanog po punomoćniku JOSIP JELIĆ</item>
    </derivirana_varijabla>
  </DomainObject.Predmet.ProtuStrankaListFormatedWithAdress>
  <DomainObject.Predmet.ProtuStrankaListFormatedWithAdressOIB>
    <izvorni_sadrzaj>
      <item>LEVITAS d.o.o., OIB 14015489058, Gajeva 35, 10000 Zagreb zastupanog po punomoćniku JOSIP JELIĆ</item>
    </izvorni_sadrzaj>
    <derivirana_varijabla naziv="DomainObject.Predmet.ProtuStrankaListFormatedWithAdressOIB_1">
      <item>LEVITAS d.o.o., OIB 14015489058, Gajeva 35, 10000 Zagreb zastupanog po punomoćniku JOSIP JELIĆ</item>
    </derivirana_varijabla>
  </DomainObject.Predmet.ProtuStrankaListFormatedWithAdressOIB>
  <DomainObject.Predmet.ProtuStrankaListNazivFormated>
    <izvorni_sadrzaj>
      <item>LEVITAS d.o.o.</item>
    </izvorni_sadrzaj>
    <derivirana_varijabla naziv="DomainObject.Predmet.ProtuStrankaListNazivFormated_1">
      <item>LEVITAS d.o.o.</item>
    </derivirana_varijabla>
  </DomainObject.Predmet.ProtuStrankaListNazivFormated>
  <DomainObject.Predmet.ProtuStrankaListNazivFormatedOIB>
    <izvorni_sadrzaj>
      <item>LEVITAS d.o.o., OIB 14015489058</item>
    </izvorni_sadrzaj>
    <derivirana_varijabla naziv="DomainObject.Predmet.ProtuStrankaListNazivFormatedOIB_1">
      <item>LEVITAS d.o.o., OIB 14015489058</item>
    </derivirana_varijabla>
  </DomainObject.Predmet.ProtuStrankaListNazivFormatedOIB>
  <DomainObject.Predmet.OstaliListFormated>
    <izvorni_sadrzaj>
      <item>JOSIP JELIĆ punomoćnik sudionika u postupku LEVITAS d.o.o.</item>
      <item>Raiffeisenbank Austria d.d.</item>
    </izvorni_sadrzaj>
    <derivirana_varijabla naziv="DomainObject.Predmet.OstaliListFormated_1">
      <item>JOSIP JELIĆ punomoćnik sudionika u postupku LEVITAS d.o.o.</item>
      <item>Raiffeisenbank Austria d.d.</item>
    </derivirana_varijabla>
  </DomainObject.Predmet.OstaliListFormated>
  <DomainObject.Predmet.OstaliListFormatedOIB>
    <izvorni_sadrzaj>
      <item>JOSIP JELIĆ, OIB 18320543259 punomoćnik sudionika u postupku LEVITAS d.o.o.</item>
      <item>Raiffeisenbank Austria d.d., OIB 53056966535</item>
    </izvorni_sadrzaj>
    <derivirana_varijabla naziv="DomainObject.Predmet.OstaliListFormatedOIB_1">
      <item>JOSIP JELIĆ, OIB 18320543259 punomoćnik sudionika u postupku LEVITAS d.o.o.</item>
      <item>Raiffeisenbank Austria d.d., OIB 53056966535</item>
    </derivirana_varijabla>
  </DomainObject.Predmet.OstaliListFormatedOIB>
  <DomainObject.Predmet.OstaliListFormatedWithAdress>
    <izvorni_sadrzaj>
      <item>JOSIP JELIĆ, Lea Muellera 39, 10000 Zagreb punomoćnik sudionika u postupku LEVITAS d.o.o.</item>
      <item>Raiffeisenbank Austria d.d., Magazinska cesta 69, 10000 Zagreb</item>
    </izvorni_sadrzaj>
    <derivirana_varijabla naziv="DomainObject.Predmet.OstaliListFormatedWithAdress_1">
      <item>JOSIP JELIĆ, Lea Muellera 39, 10000 Zagreb punomoćnik sudionika u postupku LEVITAS d.o.o.</item>
      <item>Raiffeisenbank Austria d.d., Magazinska cesta 69, 10000 Zagreb</item>
    </derivirana_varijabla>
  </DomainObject.Predmet.OstaliListFormatedWithAdress>
  <DomainObject.Predmet.OstaliListFormatedWithAdressOIB>
    <izvorni_sadrzaj>
      <item>JOSIP JELIĆ, OIB 18320543259, Lea Muellera 39, 10000 Zagreb punomoćnik sudionika u postupku LEVITAS d.o.o.</item>
      <item>Raiffeisenbank Austria d.d., OIB 53056966535, Magazinska cesta 69, 10000 Zagreb</item>
    </izvorni_sadrzaj>
    <derivirana_varijabla naziv="DomainObject.Predmet.OstaliListFormatedWithAdressOIB_1">
      <item>JOSIP JELIĆ, OIB 18320543259, Lea Muellera 39, 10000 Zagreb punomoćnik sudionika u postupku LEVITAS d.o.o.</item>
      <item>Raiffeisenbank Austria d.d., OIB 53056966535, Magazinska cesta 69, 10000 Zagreb</item>
    </derivirana_varijabla>
  </DomainObject.Predmet.OstaliListFormatedWithAdressOIB>
  <DomainObject.Predmet.OstaliListNazivFormated>
    <izvorni_sadrzaj>
      <item>JOSIP JELIĆ</item>
      <item>Raiffeisenbank Austria d.d.</item>
    </izvorni_sadrzaj>
    <derivirana_varijabla naziv="DomainObject.Predmet.OstaliListNazivFormated_1">
      <item>JOSIP JELIĆ</item>
      <item>Raiffeisenbank Austria d.d.</item>
    </derivirana_varijabla>
  </DomainObject.Predmet.OstaliListNazivFormated>
  <DomainObject.Predmet.OstaliListNazivFormatedOIB>
    <izvorni_sadrzaj>
      <item>JOSIP JELIĆ, OIB 18320543259</item>
      <item>Raiffeisenbank Austria d.d., OIB 53056966535</item>
    </izvorni_sadrzaj>
    <derivirana_varijabla naziv="DomainObject.Predmet.OstaliListNazivFormatedOIB_1">
      <item>JOSIP JELIĆ, OIB 18320543259</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2017.</izvorni_sadrzaj>
    <derivirana_varijabla naziv="DomainObject.Datum_1">8.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LEVITAS d.o.o.</izvorni_sadrzaj>
    <derivirana_varijabla naziv="DomainObject.Predmet.ProtustrankaIDrugi_1">LEVITAS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LEVITAS d.o.o., OIB 14015489058, Gajeva 35, 10000 Zagreb</izvorni_sadrzaj>
    <derivirana_varijabla naziv="DomainObject.Predmet.ProtustrankaIDrugiAdressOIB_1">LEVITAS d.o.o., OIB 14015489058, Gajeva 35,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LEVITAS d.o.o.</item>
      <item>JOSIP JELIĆ</item>
      <item>Raiffeisenbank Austria d.d.</item>
    </izvorni_sadrzaj>
    <derivirana_varijabla naziv="DomainObject.Predmet.SudioniciListNaziv_1">
      <item>FINA Regionalni centar Zagreb</item>
      <item>LEVITAS d.o.o.</item>
      <item>JOSIP JELIĆ</item>
      <item>Raiffeisenbank Austria d.d.</item>
    </derivirana_varijabla>
  </DomainObject.Predmet.SudioniciListNaziv>
  <DomainObject.Predmet.SudioniciListAdressOIB>
    <izvorni_sadrzaj>
      <item>FINA Regionalni centar Zagreb, OIB 85821130368, Trg svibanjskih žrtava 1995. br. 1,10000 Zagreb</item>
      <item>LEVITAS d.o.o., OIB 14015489058, Gajeva 35,10000 Zagreb</item>
      <item>JOSIP JELIĆ, OIB 18320543259, Lea Muellera 39,10000 Zagreb</item>
      <item>Raiffeisenbank Austria d.d., OIB 53056966535, Magazinska cesta 69,10000 Zagreb</item>
    </izvorni_sadrzaj>
    <derivirana_varijabla naziv="DomainObject.Predmet.SudioniciListAdressOIB_1">
      <item>FINA Regionalni centar Zagreb, OIB 85821130368, Trg svibanjskih žrtava 1995. br. 1,10000 Zagreb</item>
      <item>LEVITAS d.o.o., OIB 14015489058, Gajeva 35,10000 Zagreb</item>
      <item>JOSIP JELIĆ, OIB 18320543259, Lea Muellera 39,10000 Zagreb</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14015489058</item>
      <item>, OIB 18320543259</item>
      <item>, OIB 53056966535</item>
    </izvorni_sadrzaj>
    <derivirana_varijabla naziv="DomainObject.Predmet.SudioniciListNazivOIB_1">
      <item>, OIB 85821130368</item>
      <item>, OIB 14015489058</item>
      <item>, OIB 18320543259</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885</properties:Words>
  <properties:Characters>4882</properties:Characters>
  <properties:Lines>95</properties:Lines>
  <properties:Paragraphs>28</properties:Paragraphs>
  <properties:TotalTime>361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2016-01-02T20:35:00Z</dcterms:created>
  <dc:creator>gzubak</dc:creator>
  <cp:lastModifiedBy>Karmela Dolenc</cp:lastModifiedBy>
  <cp:lastPrinted>2017-06-08T08:21:00Z</cp:lastPrinted>
  <dcterms:modified xmlns:xsi="http://www.w3.org/2001/XMLSchema-instance" xsi:type="dcterms:W3CDTF">2017-06-08T08:21:00Z</dcterms:modified>
  <cp:revision>25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