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a9f07" w14:paraId="e6a9f07" w:rsidRDefault="000044CC" w:rsidP="000044CC" w:rsidR="000044CC" w:rsidRPr="000044CC">
      <w:pPr>
        <w:jc w:val="right"/>
        <w15:collapsed w:val="false"/>
        <w:rPr>
          <w:rStyle w:val="Naglaeno"/>
          <w:rFonts w:hAnsi="Times New Roman" w:ascii="Times New Roman"/>
          <w:b w:val="false"/>
          <w:bCs w:val="false"/>
          <w:sz w:val="24"/>
          <w:szCs w:val="24"/>
        </w:rPr>
      </w:pPr>
      <w:bookmarkStart w:name="_GoBack" w:id="0"/>
      <w:bookmarkEnd w:id="0"/>
      <w:r w:rsidRPr="000044CC">
        <w:rPr>
          <w:rFonts w:hAnsi="Times New Roman" w:ascii="Times New Roman"/>
          <w:sz w:val="24"/>
          <w:szCs w:val="24"/>
        </w:rPr>
        <w:t>6 St-</w:t>
      </w:r>
      <w:r w:rsidR="00F132BA">
        <w:rPr>
          <w:rFonts w:hAnsi="Times New Roman" w:ascii="Times New Roman"/>
          <w:sz w:val="24"/>
          <w:szCs w:val="24"/>
        </w:rPr>
        <w:t>401/15-9</w:t>
      </w:r>
    </w:p>
    <w:p w:rsidRDefault="002D0508" w:rsidP="002D0508" w:rsidR="002D0508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330438">
      <w:pPr>
        <w:pStyle w:val="Bezproreda"/>
        <w:rPr>
          <w:rFonts w:hAnsi="Times New Roman" w:ascii="Times New Roman"/>
          <w:sz w:val="24"/>
          <w:szCs w:val="24"/>
        </w:rPr>
      </w:pPr>
      <w:r w:rsidRPr="00330438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330438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330438">
      <w:pPr>
        <w:pStyle w:val="Bezproreda"/>
        <w:rPr>
          <w:rFonts w:hAnsi="Times New Roman" w:ascii="Times New Roman"/>
          <w:b/>
          <w:sz w:val="24"/>
          <w:szCs w:val="24"/>
        </w:rPr>
      </w:pPr>
      <w:r w:rsidRPr="00330438">
        <w:rPr>
          <w:rFonts w:hAnsi="Times New Roman" w:ascii="Times New Roman"/>
          <w:sz w:val="24"/>
          <w:szCs w:val="24"/>
        </w:rPr>
        <w:t xml:space="preserve">   </w:t>
      </w:r>
      <w:r w:rsidRPr="00330438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330438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>
      <w:pPr>
        <w:pStyle w:val="Bezproreda1"/>
        <w:rPr>
          <w:rFonts w:cs="Arial" w:hAnsi="Arial" w:ascii="Arial"/>
          <w:sz w:val="24"/>
          <w:szCs w:val="24"/>
        </w:rPr>
      </w:pPr>
    </w:p>
    <w:p w:rsidRDefault="00E32CE3" w:rsidP="00E32CE3" w:rsidR="00E32CE3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REPUBLIKA HRVATSKA</w:t>
      </w:r>
    </w:p>
    <w:p w:rsidRDefault="00F427F2" w:rsidP="00F427F2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0044C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  <w:t xml:space="preserve">Trgovački sud u Osijeku, po sucu Nadi Roso, kao stečajnom sucu, u stečajnom postupku nad dužnikom: </w:t>
      </w:r>
      <w:r w:rsidR="00F132BA" w:rsidRPr="00F132BA">
        <w:rPr>
          <w:rFonts w:hAnsi="Times New Roman" w:ascii="Times New Roman"/>
          <w:b/>
          <w:sz w:val="24"/>
          <w:szCs w:val="24"/>
        </w:rPr>
        <w:t>AUTO PECA j.d.o.o. Osijek, Sv. L. B. Mandića 33, OIB: 57326544865, MBS: 030147265</w:t>
      </w:r>
      <w:r w:rsidR="00E8003F" w:rsidRPr="000044CC">
        <w:rPr>
          <w:rFonts w:hAnsi="Times New Roman" w:ascii="Times New Roman"/>
          <w:sz w:val="24"/>
          <w:szCs w:val="24"/>
        </w:rPr>
        <w:t>,</w:t>
      </w:r>
      <w:r w:rsidR="006C67A8" w:rsidRPr="000044CC">
        <w:rPr>
          <w:rFonts w:hAnsi="Times New Roman" w:ascii="Times New Roman"/>
          <w:sz w:val="24"/>
          <w:szCs w:val="24"/>
        </w:rPr>
        <w:t xml:space="preserve"> </w:t>
      </w:r>
      <w:r w:rsidR="002C0D19" w:rsidRPr="000044CC">
        <w:rPr>
          <w:rFonts w:hAnsi="Times New Roman" w:ascii="Times New Roman"/>
          <w:sz w:val="24"/>
          <w:szCs w:val="24"/>
        </w:rPr>
        <w:t>dana</w:t>
      </w:r>
      <w:r w:rsidR="00F427F2" w:rsidRPr="000044CC">
        <w:rPr>
          <w:rFonts w:hAnsi="Times New Roman" w:ascii="Times New Roman"/>
          <w:sz w:val="24"/>
          <w:szCs w:val="24"/>
        </w:rPr>
        <w:t xml:space="preserve"> </w:t>
      </w:r>
      <w:r w:rsidR="00F540E2">
        <w:rPr>
          <w:rFonts w:hAnsi="Times New Roman" w:ascii="Times New Roman"/>
          <w:sz w:val="24"/>
          <w:szCs w:val="24"/>
        </w:rPr>
        <w:t>20. lipnja 2016. g.,</w:t>
      </w:r>
    </w:p>
    <w:p w:rsidRDefault="00F427F2" w:rsidP="00E32CE3" w:rsid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C0D19" w:rsidP="00F132BA" w:rsidR="0075314D" w:rsidRPr="00F132BA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  <w:r w:rsidRPr="00F132BA">
        <w:rPr>
          <w:b w:val="false"/>
          <w:sz w:val="24"/>
          <w:szCs w:val="24"/>
        </w:rPr>
        <w:t>Stečajnoj upraviteljici</w:t>
      </w:r>
      <w:r w:rsidR="00D74722" w:rsidRPr="00F132BA">
        <w:rPr>
          <w:sz w:val="24"/>
          <w:szCs w:val="24"/>
        </w:rPr>
        <w:t xml:space="preserve"> </w:t>
      </w:r>
      <w:proofErr w:type="spellStart"/>
      <w:r w:rsidR="0075314D" w:rsidRPr="00F132BA">
        <w:rPr>
          <w:sz w:val="24"/>
          <w:szCs w:val="24"/>
        </w:rPr>
        <w:t>Daši</w:t>
      </w:r>
      <w:proofErr w:type="spellEnd"/>
      <w:r w:rsidR="0075314D" w:rsidRPr="00F132BA">
        <w:rPr>
          <w:sz w:val="24"/>
          <w:szCs w:val="24"/>
        </w:rPr>
        <w:t xml:space="preserve"> </w:t>
      </w:r>
      <w:proofErr w:type="spellStart"/>
      <w:r w:rsidR="0075314D" w:rsidRPr="00F132BA">
        <w:rPr>
          <w:sz w:val="24"/>
          <w:szCs w:val="24"/>
        </w:rPr>
        <w:t>Panjaković</w:t>
      </w:r>
      <w:proofErr w:type="spellEnd"/>
      <w:r w:rsidR="0075314D" w:rsidRPr="00F132BA">
        <w:rPr>
          <w:sz w:val="24"/>
          <w:szCs w:val="24"/>
        </w:rPr>
        <w:t xml:space="preserve"> </w:t>
      </w:r>
      <w:proofErr w:type="spellStart"/>
      <w:r w:rsidR="0075314D" w:rsidRPr="00F132BA">
        <w:rPr>
          <w:sz w:val="24"/>
          <w:szCs w:val="24"/>
        </w:rPr>
        <w:t>Senjić</w:t>
      </w:r>
      <w:proofErr w:type="spellEnd"/>
      <w:r w:rsidR="0075314D" w:rsidRPr="00F132BA">
        <w:rPr>
          <w:sz w:val="24"/>
          <w:szCs w:val="24"/>
        </w:rPr>
        <w:t xml:space="preserve">  iz Osijeka, Osijek, </w:t>
      </w:r>
      <w:proofErr w:type="spellStart"/>
      <w:r w:rsidR="0075314D" w:rsidRPr="00F132BA">
        <w:rPr>
          <w:sz w:val="24"/>
          <w:szCs w:val="24"/>
        </w:rPr>
        <w:t>Gornjodravska</w:t>
      </w:r>
      <w:proofErr w:type="spellEnd"/>
      <w:r w:rsidR="0075314D" w:rsidRPr="00F132BA">
        <w:rPr>
          <w:sz w:val="24"/>
          <w:szCs w:val="24"/>
        </w:rPr>
        <w:t xml:space="preserve"> obala 89 a, OIB 39849053592 </w:t>
      </w:r>
      <w:r w:rsidR="00990647" w:rsidRPr="00F132BA"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="00F132BA" w:rsidRPr="00F132BA">
        <w:rPr>
          <w:sz w:val="24"/>
          <w:szCs w:val="24"/>
        </w:rPr>
        <w:t xml:space="preserve">AUTO PECA j.d.o.o. Osijek, Sv. L. B. Mandića 33, OIB: 57326544865, MBS: 030147265 </w:t>
      </w:r>
      <w:r w:rsidR="00F132BA" w:rsidRPr="00F132BA">
        <w:rPr>
          <w:b w:val="false"/>
          <w:sz w:val="24"/>
          <w:szCs w:val="24"/>
        </w:rPr>
        <w:t>u bruto iznosu od 3.000,00 kn, sukladno članku 4 i 15 Ured o kriterijima i načinu obračuna i plaćanja nagrada stečajnim upraviteljima (NN br. 105/15).</w:t>
      </w:r>
    </w:p>
    <w:p w:rsidRDefault="00923BDA" w:rsidP="0075314D" w:rsidR="0075314D" w:rsidRPr="0075314D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75314D">
        <w:rPr>
          <w:rFonts w:hAnsi="Times New Roman" w:ascii="Times New Roman"/>
          <w:sz w:val="24"/>
          <w:szCs w:val="24"/>
        </w:rPr>
        <w:t>Nalaže se računovodstvu ovoga suda da sa</w:t>
      </w:r>
      <w:r w:rsidR="00E8003F" w:rsidRPr="0075314D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2D0508" w:rsidRPr="0075314D">
        <w:rPr>
          <w:rFonts w:hAnsi="Times New Roman" w:ascii="Times New Roman"/>
          <w:sz w:val="24"/>
          <w:szCs w:val="24"/>
        </w:rPr>
        <w:t>kontovnika</w:t>
      </w:r>
      <w:proofErr w:type="spellEnd"/>
      <w:r w:rsidR="002D0508" w:rsidRPr="0075314D">
        <w:rPr>
          <w:rFonts w:hAnsi="Times New Roman" w:ascii="Times New Roman"/>
          <w:sz w:val="24"/>
          <w:szCs w:val="24"/>
        </w:rPr>
        <w:t xml:space="preserve"> broj 8500</w:t>
      </w:r>
      <w:r w:rsidRPr="0075314D">
        <w:rPr>
          <w:rFonts w:hAnsi="Times New Roman" w:ascii="Times New Roman"/>
          <w:sz w:val="24"/>
          <w:szCs w:val="24"/>
        </w:rPr>
        <w:t xml:space="preserve"> isplati</w:t>
      </w:r>
      <w:r w:rsidR="00AF773F" w:rsidRPr="0075314D">
        <w:rPr>
          <w:rFonts w:hAnsi="Times New Roman" w:ascii="Times New Roman"/>
          <w:sz w:val="24"/>
          <w:szCs w:val="24"/>
        </w:rPr>
        <w:t xml:space="preserve"> </w:t>
      </w:r>
      <w:r w:rsidR="00F132BA" w:rsidRPr="00B712C7">
        <w:rPr>
          <w:sz w:val="24"/>
          <w:szCs w:val="24"/>
        </w:rPr>
        <w:t xml:space="preserve">iznos od </w:t>
      </w:r>
      <w:r w:rsidR="00F132BA">
        <w:rPr>
          <w:sz w:val="24"/>
          <w:szCs w:val="24"/>
        </w:rPr>
        <w:t>3</w:t>
      </w:r>
      <w:r w:rsidR="00F132BA" w:rsidRPr="00B712C7">
        <w:rPr>
          <w:sz w:val="24"/>
          <w:szCs w:val="24"/>
        </w:rPr>
        <w:t xml:space="preserve">.000,00 kn bruto </w:t>
      </w:r>
      <w:r w:rsidRPr="0075314D">
        <w:rPr>
          <w:rFonts w:hAnsi="Times New Roman" w:ascii="Times New Roman"/>
          <w:sz w:val="24"/>
          <w:szCs w:val="24"/>
        </w:rPr>
        <w:t xml:space="preserve">stečajnoj upraviteljici </w:t>
      </w:r>
      <w:proofErr w:type="spellStart"/>
      <w:r w:rsidR="0075314D">
        <w:rPr>
          <w:rFonts w:hAnsi="Times New Roman" w:ascii="Times New Roman"/>
          <w:sz w:val="24"/>
          <w:szCs w:val="24"/>
        </w:rPr>
        <w:t>Daši</w:t>
      </w:r>
      <w:proofErr w:type="spellEnd"/>
      <w:r w:rsidR="0075314D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75314D">
        <w:rPr>
          <w:rFonts w:hAnsi="Times New Roman" w:ascii="Times New Roman"/>
          <w:sz w:val="24"/>
          <w:szCs w:val="24"/>
        </w:rPr>
        <w:t>Panjaković</w:t>
      </w:r>
      <w:proofErr w:type="spellEnd"/>
      <w:r w:rsidR="0075314D">
        <w:rPr>
          <w:rFonts w:hAnsi="Times New Roman" w:ascii="Times New Roman"/>
          <w:sz w:val="24"/>
          <w:szCs w:val="24"/>
        </w:rPr>
        <w:t xml:space="preserve"> iz Osijeka</w:t>
      </w:r>
      <w:r w:rsidR="00AF773F" w:rsidRPr="0075314D">
        <w:rPr>
          <w:rFonts w:hAnsi="Times New Roman" w:ascii="Times New Roman"/>
          <w:sz w:val="24"/>
          <w:szCs w:val="24"/>
        </w:rPr>
        <w:t xml:space="preserve"> a da se neto iznos isplati</w:t>
      </w:r>
      <w:r w:rsidR="006C67A8" w:rsidRPr="0075314D">
        <w:rPr>
          <w:rFonts w:hAnsi="Times New Roman" w:ascii="Times New Roman"/>
          <w:sz w:val="24"/>
          <w:szCs w:val="24"/>
        </w:rPr>
        <w:t xml:space="preserve"> </w:t>
      </w:r>
      <w:r w:rsidRPr="0075314D">
        <w:rPr>
          <w:rFonts w:hAnsi="Times New Roman" w:ascii="Times New Roman"/>
          <w:sz w:val="24"/>
          <w:szCs w:val="24"/>
        </w:rPr>
        <w:t xml:space="preserve">na žiro račun </w:t>
      </w:r>
      <w:r w:rsidR="00E8003F" w:rsidRPr="0075314D">
        <w:rPr>
          <w:rFonts w:hAnsi="Times New Roman" w:ascii="Times New Roman"/>
          <w:sz w:val="24"/>
          <w:szCs w:val="24"/>
        </w:rPr>
        <w:t>broj HR</w:t>
      </w:r>
      <w:r w:rsidR="0075314D">
        <w:rPr>
          <w:rFonts w:hAnsi="Times New Roman" w:ascii="Times New Roman"/>
          <w:sz w:val="24"/>
          <w:szCs w:val="24"/>
        </w:rPr>
        <w:t>29 23400093110342634 kod PBZ d.d. Podružnica Osijeka</w:t>
      </w:r>
      <w:r w:rsidR="00E8003F" w:rsidRPr="0075314D">
        <w:rPr>
          <w:rFonts w:hAnsi="Times New Roman" w:ascii="Times New Roman"/>
          <w:sz w:val="24"/>
          <w:szCs w:val="24"/>
        </w:rPr>
        <w:t xml:space="preserve"> a obveze na neto nagradu obračunava i plaća isplatitelj, nakon pravomoćnosti ovog rješenja</w:t>
      </w:r>
      <w:r w:rsidRPr="0075314D">
        <w:rPr>
          <w:rFonts w:hAnsi="Times New Roman" w:ascii="Times New Roman"/>
          <w:sz w:val="24"/>
          <w:szCs w:val="24"/>
        </w:rPr>
        <w:t>.</w:t>
      </w:r>
    </w:p>
    <w:p w:rsidRDefault="00F132BA" w:rsidP="00F132BA" w:rsidR="00F132BA">
      <w:pPr>
        <w:pStyle w:val="Odlomakpopisa"/>
        <w:numPr>
          <w:ilvl w:val="0"/>
          <w:numId w:val="18"/>
        </w:numPr>
        <w:rPr>
          <w:rFonts w:hAnsi="Times New Roman" w:ascii="Times New Roman"/>
          <w:sz w:val="24"/>
          <w:szCs w:val="24"/>
          <w:lang w:val="hr-HR"/>
        </w:rPr>
      </w:pPr>
      <w:r w:rsidRPr="0086293E">
        <w:rPr>
          <w:rFonts w:hAnsi="Times New Roman" w:ascii="Times New Roman"/>
          <w:sz w:val="24"/>
          <w:szCs w:val="24"/>
          <w:lang w:val="hr-HR"/>
        </w:rPr>
        <w:t>Ovo rješenje objaviti će se u izvo</w:t>
      </w:r>
      <w:r>
        <w:rPr>
          <w:rFonts w:hAnsi="Times New Roman" w:ascii="Times New Roman"/>
          <w:sz w:val="24"/>
          <w:szCs w:val="24"/>
          <w:lang w:val="hr-HR"/>
        </w:rPr>
        <w:t>du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, na </w:t>
      </w:r>
      <w:r>
        <w:rPr>
          <w:rFonts w:hAnsi="Times New Roman" w:ascii="Times New Roman"/>
          <w:sz w:val="24"/>
          <w:szCs w:val="24"/>
          <w:lang w:val="hr-HR"/>
        </w:rPr>
        <w:t>mrežnoj stranici e-Og</w:t>
      </w:r>
      <w:r w:rsidRPr="0086293E">
        <w:rPr>
          <w:rFonts w:hAnsi="Times New Roman" w:ascii="Times New Roman"/>
          <w:sz w:val="24"/>
          <w:szCs w:val="24"/>
          <w:lang w:val="hr-HR"/>
        </w:rPr>
        <w:t>lasn</w:t>
      </w:r>
      <w:r>
        <w:rPr>
          <w:rFonts w:hAnsi="Times New Roman" w:ascii="Times New Roman"/>
          <w:sz w:val="24"/>
          <w:szCs w:val="24"/>
          <w:lang w:val="hr-HR"/>
        </w:rPr>
        <w:t>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F132BA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St-401/15 od 9. svibnja 2016.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Pr="00F132BA">
        <w:rPr>
          <w:rFonts w:hAnsi="Times New Roman" w:ascii="Times New Roman"/>
          <w:b/>
          <w:sz w:val="24"/>
          <w:szCs w:val="24"/>
        </w:rPr>
        <w:t>AUTO PECA j.d.o.o. Osijek, Sv. L. B. Mandića 33, OIB: 57326544865, MBS: 030147265</w:t>
      </w:r>
      <w:r w:rsidRPr="00F132BA">
        <w:rPr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Pr="0086293E">
        <w:rPr>
          <w:rFonts w:hAnsi="Times New Roman" w:ascii="Times New Roman"/>
          <w:sz w:val="24"/>
          <w:szCs w:val="24"/>
        </w:rPr>
        <w:t>za privremen</w:t>
      </w:r>
      <w:r>
        <w:rPr>
          <w:rFonts w:hAnsi="Times New Roman" w:ascii="Times New Roman"/>
          <w:sz w:val="24"/>
          <w:szCs w:val="24"/>
        </w:rPr>
        <w:t>u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u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icu imenovana </w:t>
      </w:r>
      <w:proofErr w:type="spellStart"/>
      <w:r>
        <w:rPr>
          <w:rFonts w:hAnsi="Times New Roman" w:ascii="Times New Roman"/>
          <w:sz w:val="24"/>
          <w:szCs w:val="24"/>
        </w:rPr>
        <w:t>Daša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Panjaković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Senjić</w:t>
      </w:r>
      <w:proofErr w:type="spellEnd"/>
      <w:r>
        <w:rPr>
          <w:rFonts w:hAnsi="Times New Roman" w:ascii="Times New Roman"/>
          <w:sz w:val="24"/>
          <w:szCs w:val="24"/>
        </w:rPr>
        <w:t xml:space="preserve"> iz Osijeka.</w:t>
      </w:r>
    </w:p>
    <w:p w:rsidRDefault="00F132BA" w:rsidP="00F132BA" w:rsidR="00F132BA" w:rsidRPr="000044CC">
      <w:pPr>
        <w:jc w:val="right"/>
        <w:rPr>
          <w:rStyle w:val="Naglaeno"/>
          <w:rFonts w:hAnsi="Times New Roman" w:ascii="Times New Roman"/>
          <w:b w:val="false"/>
          <w:bCs w:val="false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 </w:t>
      </w:r>
      <w:r w:rsidRPr="000044CC">
        <w:rPr>
          <w:rFonts w:hAnsi="Times New Roman" w:ascii="Times New Roman"/>
          <w:sz w:val="24"/>
          <w:szCs w:val="24"/>
        </w:rPr>
        <w:t>6 St-</w:t>
      </w:r>
      <w:r>
        <w:rPr>
          <w:rFonts w:hAnsi="Times New Roman" w:ascii="Times New Roman"/>
          <w:sz w:val="24"/>
          <w:szCs w:val="24"/>
        </w:rPr>
        <w:t>401/15-9</w:t>
      </w:r>
    </w:p>
    <w:p w:rsidRDefault="00F132BA" w:rsidP="00F132BA" w:rsidR="00F132BA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86293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F132BA" w:rsidR="00F132BA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utvrdila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usmeno izloži</w:t>
      </w:r>
      <w:r w:rsidR="004F3379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na ročištu od </w:t>
      </w:r>
      <w:r>
        <w:rPr>
          <w:rFonts w:hAnsi="Times New Roman" w:ascii="Times New Roman"/>
          <w:sz w:val="24"/>
          <w:szCs w:val="24"/>
        </w:rPr>
        <w:t>16. lipnja 2016.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navodeći koje sve radnje je obavila radi utvrđivanja činjeničnog stanja. 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>Privremena s</w:t>
      </w:r>
      <w:r w:rsidRPr="0086293E">
        <w:rPr>
          <w:rFonts w:hAnsi="Times New Roman" w:ascii="Times New Roman"/>
          <w:sz w:val="24"/>
          <w:szCs w:val="24"/>
        </w:rPr>
        <w:t>tečajn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ica je na ročištu od 16. lipnja 2016. g.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predložila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obavi</w:t>
      </w:r>
      <w:r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određena </w:t>
      </w:r>
      <w:r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3.000,00 kn bruto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20. lipnja 2016.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Protiv ovoga rješenja nezadovoljna stranka može uložiti žalbu Visokom trgovačkom sudu Republike Hrvatske u roku od 8 dana pismeno u 3 primjerka putem </w:t>
      </w:r>
      <w:proofErr w:type="spellStart"/>
      <w:r w:rsidRPr="00F427F2">
        <w:rPr>
          <w:rFonts w:hAnsi="Times New Roman" w:ascii="Times New Roman"/>
          <w:sz w:val="24"/>
          <w:szCs w:val="24"/>
        </w:rPr>
        <w:t>ovg</w:t>
      </w:r>
      <w:proofErr w:type="spellEnd"/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uprav. </w:t>
      </w:r>
      <w:proofErr w:type="spellStart"/>
      <w:r>
        <w:rPr>
          <w:rFonts w:hAnsi="Times New Roman" w:ascii="Times New Roman"/>
          <w:sz w:val="24"/>
          <w:szCs w:val="24"/>
        </w:rPr>
        <w:t>Daša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Panjaković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Senjić</w:t>
      </w:r>
      <w:proofErr w:type="spellEnd"/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k-20.7.</w:t>
      </w:r>
    </w:p>
    <w:p w:rsidRDefault="00F132BA" w:rsidP="00F132BA" w:rsidR="00F132BA" w:rsidRPr="002A09DE">
      <w:pPr>
        <w:pStyle w:val="Bezproreda10"/>
        <w:ind w:left="72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594D7A">
      <w:pPr>
        <w:pStyle w:val="Bezproreda10"/>
        <w:ind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</w:t>
      </w:r>
      <w:r w:rsidRPr="00594D7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STEČAJNA SUTKINJA</w:t>
      </w:r>
    </w:p>
    <w:p w:rsidRDefault="00F132BA" w:rsidP="00F132BA" w:rsidR="00F132BA" w:rsidRPr="00594D7A">
      <w:pPr>
        <w:pStyle w:val="Bezproreda10"/>
        <w:ind w:firstLine="708" w:left="5664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       Nada Roso</w:t>
      </w:r>
    </w:p>
    <w:p w:rsidRDefault="00F132BA" w:rsidP="00F132BA" w:rsidR="00F132BA" w:rsidRPr="00594D7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594D7A">
      <w:pPr>
        <w:pStyle w:val="Bezproreda10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>POUKA O PRAVNOM LIJEKU:</w:t>
      </w:r>
    </w:p>
    <w:p w:rsidRDefault="00F132BA" w:rsidP="00F132BA" w:rsidR="00F132BA" w:rsidRPr="00594D7A">
      <w:pPr>
        <w:pStyle w:val="Bezproreda10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>Protiv ovog rješenja nezadovoljna stranka može izjaviti žalbu Visokom trgovačkom sudu Republike Hrvatske u Zagrebu u roku od 8 dana u 3 primjerka putem ovog suda.</w:t>
      </w:r>
    </w:p>
    <w:p w:rsidRDefault="00F132BA" w:rsidP="00F132BA" w:rsidR="00F132BA" w:rsidRPr="00594D7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594D7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594D7A">
      <w:pPr>
        <w:pStyle w:val="Bezproreda10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  <w:t xml:space="preserve">                                            Za točnost </w:t>
      </w:r>
      <w:proofErr w:type="spellStart"/>
      <w:r w:rsidRPr="00594D7A">
        <w:rPr>
          <w:rFonts w:hAnsi="Times New Roman" w:ascii="Times New Roman"/>
          <w:sz w:val="24"/>
          <w:szCs w:val="24"/>
        </w:rPr>
        <w:t>otpravka</w:t>
      </w:r>
      <w:proofErr w:type="spellEnd"/>
    </w:p>
    <w:p w:rsidRDefault="00F132BA" w:rsidP="00F132BA" w:rsidR="00F132BA" w:rsidRPr="00594D7A">
      <w:pPr>
        <w:pStyle w:val="Bezproreda10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  <w:t xml:space="preserve">        Ovlašteni službenik</w:t>
      </w:r>
    </w:p>
    <w:p w:rsidRDefault="00F132BA" w:rsidP="00F132BA" w:rsidR="00F132BA" w:rsidRPr="00594D7A">
      <w:pPr>
        <w:pStyle w:val="Bezproreda10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  <w:t xml:space="preserve">          Danijela Sekulić</w:t>
      </w:r>
    </w:p>
    <w:p w:rsidRDefault="00F132BA" w:rsidP="00F132BA" w:rsidR="00F132BA" w:rsidRPr="00594D7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594D7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lastRenderedPageBreak/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7283" w:rsidP="00F427F2" w:rsidR="00147283">
      <w:pPr>
        <w:spacing w:lineRule="auto" w:line="240" w:after="0"/>
      </w:pPr>
      <w:r>
        <w:separator/>
      </w:r>
    </w:p>
  </w:endnote>
  <w:endnote w:id="0" w:type="continuationSeparator">
    <w:p w:rsidRDefault="00147283" w:rsidP="00F427F2" w:rsidR="0014728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7283" w:rsidP="00F427F2" w:rsidR="00147283">
      <w:pPr>
        <w:spacing w:lineRule="auto" w:line="240" w:after="0"/>
      </w:pPr>
      <w:r>
        <w:separator/>
      </w:r>
    </w:p>
  </w:footnote>
  <w:footnote w:id="0" w:type="continuationSeparator">
    <w:p w:rsidRDefault="00147283" w:rsidP="00F427F2" w:rsidR="0014728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37608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65080"/>
    <w:rsid w:val="000D2A5B"/>
    <w:rsid w:val="000D2DDD"/>
    <w:rsid w:val="00137608"/>
    <w:rsid w:val="00147283"/>
    <w:rsid w:val="001B157C"/>
    <w:rsid w:val="001C62E9"/>
    <w:rsid w:val="001E0666"/>
    <w:rsid w:val="00246940"/>
    <w:rsid w:val="00283837"/>
    <w:rsid w:val="00294CD7"/>
    <w:rsid w:val="002C0D19"/>
    <w:rsid w:val="002D0508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404F3C"/>
    <w:rsid w:val="004164EB"/>
    <w:rsid w:val="00417717"/>
    <w:rsid w:val="004900EE"/>
    <w:rsid w:val="004C6983"/>
    <w:rsid w:val="004D0DB9"/>
    <w:rsid w:val="004F2585"/>
    <w:rsid w:val="004F3379"/>
    <w:rsid w:val="00512965"/>
    <w:rsid w:val="0055314B"/>
    <w:rsid w:val="0055434A"/>
    <w:rsid w:val="00573829"/>
    <w:rsid w:val="00594D7A"/>
    <w:rsid w:val="006C67A8"/>
    <w:rsid w:val="00752475"/>
    <w:rsid w:val="0075314D"/>
    <w:rsid w:val="007919D0"/>
    <w:rsid w:val="007B43BB"/>
    <w:rsid w:val="007B7E29"/>
    <w:rsid w:val="007C0E88"/>
    <w:rsid w:val="00887529"/>
    <w:rsid w:val="008A7EFE"/>
    <w:rsid w:val="008D0610"/>
    <w:rsid w:val="008D6FC8"/>
    <w:rsid w:val="00923BDA"/>
    <w:rsid w:val="0093701A"/>
    <w:rsid w:val="0093769F"/>
    <w:rsid w:val="00974729"/>
    <w:rsid w:val="00990647"/>
    <w:rsid w:val="009A0499"/>
    <w:rsid w:val="009A3C05"/>
    <w:rsid w:val="009D4867"/>
    <w:rsid w:val="00A601A9"/>
    <w:rsid w:val="00A855CE"/>
    <w:rsid w:val="00AC6D07"/>
    <w:rsid w:val="00AF773F"/>
    <w:rsid w:val="00B071A9"/>
    <w:rsid w:val="00B1188C"/>
    <w:rsid w:val="00B33D31"/>
    <w:rsid w:val="00BE0DC1"/>
    <w:rsid w:val="00C50577"/>
    <w:rsid w:val="00CA1194"/>
    <w:rsid w:val="00CE019E"/>
    <w:rsid w:val="00D16580"/>
    <w:rsid w:val="00D463FF"/>
    <w:rsid w:val="00D6411F"/>
    <w:rsid w:val="00D74553"/>
    <w:rsid w:val="00D74722"/>
    <w:rsid w:val="00DB2B18"/>
    <w:rsid w:val="00DB2D35"/>
    <w:rsid w:val="00E32CE3"/>
    <w:rsid w:val="00E8003F"/>
    <w:rsid w:val="00E94CF4"/>
    <w:rsid w:val="00E96EFB"/>
    <w:rsid w:val="00EE6EBF"/>
    <w:rsid w:val="00F132BA"/>
    <w:rsid w:val="00F427F2"/>
    <w:rsid w:val="00F540E2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13760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3760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760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760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760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13760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3760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760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760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760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</izvorni_sadrzaj>
    <derivirana_varijabla naziv="DomainObject.Predmet.Broj_1">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2015.</izvorni_sadrzaj>
    <derivirana_varijabla naziv="DomainObject.Predmet.DatumOsnivanja_1">28.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St-401/2015</izvorni_sadrzaj>
    <derivirana_varijabla naziv="DomainObject.Predmet.OznakaBroj_1">St-401/2015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PECA jednostavno društvo s ograničenom odgovornošću za servis i trgovinu motornih vozila</izvorni_sadrzaj>
    <derivirana_varijabla naziv="DomainObject.Predmet.ProtustrankaFormated_1">  AUTO PECA jednostavno društvo s ograničenom odgovornošću za servis i trgovinu motornih vozila</derivirana_varijabla>
  </DomainObject.Predmet.ProtustrankaFormated>
  <DomainObject.Predmet.ProtustrankaFormatedOIB>
    <izvorni_sadrzaj>  AUTO PECA jednostavno društvo s ograničenom odgovornošću za servis i trgovinu motornih vozila, OIB 57326544865</izvorni_sadrzaj>
    <derivirana_varijabla naziv="DomainObject.Predmet.ProtustrankaFormatedOIB_1">  AUTO PECA jednostavno društvo s ograničenom odgovornošću za servis i trgovinu motornih vozila, OIB 57326544865</derivirana_varijabla>
  </DomainObject.Predmet.ProtustrankaFormatedOIB>
  <DomainObject.Predmet.ProtustrankaFormatedWithAdress>
    <izvorni_sadrzaj> AUTO PECA jednostavno društvo s ograničenom odgovornošću za servis i trgovinu motornih vozila, Sv.L.B.Mandića 33, 31000 Osijek</izvorni_sadrzaj>
    <derivirana_varijabla naziv="DomainObject.Predmet.ProtustrankaFormatedWithAdress_1"> AUTO PECA jednostavno društvo s ograničenom odgovornošću za servis i trgovinu motornih vozila, Sv.L.B.Mandića 33, 31000 Osijek</derivirana_varijabla>
  </DomainObject.Predmet.ProtustrankaFormatedWithAdress>
  <DomainObject.Predmet.ProtustrankaFormatedWithAdressOIB>
    <izvorni_sadrzaj> AUTO PECA jednostavno društvo s ograničenom odgovornošću za servis i trgovinu motornih vozila, OIB 57326544865, Sv.L.B.Mandića 33, 31000 Osijek</izvorni_sadrzaj>
    <derivirana_varijabla naziv="DomainObject.Predmet.ProtustrankaFormatedWithAdressOIB_1"> AUTO PECA jednostavno društvo s ograničenom odgovornošću za servis i trgovinu motornih vozila, OIB 57326544865, Sv.L.B.Mandića 33, 31000 Osijek</derivirana_varijabla>
  </DomainObject.Predmet.ProtustrankaFormatedWithAdressOIB>
  <DomainObject.Predmet.ProtustrankaWithAdress>
    <izvorni_sadrzaj>AUTO PECA jednostavno društvo s ograničenom odgovornošću za servis i trgovinu motornih vozila Sv.L.B.Mandića 33, 31000 Osijek</izvorni_sadrzaj>
    <derivirana_varijabla naziv="DomainObject.Predmet.ProtustrankaWithAdress_1">AUTO PECA jednostavno društvo s ograničenom odgovornošću za servis i trgovinu motornih vozila Sv.L.B.Mandića 33, 31000 Osijek</derivirana_varijabla>
  </DomainObject.Predmet.ProtustrankaWithAdress>
  <DomainObject.Predmet.ProtustrankaWithAdressOIB>
    <izvorni_sadrzaj>AUTO PECA jednostavno društvo s ograničenom odgovornošću za servis i trgovinu motornih vozila, OIB 57326544865, Sv.L.B.Mandića 33, 31000 Osijek</izvorni_sadrzaj>
    <derivirana_varijabla naziv="DomainObject.Predmet.ProtustrankaWithAdressOIB_1">AUTO PECA jednostavno društvo s ograničenom odgovornošću za servis i trgovinu motornih vozila, OIB 57326544865, Sv.L.B.Mandića 33, 31000 Osijek</derivirana_varijabla>
  </DomainObject.Predmet.ProtustrankaWithAdressOIB>
  <DomainObject.Predmet.ProtustrankaNazivFormated>
    <izvorni_sadrzaj>AUTO PECA jednostavno društvo s ograničenom odgovornošću za servis i trgovinu motornih vozila</izvorni_sadrzaj>
    <derivirana_varijabla naziv="DomainObject.Predmet.ProtustrankaNazivFormated_1">AUTO PECA jednostavno društvo s ograničenom odgovornošću za servis i trgovinu motornih vozila</derivirana_varijabla>
  </DomainObject.Predmet.ProtustrankaNazivFormated>
  <DomainObject.Predmet.ProtustrankaNazivFormatedOIB>
    <izvorni_sadrzaj>AUTO PECA jednostavno društvo s ograničenom odgovornošću za servis i trgovinu motornih vozila, OIB 57326544865</izvorni_sadrzaj>
    <derivirana_varijabla naziv="DomainObject.Predmet.ProtustrankaNazivFormatedOIB_1">AUTO PECA jednostavno društvo s ograničenom odgovornošću za servis i trgovinu motornih vozila, OIB 57326544865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Milan Petrović</izvorni_sadrzaj>
    <derivirana_varijabla naziv="DomainObject.Predmet.StrankaFormated_1">  Milan Petrović</derivirana_varijabla>
  </DomainObject.Predmet.StrankaFormated>
  <DomainObject.Predmet.StrankaFormatedOIB>
    <izvorni_sadrzaj>  Milan Petrović, OIB 97089165514</izvorni_sadrzaj>
    <derivirana_varijabla naziv="DomainObject.Predmet.StrankaFormatedOIB_1">  Milan Petrović, OIB 97089165514</derivirana_varijabla>
  </DomainObject.Predmet.StrankaFormatedOIB>
  <DomainObject.Predmet.StrankaFormatedWithAdress>
    <izvorni_sadrzaj> Milan Petrović, Dubrovačka 27, 31220 Višnjevac</izvorni_sadrzaj>
    <derivirana_varijabla naziv="DomainObject.Predmet.StrankaFormatedWithAdress_1"> Milan Petrović, Dubrovačka 27, 31220 Višnjevac</derivirana_varijabla>
  </DomainObject.Predmet.StrankaFormatedWithAdress>
  <DomainObject.Predmet.StrankaFormatedWithAdressOIB>
    <izvorni_sadrzaj> Milan Petrović, OIB 97089165514, Dubrovačka 27, 31220 Višnjevac</izvorni_sadrzaj>
    <derivirana_varijabla naziv="DomainObject.Predmet.StrankaFormatedWithAdressOIB_1"> Milan Petrović, OIB 97089165514, Dubrovačka 27, 31220 Višnjevac</derivirana_varijabla>
  </DomainObject.Predmet.StrankaFormatedWithAdressOIB>
  <DomainObject.Predmet.StrankaWithAdress>
    <izvorni_sadrzaj>Milan Petrović Dubrovačka 27,31220 Višnjevac</izvorni_sadrzaj>
    <derivirana_varijabla naziv="DomainObject.Predmet.StrankaWithAdress_1">Milan Petrović Dubrovačka 27,31220 Višnjevac</derivirana_varijabla>
  </DomainObject.Predmet.StrankaWithAdress>
  <DomainObject.Predmet.StrankaWithAdressOIB>
    <izvorni_sadrzaj>Milan Petrović, OIB 97089165514, Dubrovačka 27,31220 Višnjevac</izvorni_sadrzaj>
    <derivirana_varijabla naziv="DomainObject.Predmet.StrankaWithAdressOIB_1">Milan Petrović, OIB 97089165514, Dubrovačka 27,31220 Višnjevac</derivirana_varijabla>
  </DomainObject.Predmet.StrankaWithAdressOIB>
  <DomainObject.Predmet.StrankaNazivFormated>
    <izvorni_sadrzaj>Milan Petrović</izvorni_sadrzaj>
    <derivirana_varijabla naziv="DomainObject.Predmet.StrankaNazivFormated_1">Milan Petrović</derivirana_varijabla>
  </DomainObject.Predmet.StrankaNazivFormated>
  <DomainObject.Predmet.StrankaNazivFormatedOIB>
    <izvorni_sadrzaj>Milan Petrović, OIB 97089165514</izvorni_sadrzaj>
    <derivirana_varijabla naziv="DomainObject.Predmet.StrankaNazivFormatedOIB_1">Milan Petrović, OIB 97089165514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Milan Petrović</item>
    </izvorni_sadrzaj>
    <derivirana_varijabla naziv="DomainObject.Predmet.StrankaListFormated_1">
      <item>Milan Petrović</item>
    </derivirana_varijabla>
  </DomainObject.Predmet.StrankaListFormated>
  <DomainObject.Predmet.StrankaListFormatedOIB>
    <izvorni_sadrzaj>
      <item>Milan Petrović, OIB 97089165514</item>
    </izvorni_sadrzaj>
    <derivirana_varijabla naziv="DomainObject.Predmet.StrankaListFormatedOIB_1">
      <item>Milan Petrović, OIB 97089165514</item>
    </derivirana_varijabla>
  </DomainObject.Predmet.StrankaListFormatedOIB>
  <DomainObject.Predmet.StrankaListFormatedWithAdress>
    <izvorni_sadrzaj>
      <item>Milan Petrović, Dubrovačka 27, 31220 Višnjevac</item>
    </izvorni_sadrzaj>
    <derivirana_varijabla naziv="DomainObject.Predmet.StrankaListFormatedWithAdress_1">
      <item>Milan Petrović, Dubrovačka 27, 31220 Višnjevac</item>
    </derivirana_varijabla>
  </DomainObject.Predmet.StrankaListFormatedWithAdress>
  <DomainObject.Predmet.StrankaListFormatedWithAdressOIB>
    <izvorni_sadrzaj>
      <item>Milan Petrović, OIB 97089165514, Dubrovačka 27, 31220 Višnjevac</item>
    </izvorni_sadrzaj>
    <derivirana_varijabla naziv="DomainObject.Predmet.StrankaListFormatedWithAdressOIB_1">
      <item>Milan Petrović, OIB 97089165514, Dubrovačka 27, 31220 Višnjevac</item>
    </derivirana_varijabla>
  </DomainObject.Predmet.StrankaListFormatedWithAdressOIB>
  <DomainObject.Predmet.StrankaListNazivFormated>
    <izvorni_sadrzaj>
      <item>Milan Petrović</item>
    </izvorni_sadrzaj>
    <derivirana_varijabla naziv="DomainObject.Predmet.StrankaListNazivFormated_1">
      <item>Milan Petrović</item>
    </derivirana_varijabla>
  </DomainObject.Predmet.StrankaListNazivFormated>
  <DomainObject.Predmet.StrankaListNazivFormatedOIB>
    <izvorni_sadrzaj>
      <item>Milan Petrović, OIB 97089165514</item>
    </izvorni_sadrzaj>
    <derivirana_varijabla naziv="DomainObject.Predmet.StrankaListNazivFormatedOIB_1">
      <item>Milan Petrović, OIB 97089165514</item>
    </derivirana_varijabla>
  </DomainObject.Predmet.StrankaListNazivFormatedOIB>
  <DomainObject.Predmet.ProtuStrankaListFormated>
    <izvorni_sadrzaj>
      <item>AUTO PECA jednostavno društvo s ograničenom odgovornošću za servis i trgovinu motornih vozila</item>
    </izvorni_sadrzaj>
    <derivirana_varijabla naziv="DomainObject.Predmet.ProtuStrankaListFormated_1">
      <item>AUTO PECA jednostavno društvo s ograničenom odgovornošću za servis i trgovinu motornih vozila</item>
    </derivirana_varijabla>
  </DomainObject.Predmet.ProtuStrankaListFormated>
  <DomainObject.Predmet.ProtuStrankaListFormatedOIB>
    <izvorni_sadrzaj>
      <item>AUTO PECA jednostavno društvo s ograničenom odgovornošću za servis i trgovinu motornih vozila, OIB 57326544865</item>
    </izvorni_sadrzaj>
    <derivirana_varijabla naziv="DomainObject.Predmet.ProtuStrankaListFormatedOIB_1">
      <item>AUTO PECA jednostavno društvo s ograničenom odgovornošću za servis i trgovinu motornih vozila, OIB 57326544865</item>
    </derivirana_varijabla>
  </DomainObject.Predmet.ProtuStrankaListFormatedOIB>
  <DomainObject.Predmet.ProtuStrankaListFormatedWithAdress>
    <izvorni_sadrzaj>
      <item>AUTO PECA jednostavno društvo s ograničenom odgovornošću za servis i trgovinu motornih vozila, Sv.L.B.Mandića 33, 31000 Osijek</item>
    </izvorni_sadrzaj>
    <derivirana_varijabla naziv="DomainObject.Predmet.ProtuStrankaListFormatedWithAdress_1">
      <item>AUTO PECA jednostavno društvo s ograničenom odgovornošću za servis i trgovinu motornih vozila, Sv.L.B.Mandića 33, 31000 Osijek</item>
    </derivirana_varijabla>
  </DomainObject.Predmet.ProtuStrankaListFormatedWithAdress>
  <DomainObject.Predmet.ProtuStrankaListFormatedWithAdressOIB>
    <izvorni_sadrzaj>
      <item>AUTO PECA jednostavno društvo s ograničenom odgovornošću za servis i trgovinu motornih vozila, OIB 57326544865, Sv.L.B.Mandića 33, 31000 Osijek</item>
    </izvorni_sadrzaj>
    <derivirana_varijabla naziv="DomainObject.Predmet.ProtuStrankaListFormatedWithAdressOIB_1">
      <item>AUTO PECA jednostavno društvo s ograničenom odgovornošću za servis i trgovinu motornih vozila, OIB 57326544865, Sv.L.B.Mandića 33, 31000 Osijek</item>
    </derivirana_varijabla>
  </DomainObject.Predmet.ProtuStrankaListFormatedWithAdressOIB>
  <DomainObject.Predmet.ProtuStrankaListNazivFormated>
    <izvorni_sadrzaj>
      <item>AUTO PECA jednostavno društvo s ograničenom odgovornošću za servis i trgovinu motornih vozila</item>
    </izvorni_sadrzaj>
    <derivirana_varijabla naziv="DomainObject.Predmet.ProtuStrankaListNazivFormated_1">
      <item>AUTO PECA jednostavno društvo s ograničenom odgovornošću za servis i trgovinu motornih vozila</item>
    </derivirana_varijabla>
  </DomainObject.Predmet.ProtuStrankaListNazivFormated>
  <DomainObject.Predmet.ProtuStrankaListNazivFormatedOIB>
    <izvorni_sadrzaj>
      <item>AUTO PECA jednostavno društvo s ograničenom odgovornošću za servis i trgovinu motornih vozila, OIB 57326544865</item>
    </izvorni_sadrzaj>
    <derivirana_varijabla naziv="DomainObject.Predmet.ProtuStrankaListNazivFormatedOIB_1">
      <item>AUTO PECA jednostavno društvo s ograničenom odgovornošću za servis i trgovinu motornih vozila, OIB 57326544865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Milan Petrović</izvorni_sadrzaj>
    <derivirana_varijabla naziv="DomainObject.Predmet.StrankaIDrugi_1">Milan Petrović</derivirana_varijabla>
  </DomainObject.Predmet.StrankaIDrugi>
  <DomainObject.Predmet.ProtustrankaIDrugi>
    <izvorni_sadrzaj>AUTO PECA jednostavno društvo s ograničenom odgovornošću za servis i trgovinu motornih vozila</izvorni_sadrzaj>
    <derivirana_varijabla naziv="DomainObject.Predmet.ProtustrankaIDrugi_1">AUTO PECA jednostavno društvo s ograničenom odgovornošću za servis i trgovinu motornih vozila</derivirana_varijabla>
  </DomainObject.Predmet.ProtustrankaIDrugi>
  <DomainObject.Predmet.StrankaIDrugiAdressOIB>
    <izvorni_sadrzaj>Milan Petrović, OIB 97089165514, Dubrovačka 27, 31220 Višnjevac</izvorni_sadrzaj>
    <derivirana_varijabla naziv="DomainObject.Predmet.StrankaIDrugiAdressOIB_1">Milan Petrović, OIB 97089165514, Dubrovačka 27, 31220 Višnjevac</derivirana_varijabla>
  </DomainObject.Predmet.StrankaIDrugiAdressOIB>
  <DomainObject.Predmet.ProtustrankaIDrugiAdressOIB>
    <izvorni_sadrzaj>AUTO PECA jednostavno društvo s ograničenom odgovornošću za servis i trgovinu motornih vozila, OIB 57326544865, Sv.L.B.Mandića 33, 31000 Osijek</izvorni_sadrzaj>
    <derivirana_varijabla naziv="DomainObject.Predmet.ProtustrankaIDrugiAdressOIB_1">AUTO PECA jednostavno društvo s ograničenom odgovornošću za servis i trgovinu motornih vozila, OIB 57326544865, Sv.L.B.Mandića 33,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Milan Petrović</item>
      <item>AUTO PECA jednostavno društvo s ograničenom odgovornošću za servis i trgovinu motornih vozila</item>
    </izvorni_sadrzaj>
    <derivirana_varijabla naziv="DomainObject.Predmet.SudioniciListNaziv_1">
      <item>Milan Petrović</item>
      <item>AUTO PECA jednostavno društvo s ograničenom odgovornošću za servis i trgovinu motornih vozila</item>
    </derivirana_varijabla>
  </DomainObject.Predmet.SudioniciListNaziv>
  <DomainObject.Predmet.SudioniciListAdressOIB>
    <izvorni_sadrzaj>
      <item>Milan Petrović, OIB 97089165514, Dubrovačka 27,31220 Višnjevac</item>
      <item>AUTO PECA jednostavno društvo s ograničenom odgovornošću za servis i trgovinu motornih vozila, OIB 57326544865, Sv.L.B.Mandića 33,31000 Osijek</item>
    </izvorni_sadrzaj>
    <derivirana_varijabla naziv="DomainObject.Predmet.SudioniciListAdressOIB_1">
      <item>Milan Petrović, OIB 97089165514, Dubrovačka 27,31220 Višnjevac</item>
      <item>AUTO PECA jednostavno društvo s ograničenom odgovornošću za servis i trgovinu motornih vozila, OIB 57326544865, Sv.L.B.Mandića 33,31000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97089165514</item>
      <item>, OIB 57326544865</item>
    </izvorni_sadrzaj>
    <derivirana_varijabla naziv="DomainObject.Predmet.SudioniciListNazivOIB_1">
      <item>, OIB 97089165514</item>
      <item>, OIB 57326544865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Panjaković Senjić, OIB 39849053592, Gornjodravska obala 89a Osijek</item>
    </izvorni_sadrzaj>
    <derivirana_varijabla naziv="DomainObject.Predmet.StecajniUpraviteljiListAddressOIB_1">
      <item>Daša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F321E5-8405-4B73-A54D-9CF78DBDF7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4</properties:Pages>
  <properties:Words>542</properties:Words>
  <properties:Characters>2948</properties:Characters>
  <properties:Lines>140</properties:Lines>
  <properties:Paragraphs>36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2016-06-20T08:42:00Z</dcterms:created>
  <dc:creator>Blanka</dc:creator>
  <cp:lastModifiedBy>Danijela Sekulić</cp:lastModifiedBy>
  <cp:lastPrinted>2016-06-20T08:43:00Z</cp:lastPrinted>
  <dcterms:modified xmlns:xsi="http://www.w3.org/2001/XMLSchema-instance" xsi:type="dcterms:W3CDTF">2016-06-20T08:43:00Z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