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c7fc" w14:paraId="f94c7fc" w:rsidRDefault="00413C9C" w:rsidP="00413C9C" w:rsidR="00413C9C" w:rsidRPr="00B82FDB">
      <w:pPr>
        <w:jc w:val="both"/>
        <w15:collapsed w:val="false"/>
      </w:pPr>
      <w:bookmarkStart w:name="_GoBack" w:id="0"/>
      <w:bookmarkEnd w:id="0"/>
    </w:p>
    <w:p w:rsidRDefault="00413C9C" w:rsidP="00413C9C" w:rsidR="00413C9C" w:rsidRPr="00B82FDB">
      <w:pPr>
        <w:jc w:val="both"/>
      </w:pPr>
      <w:r w:rsidRPr="00B82FDB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C9C" w:rsidP="00413C9C" w:rsidR="00413C9C" w:rsidRPr="00B82FDB">
      <w:pPr>
        <w:jc w:val="both"/>
      </w:pPr>
      <w:r w:rsidRPr="00B82FDB">
        <w:t xml:space="preserve">REPUBLIKA HRVATSKA                                             </w:t>
      </w:r>
      <w:r w:rsidR="00E8434B">
        <w:t xml:space="preserve">                        1</w:t>
      </w:r>
      <w:r w:rsidR="00021221" w:rsidRPr="00B82FDB">
        <w:t xml:space="preserve"> St-15</w:t>
      </w:r>
      <w:r w:rsidRPr="00B82FDB">
        <w:t>/</w:t>
      </w:r>
      <w:r w:rsidR="00021221" w:rsidRPr="00B82FDB">
        <w:t>20</w:t>
      </w:r>
      <w:r w:rsidRPr="00B82FDB">
        <w:t>12</w:t>
      </w:r>
    </w:p>
    <w:p w:rsidRDefault="00413C9C" w:rsidP="00413C9C" w:rsidR="00413C9C" w:rsidRPr="00B82FDB">
      <w:pPr>
        <w:jc w:val="both"/>
      </w:pPr>
      <w:r w:rsidRPr="00B82FDB">
        <w:t>TRGOVAČKI SUD U ZAGREBU</w:t>
      </w:r>
    </w:p>
    <w:p w:rsidRDefault="00413C9C" w:rsidP="00413C9C" w:rsidR="00413C9C">
      <w:pPr>
        <w:jc w:val="both"/>
      </w:pPr>
      <w:r w:rsidRPr="00B82FDB">
        <w:t xml:space="preserve">Zagreb, </w:t>
      </w:r>
      <w:proofErr w:type="spellStart"/>
      <w:r w:rsidRPr="00B82FDB">
        <w:t>Amruševa</w:t>
      </w:r>
      <w:proofErr w:type="spellEnd"/>
      <w:r w:rsidRPr="00B82FDB">
        <w:t xml:space="preserve"> 1/II</w:t>
      </w:r>
    </w:p>
    <w:p w:rsidRDefault="00B82FDB" w:rsidP="00413C9C" w:rsidR="00B82FDB" w:rsidRPr="00B82FDB">
      <w:pPr>
        <w:jc w:val="both"/>
      </w:pPr>
    </w:p>
    <w:p w:rsidRDefault="00413C9C" w:rsidP="00413C9C" w:rsidR="00413C9C" w:rsidRPr="00B82FDB">
      <w:pPr>
        <w:jc w:val="center"/>
      </w:pPr>
      <w:r w:rsidRPr="00B82FDB">
        <w:t>Z  A  K  L J  U  Č  A   K</w:t>
      </w:r>
    </w:p>
    <w:p w:rsidRDefault="00413C9C" w:rsidP="00413C9C" w:rsidR="00413C9C" w:rsidRPr="00B82FDB">
      <w:pPr>
        <w:jc w:val="both"/>
      </w:pPr>
    </w:p>
    <w:p w:rsidRDefault="00D07E54" w:rsidP="00D07E54" w:rsidR="00D07E54" w:rsidRPr="00B82FDB">
      <w:pPr>
        <w:jc w:val="both"/>
      </w:pPr>
      <w:r w:rsidRPr="00B82FDB">
        <w:t xml:space="preserve">Trgovački sud u Zagrebu po sucu Nini Radiću kao stečajnom sucu u stečajnom postupku nad, </w:t>
      </w:r>
      <w:r w:rsidR="00021221" w:rsidRPr="00B82FDB">
        <w:t xml:space="preserve">GAJ </w:t>
      </w:r>
      <w:proofErr w:type="spellStart"/>
      <w:r w:rsidR="00021221" w:rsidRPr="00B82FDB">
        <w:t>H.S</w:t>
      </w:r>
      <w:proofErr w:type="spellEnd"/>
      <w:r w:rsidR="00021221" w:rsidRPr="00B82FDB">
        <w:t xml:space="preserve">.-KRAPINA d.o.o. Krapina, Velika </w:t>
      </w:r>
      <w:proofErr w:type="spellStart"/>
      <w:r w:rsidR="00021221" w:rsidRPr="00B82FDB">
        <w:t>ves</w:t>
      </w:r>
      <w:proofErr w:type="spellEnd"/>
      <w:r w:rsidR="00021221" w:rsidRPr="00B82FDB">
        <w:t xml:space="preserve"> 111/c, MBS:080454516, OIB:34008016040</w:t>
      </w:r>
      <w:r w:rsidRPr="00B82FDB">
        <w:t xml:space="preserve">, </w:t>
      </w:r>
      <w:r w:rsidR="00021221" w:rsidRPr="00B82FDB">
        <w:t>2. siječnja 2018</w:t>
      </w:r>
      <w:r w:rsidRPr="00B82FDB">
        <w:t>. godine,</w:t>
      </w:r>
    </w:p>
    <w:p w:rsidRDefault="00D07E54" w:rsidP="00D07E54" w:rsidR="00D07E54" w:rsidRPr="00B82FDB">
      <w:pPr>
        <w:jc w:val="both"/>
      </w:pPr>
    </w:p>
    <w:p w:rsidRDefault="00D07E54" w:rsidP="00D07E54" w:rsidR="00D07E54" w:rsidRPr="00B82FDB">
      <w:pPr>
        <w:jc w:val="center"/>
      </w:pPr>
      <w:r w:rsidRPr="00B82FDB">
        <w:t xml:space="preserve">z  a  k  </w:t>
      </w:r>
      <w:proofErr w:type="spellStart"/>
      <w:r w:rsidRPr="00B82FDB">
        <w:t>lj</w:t>
      </w:r>
      <w:proofErr w:type="spellEnd"/>
      <w:r w:rsidRPr="00B82FDB">
        <w:t xml:space="preserve">  u  č  i  o      j  e</w:t>
      </w:r>
    </w:p>
    <w:p w:rsidRDefault="00D07E54" w:rsidP="00D07E54" w:rsidR="00D07E54" w:rsidRPr="00B82FDB">
      <w:pPr>
        <w:jc w:val="center"/>
      </w:pPr>
    </w:p>
    <w:p w:rsidRDefault="00D07E54" w:rsidP="00D07E54" w:rsidR="00D07E54" w:rsidRPr="00B82FDB">
      <w:pPr>
        <w:jc w:val="both"/>
      </w:pPr>
      <w:r w:rsidRPr="00B82FDB">
        <w:t xml:space="preserve">I </w:t>
      </w:r>
    </w:p>
    <w:p w:rsidRDefault="00D07E54" w:rsidP="00B82FDB" w:rsidR="00B82FDB" w:rsidRPr="00B82FDB">
      <w:pPr>
        <w:jc w:val="both"/>
        <w:rPr>
          <w:b/>
        </w:rPr>
      </w:pPr>
      <w:r w:rsidRPr="00B82FDB">
        <w:t xml:space="preserve">Nekretnina, upisana u  zemljišne knjige, </w:t>
      </w:r>
      <w:r w:rsidR="00B82FDB" w:rsidRPr="00B82FDB">
        <w:rPr>
          <w:b/>
        </w:rPr>
        <w:t>Općinskog suda u Zlataru, Zemljišnoknjižni odjel Krapina, k.o. Krapina Grad :</w:t>
      </w:r>
    </w:p>
    <w:p w:rsidRDefault="00B82FDB" w:rsidP="00B82FDB" w:rsidR="00B82FDB" w:rsidRPr="00B82FDB">
      <w:pPr>
        <w:jc w:val="both"/>
      </w:pPr>
      <w:r w:rsidRPr="00B82FDB">
        <w:t xml:space="preserve">- </w:t>
      </w:r>
      <w:r w:rsidRPr="00B82FDB">
        <w:rPr>
          <w:b/>
        </w:rPr>
        <w:t xml:space="preserve">z.k.ul. 2646 kuća i dvorište </w:t>
      </w:r>
      <w:r w:rsidRPr="00B82FDB">
        <w:t>M.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Zagreb, i</w:t>
      </w:r>
    </w:p>
    <w:p w:rsidRDefault="00B82FDB" w:rsidP="00B82FDB" w:rsidR="00B82FDB" w:rsidRPr="00B82FDB">
      <w:pPr>
        <w:jc w:val="both"/>
        <w:rPr>
          <w:b/>
        </w:rPr>
      </w:pPr>
      <w:r w:rsidRPr="00B82FDB">
        <w:rPr>
          <w:b/>
        </w:rPr>
        <w:t>- z.k.ul. 1214 u naravi oranica</w:t>
      </w:r>
      <w:r w:rsidRPr="00B82FDB"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42,</w:t>
      </w:r>
    </w:p>
    <w:p w:rsidRDefault="00D07E54" w:rsidP="00D07E54" w:rsidR="00D07E54" w:rsidRPr="00B82FDB">
      <w:pPr>
        <w:jc w:val="both"/>
      </w:pPr>
      <w:r w:rsidRPr="00B82FDB">
        <w:t xml:space="preserve">dosuđena pravomoćnim rješenjem od </w:t>
      </w:r>
      <w:r w:rsidR="00B82FDB" w:rsidRPr="00B82FDB">
        <w:t>29. studenoga 2017</w:t>
      </w:r>
      <w:r w:rsidRPr="00B82FDB">
        <w:t>., godine  kupcu</w:t>
      </w:r>
      <w:r w:rsidRPr="00B82FDB">
        <w:rPr>
          <w:b/>
        </w:rPr>
        <w:t xml:space="preserve"> </w:t>
      </w:r>
      <w:r w:rsidR="00B82FDB" w:rsidRPr="00B82FDB">
        <w:rPr>
          <w:b/>
        </w:rPr>
        <w:t xml:space="preserve">Nino Kos iz Krapine, </w:t>
      </w:r>
      <w:proofErr w:type="spellStart"/>
      <w:r w:rsidR="00B82FDB" w:rsidRPr="00B82FDB">
        <w:rPr>
          <w:b/>
        </w:rPr>
        <w:t>Žutnica</w:t>
      </w:r>
      <w:proofErr w:type="spellEnd"/>
      <w:r w:rsidR="00B82FDB" w:rsidRPr="00B82FDB">
        <w:rPr>
          <w:b/>
        </w:rPr>
        <w:t xml:space="preserve"> 3B, vlasnik obrta NINOTEX, proizvodnja i trgovina muške, dječje i ženske odjeće,</w:t>
      </w:r>
      <w:r w:rsidR="00B82FDB" w:rsidRPr="00B82FDB">
        <w:t xml:space="preserve"> </w:t>
      </w:r>
      <w:r w:rsidR="00B82FDB" w:rsidRPr="00B82FDB">
        <w:rPr>
          <w:b/>
        </w:rPr>
        <w:t>OIB: 97372386089</w:t>
      </w:r>
      <w:r w:rsidRPr="00B82FDB">
        <w:t xml:space="preserve">, predaje se u posjed kupcu. </w:t>
      </w:r>
    </w:p>
    <w:p w:rsidRDefault="00021221" w:rsidP="00D07E54" w:rsidR="00021221" w:rsidRPr="00B82FDB">
      <w:pPr>
        <w:jc w:val="both"/>
        <w:rPr>
          <w:color w:val="444444"/>
        </w:rPr>
      </w:pPr>
    </w:p>
    <w:p w:rsidRDefault="00D07E54" w:rsidP="00D07E54" w:rsidR="00D07E54" w:rsidRPr="00B82FDB">
      <w:pPr>
        <w:jc w:val="both"/>
      </w:pPr>
      <w:r w:rsidRPr="00B82FDB">
        <w:t xml:space="preserve">II Potvrđuje se da je kupac, </w:t>
      </w:r>
      <w:r w:rsidR="00B82FDB" w:rsidRPr="00B82FDB">
        <w:rPr>
          <w:b/>
        </w:rPr>
        <w:t xml:space="preserve">Nino Kos iz Krapine, </w:t>
      </w:r>
      <w:proofErr w:type="spellStart"/>
      <w:r w:rsidR="00B82FDB" w:rsidRPr="00B82FDB">
        <w:rPr>
          <w:b/>
        </w:rPr>
        <w:t>Žutnica</w:t>
      </w:r>
      <w:proofErr w:type="spellEnd"/>
      <w:r w:rsidR="00B82FDB" w:rsidRPr="00B82FDB">
        <w:rPr>
          <w:b/>
        </w:rPr>
        <w:t xml:space="preserve"> 3B, vlasnik obrta NINOTEX, proizvodnja i trgovina muške, dječje i ženske odjeće,</w:t>
      </w:r>
      <w:r w:rsidR="00B82FDB" w:rsidRPr="00B82FDB">
        <w:t xml:space="preserve"> </w:t>
      </w:r>
      <w:r w:rsidR="00B82FDB" w:rsidRPr="00B82FDB">
        <w:rPr>
          <w:b/>
        </w:rPr>
        <w:t>OIB: 97372386089</w:t>
      </w:r>
      <w:r w:rsidRPr="00B82FDB">
        <w:t xml:space="preserve">, položio  </w:t>
      </w:r>
      <w:proofErr w:type="spellStart"/>
      <w:r w:rsidRPr="00B82FDB">
        <w:t>kupovninu</w:t>
      </w:r>
      <w:proofErr w:type="spellEnd"/>
      <w:r w:rsidRPr="00B82FDB">
        <w:t xml:space="preserve"> u cijelosti, te se dozvoljava i određuje upis iz točke </w:t>
      </w:r>
      <w:r w:rsidR="00B82FDB" w:rsidRPr="00B82FDB">
        <w:t>III</w:t>
      </w:r>
      <w:r w:rsidRPr="00B82FDB">
        <w:t xml:space="preserve"> </w:t>
      </w:r>
      <w:r w:rsidR="00B82FDB" w:rsidRPr="00B82FDB">
        <w:t>R</w:t>
      </w:r>
      <w:r w:rsidRPr="00B82FDB">
        <w:t xml:space="preserve">ješenja od </w:t>
      </w:r>
      <w:r w:rsidR="00B82FDB" w:rsidRPr="00B82FDB">
        <w:t>29. studenoga 2017</w:t>
      </w:r>
      <w:r w:rsidRPr="00B82FDB">
        <w:t>. u cijelosti.</w:t>
      </w:r>
    </w:p>
    <w:p w:rsidRDefault="00021221" w:rsidP="00D07E54" w:rsidR="00021221" w:rsidRPr="00B82FDB">
      <w:pPr>
        <w:jc w:val="both"/>
      </w:pPr>
    </w:p>
    <w:p w:rsidRDefault="00D07E54" w:rsidP="00D07E54" w:rsidR="00D07E54" w:rsidRPr="00B82FDB">
      <w:pPr>
        <w:jc w:val="both"/>
      </w:pPr>
      <w:r w:rsidRPr="00B82FDB">
        <w:t>III</w:t>
      </w:r>
    </w:p>
    <w:p w:rsidRDefault="00D07E54" w:rsidP="00D07E54" w:rsidR="00D07E54">
      <w:pPr>
        <w:jc w:val="both"/>
      </w:pPr>
      <w:r w:rsidRPr="00B82FDB">
        <w:t xml:space="preserve">Ovaj zaključak dostavlja se Općinskom sudu u </w:t>
      </w:r>
      <w:r w:rsidR="00B82FDB" w:rsidRPr="00B82FDB">
        <w:t xml:space="preserve">Zlataru, Zemljišnoknjižni odjel Krapina, </w:t>
      </w:r>
      <w:r w:rsidRPr="00B82FDB">
        <w:t xml:space="preserve">radi obavljanja upisa (članak 101. stavak 3. OZ-a) uz pravomoćno rješenje o dosudi od </w:t>
      </w:r>
      <w:r w:rsidR="00B82FDB" w:rsidRPr="00B82FDB">
        <w:t>29. studenoga 2017</w:t>
      </w:r>
      <w:r w:rsidRPr="00B82FDB">
        <w:t>. godine.</w:t>
      </w:r>
    </w:p>
    <w:p w:rsidRDefault="00B82FDB" w:rsidP="00D07E54" w:rsidR="00B82FDB">
      <w:pPr>
        <w:jc w:val="both"/>
      </w:pPr>
    </w:p>
    <w:p w:rsidRDefault="00D07E54" w:rsidP="00D07E54" w:rsidR="00D07E54" w:rsidRPr="00B82FDB">
      <w:pPr>
        <w:ind w:left="360"/>
        <w:jc w:val="center"/>
      </w:pPr>
      <w:r w:rsidRPr="00B82FDB">
        <w:t>O  b  r  a  z  l  o  ž  e  nj  e</w:t>
      </w:r>
    </w:p>
    <w:p w:rsidRDefault="00D07E54" w:rsidP="00D07E54" w:rsidR="00D07E54" w:rsidRPr="00B82FDB">
      <w:pPr>
        <w:ind w:left="360"/>
        <w:jc w:val="both"/>
        <w:rPr>
          <w:b/>
        </w:rPr>
      </w:pPr>
    </w:p>
    <w:p w:rsidRDefault="00D07E54" w:rsidP="00440D08" w:rsidR="00440D08">
      <w:pPr>
        <w:ind w:firstLine="360"/>
        <w:jc w:val="both"/>
      </w:pPr>
      <w:r w:rsidRPr="00B82FDB">
        <w:t xml:space="preserve">Rješenje gornjeg broja od </w:t>
      </w:r>
      <w:r w:rsidR="00B82FDB" w:rsidRPr="00B82FDB">
        <w:t>29. studenoga 2017</w:t>
      </w:r>
      <w:r w:rsidRPr="00B82FDB">
        <w:t xml:space="preserve">. godine steklo je svojstvo pravomoćnosti. Kupac je uplatio </w:t>
      </w:r>
      <w:proofErr w:type="spellStart"/>
      <w:r w:rsidR="00440D08">
        <w:t>kupovninu</w:t>
      </w:r>
      <w:proofErr w:type="spellEnd"/>
      <w:r w:rsidRPr="00B82FDB">
        <w:t xml:space="preserve"> u cijelosti</w:t>
      </w:r>
      <w:r w:rsidR="00440D08">
        <w:t>, i to za</w:t>
      </w:r>
      <w:r w:rsidR="00440D08" w:rsidRPr="00440D08">
        <w:t xml:space="preserve"> </w:t>
      </w:r>
      <w:r w:rsidR="00440D08">
        <w:t xml:space="preserve">nekretninu upisanu u zemljišne knjige </w:t>
      </w:r>
      <w:r w:rsidR="00440D08" w:rsidRPr="00440D08">
        <w:t>Općinskog suda u Zlataru, Zemljišnoknjižni odjel Krapina, k.o. Krapina Grad</w:t>
      </w:r>
      <w:r w:rsidR="00440D08">
        <w:t xml:space="preserve">, </w:t>
      </w:r>
      <w:r w:rsidR="00440D08" w:rsidRPr="00440D08">
        <w:t>z.k.ul. 2646 kuća i dvorište M. Gupca u površini 233 m2, na kat. čestici 1369/2</w:t>
      </w:r>
      <w:r w:rsidR="00440D08">
        <w:t xml:space="preserve">, cijenu od 200.000,00 kn </w:t>
      </w:r>
      <w:r w:rsidR="00440D08">
        <w:lastRenderedPageBreak/>
        <w:t xml:space="preserve">te za nekretninu upisanu u  zemljišne knjige </w:t>
      </w:r>
      <w:r w:rsidR="00440D08" w:rsidRPr="00440D08">
        <w:t>Općinskog suda u Zlataru, Zemljišnoknjižni od</w:t>
      </w:r>
      <w:r w:rsidR="00440D08">
        <w:t xml:space="preserve">jel Krapina, k.o. Krapina Grad, </w:t>
      </w:r>
      <w:r w:rsidR="00440D08" w:rsidRPr="00440D08">
        <w:t>z.k.ul. 1214 u naravi oranica</w:t>
      </w:r>
      <w:r w:rsidR="00440D08">
        <w:t xml:space="preserve"> M. Gupca u površini 168 m2 sve na kat. čestici 1374/1, cijenu od 20.000,00 kn. </w:t>
      </w:r>
    </w:p>
    <w:p w:rsidRDefault="00D07E54" w:rsidP="00440D08" w:rsidR="00D07E54" w:rsidRPr="00B82FDB">
      <w:pPr>
        <w:ind w:firstLine="708"/>
        <w:jc w:val="both"/>
      </w:pPr>
      <w:r w:rsidRPr="00B82FDB">
        <w:t>Temeljem stanja spisa, sukladno</w:t>
      </w:r>
      <w:r w:rsidR="00440D08">
        <w:t xml:space="preserve"> odredbi</w:t>
      </w:r>
      <w:r w:rsidRPr="00B82FDB">
        <w:t xml:space="preserve"> člank</w:t>
      </w:r>
      <w:r w:rsidR="00440D08">
        <w:t>a</w:t>
      </w:r>
      <w:r w:rsidRPr="00B82FDB">
        <w:t xml:space="preserve"> 101. Ovršnog zakona, donijet je ovaj zaključak. </w:t>
      </w:r>
    </w:p>
    <w:p w:rsidRDefault="00D07E54" w:rsidP="00D07E54" w:rsidR="00D07E54" w:rsidRPr="00B82FDB">
      <w:pPr>
        <w:jc w:val="both"/>
      </w:pPr>
    </w:p>
    <w:p w:rsidRDefault="00D07E54" w:rsidP="00D07E54" w:rsidR="00D07E54" w:rsidRPr="00B82FDB">
      <w:pPr>
        <w:jc w:val="center"/>
      </w:pPr>
      <w:r w:rsidRPr="00B82FDB">
        <w:t xml:space="preserve">U Zagrebu, </w:t>
      </w:r>
      <w:r w:rsidR="00B82FDB" w:rsidRPr="00B82FDB">
        <w:t>2. siječnja 2018</w:t>
      </w:r>
      <w:r w:rsidRPr="00B82FDB">
        <w:t>. godine</w:t>
      </w:r>
    </w:p>
    <w:p w:rsidRDefault="00D07E54" w:rsidP="00D07E54" w:rsidR="00D07E54" w:rsidRPr="00B82FDB">
      <w:pPr>
        <w:jc w:val="center"/>
      </w:pPr>
    </w:p>
    <w:p w:rsidRDefault="00D07E54" w:rsidP="00FF3880" w:rsidR="00D07E54" w:rsidRPr="00B82FDB">
      <w:pPr>
        <w:jc w:val="right"/>
      </w:pPr>
      <w:r w:rsidRPr="00B82FDB">
        <w:t xml:space="preserve">                                                                                                    STEČAJNI SUDAC:</w:t>
      </w:r>
    </w:p>
    <w:p w:rsidRDefault="00D07E54" w:rsidP="00FF3880" w:rsidR="00FF3880">
      <w:pPr>
        <w:jc w:val="right"/>
      </w:pPr>
      <w:r w:rsidRPr="00B82FDB">
        <w:t xml:space="preserve">                                                                                                    NINO RADIĆ</w:t>
      </w:r>
      <w:r w:rsidR="00FF3880">
        <w:t>, v. r.</w:t>
      </w:r>
    </w:p>
    <w:p w:rsidRDefault="00FF3880" w:rsidP="00FF3880" w:rsidR="00FF3880">
      <w:pPr>
        <w:jc w:val="right"/>
      </w:pPr>
    </w:p>
    <w:p w:rsidRDefault="00FF3880" w:rsidP="00FF3880" w:rsidR="00FF388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F3880" w:rsidP="00FF3880" w:rsidR="00FF3880">
      <w:pPr>
        <w:jc w:val="right"/>
      </w:pPr>
      <w:r>
        <w:t>Tomislav Tukač</w:t>
      </w:r>
    </w:p>
    <w:p w:rsidRDefault="00D07E54" w:rsidP="00D07E54" w:rsidR="00D07E54">
      <w:pPr>
        <w:jc w:val="both"/>
      </w:pPr>
      <w:r w:rsidRPr="00B82FDB">
        <w:t xml:space="preserve">  </w:t>
      </w:r>
    </w:p>
    <w:p w:rsidRDefault="00440D08" w:rsidP="00D07E54" w:rsidR="00440D08">
      <w:pPr>
        <w:jc w:val="both"/>
      </w:pPr>
    </w:p>
    <w:p w:rsidRDefault="00440D08" w:rsidP="00D07E54" w:rsidR="00440D08" w:rsidRPr="00B82FDB">
      <w:pPr>
        <w:jc w:val="both"/>
      </w:pPr>
    </w:p>
    <w:p w:rsidRDefault="00D07E54" w:rsidP="00D07E54" w:rsidR="00D07E54" w:rsidRPr="00B82FDB">
      <w:pPr>
        <w:jc w:val="both"/>
      </w:pPr>
    </w:p>
    <w:p w:rsidRDefault="00D07E54" w:rsidP="00D07E54" w:rsidR="00D07E54" w:rsidRPr="00B82FDB">
      <w:pPr>
        <w:jc w:val="both"/>
      </w:pPr>
      <w:r w:rsidRPr="00B82FDB">
        <w:t xml:space="preserve">POUKA O PRAVNOM LIJEKU: </w:t>
      </w:r>
    </w:p>
    <w:p w:rsidRDefault="00D07E54" w:rsidP="00D07E54" w:rsidR="00B82FDB" w:rsidRPr="00B82FDB">
      <w:pPr>
        <w:jc w:val="both"/>
      </w:pPr>
      <w:r w:rsidRPr="00B82FDB">
        <w:t>Protiv ovog zaključka žalba nije dopuštena (čl. 11. stavak 9. SZ-a).</w:t>
      </w:r>
    </w:p>
    <w:p w:rsidRDefault="00D07E54" w:rsidP="00D07E54" w:rsidR="00D07E54" w:rsidRPr="00B82FDB">
      <w:pPr>
        <w:jc w:val="both"/>
      </w:pPr>
      <w:r w:rsidRPr="00B82FDB">
        <w:tab/>
      </w:r>
    </w:p>
    <w:p w:rsidRDefault="00D07E54" w:rsidP="00FF3880" w:rsidR="00D07E54" w:rsidRPr="00B82FDB">
      <w:pPr>
        <w:pStyle w:val="Odlomakpopisa"/>
        <w:ind w:left="1065"/>
        <w:jc w:val="both"/>
      </w:pPr>
    </w:p>
    <w:sectPr w:rsidR="00D07E54" w:rsidRPr="00B82F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4C5B8E"/>
    <w:multiLevelType w:val="hybridMultilevel"/>
    <w:tmpl w:val="DBBECAB6"/>
    <w:lvl w:tplc="542ED960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3C9C"/>
    <w:rsid w:val="00021221"/>
    <w:rsid w:val="001E7687"/>
    <w:rsid w:val="00212CD6"/>
    <w:rsid w:val="002F4FC7"/>
    <w:rsid w:val="00413C9C"/>
    <w:rsid w:val="00416E84"/>
    <w:rsid w:val="00440D08"/>
    <w:rsid w:val="00450457"/>
    <w:rsid w:val="004A02CD"/>
    <w:rsid w:val="00545FE2"/>
    <w:rsid w:val="006357A4"/>
    <w:rsid w:val="00636EEC"/>
    <w:rsid w:val="006A6FDA"/>
    <w:rsid w:val="006F2D39"/>
    <w:rsid w:val="007644BB"/>
    <w:rsid w:val="00B82FDB"/>
    <w:rsid w:val="00D07E54"/>
    <w:rsid w:val="00E73257"/>
    <w:rsid w:val="00E8434B"/>
    <w:rsid w:val="00F2146D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D07E5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D07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8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8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8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8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D07E5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D07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8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8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8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8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46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67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0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07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St-15/2012-115</izvorni_sadrzaj>
    <derivirana_varijabla naziv="DomainObject.Oznaka_1">St-15/2012-115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St-15/2012-115</izvorni_sadrzaj>
    <derivirana_varijabla naziv="DomainObject.PoslovniBrojDokumenta_1">St-15/2012-115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2303</properties:Characters>
  <properties:Lines>66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2018-01-02T13:09:00Z</dcterms:created>
  <dc:creator>Bernardica Novak</dc:creator>
  <cp:lastModifiedBy>Tomislav Tukač</cp:lastModifiedBy>
  <cp:lastPrinted>2018-01-03T13:08:00Z</cp:lastPrinted>
  <dcterms:modified xmlns:xsi="http://www.w3.org/2001/XMLSchema-instance" xsi:type="dcterms:W3CDTF">2018-01-03T13:08:00Z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