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9fd7e" w14:paraId="9f9fd7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70355">
        <w:rPr>
          <w:b/>
          <w:sz w:val="22"/>
          <w:szCs w:val="22"/>
        </w:rPr>
        <w:t>521</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 xml:space="preserve">ana </w:t>
      </w:r>
      <w:r w:rsidR="00216487">
        <w:rPr>
          <w:sz w:val="22"/>
          <w:szCs w:val="22"/>
        </w:rPr>
        <w:t>23</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142663">
        <w:rPr>
          <w:sz w:val="22"/>
          <w:szCs w:val="22"/>
        </w:rPr>
        <w:t xml:space="preserve"> </w:t>
      </w:r>
      <w:r w:rsidR="00B70355">
        <w:t xml:space="preserve">LIBRA COM d.o.o., Trnova 12, 20232 Slano, OIB: 85489113032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766F3D">
        <w:t>LIBRA COM d.o.o., Trnova 12, 20232 Slano, OIB: 85489113032</w:t>
      </w:r>
      <w:r w:rsidR="00D741D3">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66F3D">
        <w:rPr>
          <w:sz w:val="22"/>
          <w:szCs w:val="22"/>
        </w:rPr>
        <w:t>22.457,07</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3145A1">
        <w:rPr>
          <w:sz w:val="22"/>
          <w:szCs w:val="22"/>
        </w:rPr>
        <w:t xml:space="preserve">oblju od </w:t>
      </w:r>
      <w:r w:rsidR="00766F3D">
        <w:rPr>
          <w:sz w:val="22"/>
          <w:szCs w:val="22"/>
        </w:rPr>
        <w:t>273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16487">
        <w:rPr>
          <w:b/>
          <w:sz w:val="22"/>
          <w:szCs w:val="22"/>
        </w:rPr>
        <w:t>23</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ED69EE">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16487"/>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27B8E"/>
    <w:rsid w:val="00732451"/>
    <w:rsid w:val="00732B2C"/>
    <w:rsid w:val="0073608F"/>
    <w:rsid w:val="00744353"/>
    <w:rsid w:val="00747144"/>
    <w:rsid w:val="00747C4A"/>
    <w:rsid w:val="00766F3D"/>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14FFB"/>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0355"/>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D69EE"/>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SZ-a</izvorni_sadrzaj>
    <derivirana_varijabla naziv="DomainObject.Predmet.Opis_1">čl.444.st.1.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St-521/2016</izvorni_sadrzaj>
    <derivirana_varijabla naziv="DomainObject.Predmet.OznakaBroj_1">St-521/2016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LIBRA COM d.o.o. za proizvodnju,trgovinu i usluge</izvorni_sadrzaj>
    <derivirana_varijabla naziv="DomainObject.Predmet.ProtustrankaFormated_1">  LIBRA COM d.o.o. za proizvodnju,trgovinu i usluge</derivirana_varijabla>
  </DomainObject.Predmet.ProtustrankaFormated>
  <DomainObject.Predmet.ProtustrankaFormatedOIB>
    <izvorni_sadrzaj>  LIBRA COM d.o.o. za proizvodnju,trgovinu i usluge, OIB 85489113032</izvorni_sadrzaj>
    <derivirana_varijabla naziv="DomainObject.Predmet.ProtustrankaFormatedOIB_1">  LIBRA COM d.o.o. za proizvodnju,trgovinu i usluge, OIB 85489113032</derivirana_varijabla>
  </DomainObject.Predmet.ProtustrankaFormatedOIB>
  <DomainObject.Predmet.ProtustrankaFormatedWithAdress>
    <izvorni_sadrzaj> LIBRA COM d.o.o. za proizvodnju,trgovinu i usluge, Trnova 12, 20232 Slano</izvorni_sadrzaj>
    <derivirana_varijabla naziv="DomainObject.Predmet.ProtustrankaFormatedWithAdress_1"> LIBRA COM d.o.o. za proizvodnju,trgovinu i usluge, Trnova 12, 20232 Slano</derivirana_varijabla>
  </DomainObject.Predmet.ProtustrankaFormatedWithAdress>
  <DomainObject.Predmet.ProtustrankaFormatedWithAdressOIB>
    <izvorni_sadrzaj> LIBRA COM d.o.o. za proizvodnju,trgovinu i usluge, OIB 85489113032, Trnova 12, 20232 Slano</izvorni_sadrzaj>
    <derivirana_varijabla naziv="DomainObject.Predmet.ProtustrankaFormatedWithAdressOIB_1"> LIBRA COM d.o.o. za proizvodnju,trgovinu i usluge, OIB 85489113032, Trnova 12, 20232 Slano</derivirana_varijabla>
  </DomainObject.Predmet.ProtustrankaFormatedWithAdressOIB>
  <DomainObject.Predmet.ProtustrankaWithAdress>
    <izvorni_sadrzaj>LIBRA COM d.o.o. za proizvodnju,trgovinu i usluge Trnova 12, 20232 Slano</izvorni_sadrzaj>
    <derivirana_varijabla naziv="DomainObject.Predmet.ProtustrankaWithAdress_1">LIBRA COM d.o.o. za proizvodnju,trgovinu i usluge Trnova 12, 20232 Slano</derivirana_varijabla>
  </DomainObject.Predmet.ProtustrankaWithAdress>
  <DomainObject.Predmet.ProtustrankaWithAdressOIB>
    <izvorni_sadrzaj>LIBRA COM d.o.o. za proizvodnju,trgovinu i usluge, OIB 85489113032, Trnova 12, 20232 Slano</izvorni_sadrzaj>
    <derivirana_varijabla naziv="DomainObject.Predmet.ProtustrankaWithAdressOIB_1">LIBRA COM d.o.o. za proizvodnju,trgovinu i usluge, OIB 85489113032, Trnova 12, 20232 Slano</derivirana_varijabla>
  </DomainObject.Predmet.ProtustrankaWithAdressOIB>
  <DomainObject.Predmet.ProtustrankaNazivFormated>
    <izvorni_sadrzaj>LIBRA COM d.o.o. za proizvodnju,trgovinu i usluge</izvorni_sadrzaj>
    <derivirana_varijabla naziv="DomainObject.Predmet.ProtustrankaNazivFormated_1">LIBRA COM d.o.o. za proizvodnju,trgovinu i usluge</derivirana_varijabla>
  </DomainObject.Predmet.ProtustrankaNazivFormated>
  <DomainObject.Predmet.ProtustrankaNazivFormatedOIB>
    <izvorni_sadrzaj>LIBRA COM d.o.o. za proizvodnju,trgovinu i usluge, OIB 85489113032</izvorni_sadrzaj>
    <derivirana_varijabla naziv="DomainObject.Predmet.ProtustrankaNazivFormatedOIB_1">LIBRA COM d.o.o. za proizvodnju,trgovinu i usluge, OIB 85489113032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LIBRA COM d.o.o. za proizvodnju,trgovinu i usluge</item>
    </izvorni_sadrzaj>
    <derivirana_varijabla naziv="DomainObject.Predmet.ProtuStrankaListFormated_1">
      <item>LIBRA COM d.o.o. za proizvodnju,trgovinu i usluge</item>
    </derivirana_varijabla>
  </DomainObject.Predmet.ProtuStrankaListFormated>
  <DomainObject.Predmet.ProtuStrankaListFormatedOIB>
    <izvorni_sadrzaj>
      <item>LIBRA COM d.o.o. za proizvodnju,trgovinu i usluge, OIB 85489113032</item>
    </izvorni_sadrzaj>
    <derivirana_varijabla naziv="DomainObject.Predmet.ProtuStrankaListFormatedOIB_1">
      <item>LIBRA COM d.o.o. za proizvodnju,trgovinu i usluge, OIB 85489113032</item>
    </derivirana_varijabla>
  </DomainObject.Predmet.ProtuStrankaListFormatedOIB>
  <DomainObject.Predmet.ProtuStrankaListFormatedWithAdress>
    <izvorni_sadrzaj>
      <item>LIBRA COM d.o.o. za proizvodnju,trgovinu i usluge, Trnova 12, 20232 Slano</item>
    </izvorni_sadrzaj>
    <derivirana_varijabla naziv="DomainObject.Predmet.ProtuStrankaListFormatedWithAdress_1">
      <item>LIBRA COM d.o.o. za proizvodnju,trgovinu i usluge, Trnova 12, 20232 Slano</item>
    </derivirana_varijabla>
  </DomainObject.Predmet.ProtuStrankaListFormatedWithAdress>
  <DomainObject.Predmet.ProtuStrankaListFormatedWithAdressOIB>
    <izvorni_sadrzaj>
      <item>LIBRA COM d.o.o. za proizvodnju,trgovinu i usluge, OIB 85489113032, Trnova 12, 20232 Slano</item>
    </izvorni_sadrzaj>
    <derivirana_varijabla naziv="DomainObject.Predmet.ProtuStrankaListFormatedWithAdressOIB_1">
      <item>LIBRA COM d.o.o. za proizvodnju,trgovinu i usluge, OIB 85489113032, Trnova 12, 20232 Slano</item>
    </derivirana_varijabla>
  </DomainObject.Predmet.ProtuStrankaListFormatedWithAdressOIB>
  <DomainObject.Predmet.ProtuStrankaListNazivFormated>
    <izvorni_sadrzaj>
      <item>LIBRA COM d.o.o. za proizvodnju,trgovinu i usluge</item>
    </izvorni_sadrzaj>
    <derivirana_varijabla naziv="DomainObject.Predmet.ProtuStrankaListNazivFormated_1">
      <item>LIBRA COM d.o.o. za proizvodnju,trgovinu i usluge</item>
    </derivirana_varijabla>
  </DomainObject.Predmet.ProtuStrankaListNazivFormated>
  <DomainObject.Predmet.ProtuStrankaListNazivFormatedOIB>
    <izvorni_sadrzaj>
      <item>LIBRA COM d.o.o. za proizvodnju,trgovinu i usluge, OIB 85489113032</item>
    </izvorni_sadrzaj>
    <derivirana_varijabla naziv="DomainObject.Predmet.ProtuStrankaListNazivFormatedOIB_1">
      <item>LIBRA COM d.o.o. za proizvodnju,trgovinu i usluge, OIB 85489113032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LIBRA COM d.o.o. za proizvodnju,trgovinu i usluge</izvorni_sadrzaj>
    <derivirana_varijabla naziv="DomainObject.Predmet.ProtustrankaIDrugi_1">LIBRA COM d.o.o. za proizvodnju,trgovinu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LIBRA COM d.o.o. za proizvodnju,trgovinu i usluge, OIB 85489113032, Trnova 12, 20232 Slano</izvorni_sadrzaj>
    <derivirana_varijabla naziv="DomainObject.Predmet.ProtustrankaIDrugiAdressOIB_1">LIBRA COM d.o.o. za proizvodnju,trgovinu i usluge, OIB 85489113032, Trnova 12,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LIBRA COM d.o.o. za proizvodnju,trgovinu i usluge</item>
    </izvorni_sadrzaj>
    <derivirana_varijabla naziv="DomainObject.Predmet.SudioniciListNaziv_1">
      <item>FINA,RC Split,Podružnica Dubrovnik</item>
      <item>LIBRA COM d.o.o. za proizvodnju,trgovinu i usluge</item>
    </derivirana_varijabla>
  </DomainObject.Predmet.SudioniciListNaziv>
  <DomainObject.Predmet.SudioniciListAdressOIB>
    <izvorni_sadrzaj>
      <item>FINA,RC Split,Podružnica Dubrovnik, OIB 85821130368, Vukovarska 2,20000 Dubrovnik</item>
      <item>LIBRA COM d.o.o. za proizvodnju,trgovinu i usluge, OIB 85489113032, Trnova 12,20232 Slano</item>
    </izvorni_sadrzaj>
    <derivirana_varijabla naziv="DomainObject.Predmet.SudioniciListAdressOIB_1">
      <item>FINA,RC Split,Podružnica Dubrovnik, OIB 85821130368, Vukovarska 2,20000 Dubrovnik</item>
      <item>LIBRA COM d.o.o. za proizvodnju,trgovinu i usluge, OIB 85489113032, Trnova 12,20232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85489113032</item>
    </izvorni_sadrzaj>
    <derivirana_varijabla naziv="DomainObject.Predmet.SudioniciListNazivOIB_1">
      <item>, OIB 85821130368</item>
      <item>, OIB 85489113032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1938</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2016-02-23T10:36:00Z</dcterms:created>
  <dc:creator>Joško Livaković</dc:creator>
  <cp:lastModifiedBy>Sandra Lazo Oblizalo</cp:lastModifiedBy>
  <cp:lastPrinted>2016-02-23T10:29:00Z</cp:lastPrinted>
  <dcterms:modified xmlns:xsi="http://www.w3.org/2001/XMLSchema-instance" xsi:type="dcterms:W3CDTF">2016-02-23T11:44:00Z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