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ec0e7" w14:paraId="41ec0e7" w:rsidRDefault="006867CF" w:rsidP="006867CF" w:rsidR="006867CF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867CF" w:rsidP="006867CF" w:rsidR="006867CF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6867CF" w:rsidP="006867CF" w:rsidR="006867C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6867CF" w:rsidP="006867CF" w:rsidR="006867CF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6867CF" w:rsidP="006867CF" w:rsidR="006867CF"/>
    <w:p w:rsidRDefault="006867CF" w:rsidP="006867CF" w:rsidR="006867C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6867CF" w:rsidP="006867CF" w:rsidR="006867C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6867CF" w:rsidP="006867CF" w:rsidR="006867C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6867CF" w:rsidP="006867CF" w:rsidR="006867C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867CF" w:rsidP="006867CF" w:rsidR="006867C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9963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FIDES JUNONIUS d. o. o. Pula, Mletačka 12, OIB 92654385689, MBS 130034236,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6867CF" w:rsidP="006867CF" w:rsidR="006867C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867CF" w:rsidP="006867CF" w:rsidR="006867C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6867CF" w:rsidP="006867CF" w:rsidR="006867C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867CF" w:rsidP="006867CF" w:rsidR="006867C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FIDES JUNONIUS d. o. o. Pula, Mletačka 12, OIB 92654385689, MBS 130034236.</w:t>
      </w:r>
    </w:p>
    <w:p w:rsidRDefault="006867CF" w:rsidP="006867CF" w:rsidR="006867CF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867CF" w:rsidP="006867CF" w:rsidR="006867CF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6867CF" w:rsidP="006867CF" w:rsidR="006867C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6867CF" w:rsidP="006867CF" w:rsidR="006867C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FIDES JUNONIUS d. o. o. Pula.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1029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66.642,12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6867CF" w:rsidP="006867CF" w:rsidR="006867C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6867CF" w:rsidP="006867CF" w:rsidR="006867C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6867CF" w:rsidP="006867CF" w:rsidR="006867CF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6867CF" w:rsidP="006867CF" w:rsidR="006867CF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26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6867CF" w:rsidP="006867CF" w:rsidR="006867CF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6867CF" w:rsidP="006867CF" w:rsidR="006867CF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Kaligari, v. r.</w:t>
      </w:r>
    </w:p>
    <w:p w:rsidRDefault="006867CF" w:rsidP="006867CF" w:rsidR="006867C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6867CF" w:rsidP="006867CF" w:rsidR="006867C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6867CF" w:rsidP="006867CF" w:rsidR="006867CF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6867CF" w:rsidP="006867CF" w:rsidR="006867C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6867CF" w:rsidP="006867CF" w:rsidR="006867CF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6867CF" w:rsidP="006867CF" w:rsidR="006867CF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6867CF" w:rsidP="006867CF" w:rsidR="006867CF" w:rsidRPr="00D05CA9">
      <w:pPr>
        <w:tabs>
          <w:tab w:pos="4116" w:val="left"/>
        </w:tabs>
      </w:pPr>
    </w:p>
    <w:p w:rsidRDefault="006867CF" w:rsidP="006867CF" w:rsidR="006867CF" w:rsidRPr="00D05CA9">
      <w:pPr>
        <w:tabs>
          <w:tab w:pos="4116" w:val="left"/>
        </w:tabs>
      </w:pPr>
    </w:p>
    <w:p w:rsidRDefault="006867CF" w:rsidP="006867CF" w:rsidR="006867CF" w:rsidRPr="00D05CA9">
      <w:pPr>
        <w:tabs>
          <w:tab w:pos="4116" w:val="left"/>
        </w:tabs>
      </w:pPr>
    </w:p>
    <w:p w:rsidRDefault="006867CF" w:rsidP="006867CF" w:rsidR="006867CF" w:rsidRPr="00D05CA9">
      <w:pPr>
        <w:tabs>
          <w:tab w:pos="4116" w:val="left"/>
        </w:tabs>
      </w:pPr>
    </w:p>
    <w:p w:rsidRDefault="006867CF" w:rsidP="006867CF" w:rsidR="006867CF" w:rsidRPr="00D05CA9">
      <w:pPr>
        <w:tabs>
          <w:tab w:pos="4116" w:val="left"/>
        </w:tabs>
      </w:pPr>
    </w:p>
    <w:p w:rsidRDefault="006867CF" w:rsidP="006867CF" w:rsidR="006867CF" w:rsidRPr="00D05CA9">
      <w:pPr>
        <w:tabs>
          <w:tab w:pos="4116" w:val="left"/>
        </w:tabs>
      </w:pPr>
    </w:p>
    <w:p w:rsidRDefault="006867CF" w:rsidP="006867CF" w:rsidR="006867CF" w:rsidRPr="00D05CA9">
      <w:pPr>
        <w:tabs>
          <w:tab w:pos="4116" w:val="left"/>
        </w:tabs>
      </w:pPr>
    </w:p>
    <w:p w:rsidRDefault="006867CF" w:rsidP="006867CF" w:rsidR="006867CF" w:rsidRPr="00D05CA9">
      <w:pPr>
        <w:tabs>
          <w:tab w:pos="4116" w:val="left"/>
        </w:tabs>
      </w:pPr>
    </w:p>
    <w:p w:rsidRDefault="006867CF" w:rsidP="006867CF" w:rsidR="006867CF" w:rsidRPr="00D05CA9">
      <w:pPr>
        <w:tabs>
          <w:tab w:pos="4116" w:val="left"/>
        </w:tabs>
      </w:pPr>
    </w:p>
    <w:p w:rsidRDefault="006867CF" w:rsidP="006867CF" w:rsidR="006867CF" w:rsidRPr="00D05CA9"/>
    <w:p w:rsidRDefault="006867CF" w:rsidP="006867CF" w:rsidR="006867CF" w:rsidRPr="00D05CA9"/>
    <w:p w:rsidRDefault="006867CF" w:rsidP="006867CF" w:rsidR="006867CF" w:rsidRPr="00D05CA9"/>
    <w:p w:rsidRDefault="006867CF" w:rsidP="006867CF" w:rsidR="006867CF" w:rsidRPr="00D05CA9"/>
    <w:p w:rsidRDefault="006867CF" w:rsidP="006867CF" w:rsidR="006867CF" w:rsidRPr="00D05CA9"/>
    <w:p w:rsidRDefault="006867CF" w:rsidP="006867CF" w:rsidR="006867CF" w:rsidRPr="00D05CA9"/>
    <w:p w:rsidRDefault="006867CF" w:rsidP="006867CF" w:rsidR="006867CF" w:rsidRPr="00D05CA9"/>
    <w:p w:rsidRDefault="006867CF" w:rsidP="006867CF" w:rsidR="006867CF" w:rsidRPr="00D05CA9"/>
    <w:p w:rsidRDefault="006867CF" w:rsidP="006867CF" w:rsidR="006867CF" w:rsidRPr="00D05CA9"/>
    <w:p w:rsidRDefault="006867CF" w:rsidP="006867CF" w:rsidR="006867CF" w:rsidRPr="00D05CA9"/>
    <w:p w:rsidRDefault="006867CF" w:rsidP="006867CF" w:rsidR="006867CF" w:rsidRPr="00D05CA9"/>
    <w:p w:rsidRDefault="006867CF" w:rsidP="006867CF" w:rsidR="006867CF" w:rsidRPr="00D05CA9"/>
    <w:p w:rsidRDefault="006867CF" w:rsidP="006867CF" w:rsidR="006867CF" w:rsidRPr="00D05CA9"/>
    <w:p w:rsidRDefault="006867CF" w:rsidP="006867CF" w:rsidR="006867CF" w:rsidRPr="00D05CA9"/>
    <w:p w:rsidRDefault="006867CF" w:rsidP="006867CF" w:rsidR="006867CF" w:rsidRPr="00D05CA9"/>
    <w:p w:rsidRDefault="006867CF" w:rsidP="006867CF" w:rsidR="006867CF"/>
    <w:p w:rsidRDefault="006867CF" w:rsidP="006867CF" w:rsidR="006867CF"/>
    <w:p w:rsidRDefault="006867CF" w:rsidP="006867CF" w:rsidR="006867CF"/>
    <w:p w:rsidRDefault="006867CF" w:rsidP="006867CF" w:rsidR="006867CF"/>
    <w:p w:rsidRDefault="006867CF" w:rsidP="006867CF" w:rsidR="006867CF"/>
    <w:p w:rsidRDefault="006867CF" w:rsidP="006867CF" w:rsidR="006867CF"/>
    <w:p w:rsidRDefault="006867CF" w:rsidP="006867CF" w:rsidR="006867CF"/>
    <w:p w:rsidRDefault="006867CF" w:rsidP="006867CF" w:rsidR="006867CF"/>
    <w:p w:rsidRDefault="006867CF" w:rsidP="006867CF" w:rsidR="006867CF"/>
    <w:p w:rsidRDefault="006867CF" w:rsidP="006867CF" w:rsidR="006867CF"/>
    <w:p w:rsidRDefault="006867CF" w:rsidP="006867CF" w:rsidR="006867CF"/>
    <w:p w:rsidRDefault="006867CF" w:rsidP="006867CF" w:rsidR="006867CF"/>
    <w:p w:rsidRDefault="006867CF" w:rsidP="006867CF" w:rsidR="006867CF"/>
    <w:p w:rsidRDefault="006867CF" w:rsidP="006867CF" w:rsidR="006867CF"/>
    <w:p w:rsidRDefault="006867CF" w:rsidP="006867CF" w:rsidR="006867CF"/>
    <w:p w:rsidRDefault="006867CF" w:rsidP="006867CF" w:rsidR="006867CF"/>
    <w:p w:rsidRDefault="006867CF" w:rsidP="006867CF" w:rsidR="006867CF"/>
    <w:p w:rsidRDefault="006867CF" w:rsidP="006867CF" w:rsidR="006867CF"/>
    <w:p w:rsidRDefault="006867CF" w:rsidP="006867CF" w:rsidR="006867CF"/>
    <w:p w:rsidRDefault="006867CF" w:rsidP="006867CF" w:rsidR="006867CF"/>
    <w:p w:rsidRDefault="006867CF" w:rsidP="006867CF" w:rsidR="006867CF"/>
    <w:p w:rsidRDefault="006867CF" w:rsidP="006867CF" w:rsidR="006867CF"/>
    <w:p w:rsidRDefault="00912460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3300" w:rsidP="006867CF" w:rsidR="00713300">
      <w:r>
        <w:separator/>
      </w:r>
    </w:p>
  </w:endnote>
  <w:endnote w:id="0" w:type="continuationSeparator">
    <w:p w:rsidRDefault="00713300" w:rsidP="006867CF" w:rsidR="007133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3300" w:rsidP="006867CF" w:rsidR="00713300">
      <w:r>
        <w:separator/>
      </w:r>
    </w:p>
  </w:footnote>
  <w:footnote w:id="0" w:type="continuationSeparator">
    <w:p w:rsidRDefault="00713300" w:rsidP="006867CF" w:rsidR="007133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3300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912460">
      <w:rPr>
        <w:noProof/>
      </w:rPr>
      <w:t>2</w:t>
    </w:r>
    <w:r>
      <w:fldChar w:fldCharType="end"/>
    </w:r>
    <w:r>
      <w:tab/>
    </w:r>
    <w:r w:rsidRPr="00F65D9B">
      <w:t>11 St-</w:t>
    </w:r>
    <w:r>
      <w:t>38</w:t>
    </w:r>
    <w:r w:rsidR="006867CF">
      <w:t>6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3300" w:rsidP="0021081C" w:rsidR="00A81E97">
    <w:pPr>
      <w:pStyle w:val="Zaglavlje"/>
      <w:jc w:val="right"/>
    </w:pPr>
    <w:r>
      <w:t>11 St-38</w:t>
    </w:r>
    <w:r w:rsidR="006867CF">
      <w:t>6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575D"/>
    <w:rsid w:val="006867CF"/>
    <w:rsid w:val="00713300"/>
    <w:rsid w:val="00912460"/>
    <w:rsid w:val="009A6044"/>
    <w:rsid w:val="00BF033F"/>
    <w:rsid w:val="00F65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67C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67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867C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67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867CF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67C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867CF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124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246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46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46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46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67C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867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867C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867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867CF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6867C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867CF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124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246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46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46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46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St-386/2015</izvorni_sadrzaj>
    <derivirana_varijabla naziv="DomainObject.Predmet.OznakaBroj_1">St-386/2015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FIDES JUNONIUS d.o.o. PULA</izvorni_sadrzaj>
    <derivirana_varijabla naziv="DomainObject.Predmet.ProtustrankaFormated_1">  FIDES JUNONIUS d.o.o. PULA</derivirana_varijabla>
  </DomainObject.Predmet.ProtustrankaFormated>
  <DomainObject.Predmet.ProtustrankaFormatedOIB>
    <izvorni_sadrzaj>  FIDES JUNONIUS d.o.o. PULA, OIB 92654385689</izvorni_sadrzaj>
    <derivirana_varijabla naziv="DomainObject.Predmet.ProtustrankaFormatedOIB_1">  FIDES JUNONIUS d.o.o. PULA, OIB 92654385689</derivirana_varijabla>
  </DomainObject.Predmet.ProtustrankaFormatedOIB>
  <DomainObject.Predmet.ProtustrankaFormatedWithAdress>
    <izvorni_sadrzaj> FIDES JUNONIUS d.o.o. PULA, Mletačka 12, 52100 Pula</izvorni_sadrzaj>
    <derivirana_varijabla naziv="DomainObject.Predmet.ProtustrankaFormatedWithAdress_1"> FIDES JUNONIUS d.o.o. PULA, Mletačka 12, 52100 Pula</derivirana_varijabla>
  </DomainObject.Predmet.ProtustrankaFormatedWithAdress>
  <DomainObject.Predmet.ProtustrankaFormatedWithAdressOIB>
    <izvorni_sadrzaj> FIDES JUNONIUS d.o.o. PULA, OIB 92654385689, Mletačka 12, 52100 Pula</izvorni_sadrzaj>
    <derivirana_varijabla naziv="DomainObject.Predmet.ProtustrankaFormatedWithAdressOIB_1"> FIDES JUNONIUS d.o.o. PULA, OIB 92654385689, Mletačka 12, 52100 Pula</derivirana_varijabla>
  </DomainObject.Predmet.ProtustrankaFormatedWithAdressOIB>
  <DomainObject.Predmet.ProtustrankaWithAdress>
    <izvorni_sadrzaj>FIDES JUNONIUS d.o.o. PULA Mletačka 12, 52100 Pula</izvorni_sadrzaj>
    <derivirana_varijabla naziv="DomainObject.Predmet.ProtustrankaWithAdress_1">FIDES JUNONIUS d.o.o. PULA Mletačka 12, 52100 Pula</derivirana_varijabla>
  </DomainObject.Predmet.ProtustrankaWithAdress>
  <DomainObject.Predmet.ProtustrankaWithAdressOIB>
    <izvorni_sadrzaj>FIDES JUNONIUS d.o.o. PULA, OIB 92654385689, Mletačka 12, 52100 Pula</izvorni_sadrzaj>
    <derivirana_varijabla naziv="DomainObject.Predmet.ProtustrankaWithAdressOIB_1">FIDES JUNONIUS d.o.o. PULA, OIB 92654385689, Mletačka 12, 52100 Pula</derivirana_varijabla>
  </DomainObject.Predmet.ProtustrankaWithAdressOIB>
  <DomainObject.Predmet.ProtustrankaNazivFormated>
    <izvorni_sadrzaj>FIDES JUNONIUS d.o.o. PULA</izvorni_sadrzaj>
    <derivirana_varijabla naziv="DomainObject.Predmet.ProtustrankaNazivFormated_1">FIDES JUNONIUS d.o.o. PULA</derivirana_varijabla>
  </DomainObject.Predmet.ProtustrankaNazivFormated>
  <DomainObject.Predmet.ProtustrankaNazivFormatedOIB>
    <izvorni_sadrzaj>FIDES JUNONIUS d.o.o. PULA, OIB 92654385689</izvorni_sadrzaj>
    <derivirana_varijabla naziv="DomainObject.Predmet.ProtustrankaNazivFormatedOIB_1">FIDES JUNONIUS d.o.o. PULA, OIB 92654385689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66642.12</izvorni_sadrzaj>
    <derivirana_varijabla naziv="DomainObject.Predmet.TrenutnaVrijednost_1">66642.12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FIDES JUNONIUS d.o.o. PULA</item>
    </izvorni_sadrzaj>
    <derivirana_varijabla naziv="DomainObject.Predmet.ProtuStrankaListFormated_1">
      <item>FIDES JUNONIUS d.o.o. PULA</item>
    </derivirana_varijabla>
  </DomainObject.Predmet.ProtuStrankaListFormated>
  <DomainObject.Predmet.ProtuStrankaListFormatedOIB>
    <izvorni_sadrzaj>
      <item>FIDES JUNONIUS d.o.o. PULA, OIB 92654385689</item>
    </izvorni_sadrzaj>
    <derivirana_varijabla naziv="DomainObject.Predmet.ProtuStrankaListFormatedOIB_1">
      <item>FIDES JUNONIUS d.o.o. PULA, OIB 92654385689</item>
    </derivirana_varijabla>
  </DomainObject.Predmet.ProtuStrankaListFormatedOIB>
  <DomainObject.Predmet.ProtuStrankaListFormatedWithAdress>
    <izvorni_sadrzaj>
      <item>FIDES JUNONIUS d.o.o. PULA, Mletačka 12, 52100 Pula</item>
    </izvorni_sadrzaj>
    <derivirana_varijabla naziv="DomainObject.Predmet.ProtuStrankaListFormatedWithAdress_1">
      <item>FIDES JUNONIUS d.o.o. PULA, Mletačka 12, 52100 Pula</item>
    </derivirana_varijabla>
  </DomainObject.Predmet.ProtuStrankaListFormatedWithAdress>
  <DomainObject.Predmet.ProtuStrankaListFormatedWithAdressOIB>
    <izvorni_sadrzaj>
      <item>FIDES JUNONIUS d.o.o. PULA, OIB 92654385689, Mletačka 12, 52100 Pula</item>
    </izvorni_sadrzaj>
    <derivirana_varijabla naziv="DomainObject.Predmet.ProtuStrankaListFormatedWithAdressOIB_1">
      <item>FIDES JUNONIUS d.o.o. PULA, OIB 92654385689, Mletačka 12, 52100 Pula</item>
    </derivirana_varijabla>
  </DomainObject.Predmet.ProtuStrankaListFormatedWithAdressOIB>
  <DomainObject.Predmet.ProtuStrankaListNazivFormated>
    <izvorni_sadrzaj>
      <item>FIDES JUNONIUS d.o.o. PULA</item>
    </izvorni_sadrzaj>
    <derivirana_varijabla naziv="DomainObject.Predmet.ProtuStrankaListNazivFormated_1">
      <item>FIDES JUNONIUS d.o.o. PULA</item>
    </derivirana_varijabla>
  </DomainObject.Predmet.ProtuStrankaListNazivFormated>
  <DomainObject.Predmet.ProtuStrankaListNazivFormatedOIB>
    <izvorni_sadrzaj>
      <item>FIDES JUNONIUS d.o.o. PULA, OIB 92654385689</item>
    </izvorni_sadrzaj>
    <derivirana_varijabla naziv="DomainObject.Predmet.ProtuStrankaListNazivFormatedOIB_1">
      <item>FIDES JUNONIUS d.o.o. PULA, OIB 92654385689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2015.</izvorni_sadrzaj>
    <derivirana_varijabla naziv="DomainObject.Datum_1">10.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FIDES JUNONIUS d.o.o. PULA</izvorni_sadrzaj>
    <derivirana_varijabla naziv="DomainObject.Predmet.ProtustrankaIDrugi_1">FIDES JUNONIUS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FIDES JUNONIUS d.o.o. PULA, OIB 92654385689, Mletačka 12, 52100 Pula</izvorni_sadrzaj>
    <derivirana_varijabla naziv="DomainObject.Predmet.ProtustrankaIDrugiAdressOIB_1">FIDES JUNONIUS d.o.o. PULA, OIB 92654385689,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FIDES JUNONIUS d.o.o. PULA</item>
    </izvorni_sadrzaj>
    <derivirana_varijabla naziv="DomainObject.Predmet.SudioniciListNaziv_1">
      <item>FINANCIJSKA AGENCIJA, RC RIJEKA, PODRUŽNICA PULA, PULA</item>
      <item>FIDES JUNONIUS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FIDES JUNONIUS d.o.o. PULA, OIB 92654385689, Mletačka 12,52100 Pula</item>
    </izvorni_sadrzaj>
    <derivirana_varijabla naziv="DomainObject.Predmet.SudioniciListAdressOIB_1">
      <item>FINANCIJSKA AGENCIJA, RC RIJEKA, PODRUŽNICA PULA, PULA, OIB 85821130368, Ulica grada Vukovara 70,Zagreb</item>
      <item>FIDES JUNONIUS d.o.o. PULA, OIB 92654385689,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92654385689</item>
    </izvorni_sadrzaj>
    <derivirana_varijabla naziv="DomainObject.Predmet.SudioniciListNazivOIB_1">
      <item>, OIB 85821130368</item>
      <item>, OIB 92654385689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372</properties:Words>
  <properties:Characters>2009</properties:Characters>
  <properties:Lines>96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2015-11-26T13:07:00Z</dcterms:created>
  <dc:creator>Mihaela Kaligari</dc:creator>
  <dc:description/>
  <cp:keywords/>
  <cp:lastModifiedBy>Mihaela Kaligari</cp:lastModifiedBy>
  <cp:lastPrinted>2015-12-10T09:22:00Z</cp:lastPrinted>
  <dcterms:modified xmlns:xsi="http://www.w3.org/2001/XMLSchema-instance" xsi:type="dcterms:W3CDTF">2015-12-10T09:22:00Z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