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bddd" w14:paraId="bbcbdd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67691">
        <w:t>83</w:t>
      </w:r>
      <w:r w:rsidR="00AF0981">
        <w:t>5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F0981">
        <w:t>ALEX UGOSTITELJSTVO j.d.o.o., Benkovac, Šetalište kneza Branimira 65, OIB: 77444686717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F0981">
        <w:t>ALEX UGOSTITELJSTVO j.d.o.o., Benkovac, Šetalište kneza Branimira 65, OIB: 77444686717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47B4B">
        <w:t>08</w:t>
      </w:r>
      <w:r w:rsidR="00A70A5D">
        <w:t>,</w:t>
      </w:r>
      <w:r w:rsidR="00AF0981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AF0981"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F0981">
        <w:t>ALEX UGOSTITELJSTVO j.d.o.o., Benkovac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F0981">
        <w:t>lipnja</w:t>
      </w:r>
      <w:r w:rsidR="00A626D4">
        <w:t xml:space="preserve">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</w:t>
      </w:r>
      <w:r w:rsidR="00245588" w:rsidRPr="006A6907">
        <w:lastRenderedPageBreak/>
        <w:t xml:space="preserve">neizvršene osnove za plaćanje u neprekinutom razdoblju od </w:t>
      </w:r>
      <w:r w:rsidR="00AF0981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F0981">
        <w:t>56.376,10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3567CB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F0981">
        <w:t>ALEX UGOSTITELJSTVO j.d.o.o., Benkovac</w:t>
      </w:r>
      <w:r w:rsidR="00AF098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F0981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MIRO DUJIĆ, Knin, Kapitul 4</w:t>
      </w:r>
      <w:r w:rsidR="00E6769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6273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F0981">
      <w:t>835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273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2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2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UGOSTITELJSTVO j.d.o.o. za ugostiteljstvo i trgovinu</izvorni_sadrzaj>
    <derivirana_varijabla naziv="DomainObject.Predmet.ProtustrankaFormated_1">  ALEX UGOSTITELJSTVO j.d.o.o. za ugostiteljstvo i trgovinu</derivirana_varijabla>
  </DomainObject.Predmet.ProtustrankaFormated>
  <DomainObject.Predmet.ProtustrankaFormatedOIB>
    <izvorni_sadrzaj>  ALEX UGOSTITELJSTVO j.d.o.o. za ugostiteljstvo i trgovinu, OIB 77444686717</izvorni_sadrzaj>
    <derivirana_varijabla naziv="DomainObject.Predmet.ProtustrankaFormatedOIB_1">  ALEX UGOSTITELJSTVO j.d.o.o. za ugostiteljstvo i trgovinu, OIB 77444686717</derivirana_varijabla>
  </DomainObject.Predmet.ProtustrankaFormatedOIB>
  <DomainObject.Predmet.ProtustrankaFormatedWithAdress>
    <izvorni_sadrzaj> ALEX UGOSTITELJSTVO j.d.o.o. za ugostiteljstvo i trgovinu, Šetalište kneza Branimira 65, 23420 Benkovac</izvorni_sadrzaj>
    <derivirana_varijabla naziv="DomainObject.Predmet.ProtustrankaFormatedWithAdress_1"> ALEX UGOSTITELJSTVO j.d.o.o. za ugostiteljstvo i trgovinu, Šetalište kneza Branimira 65, 23420 Benkovac</derivirana_varijabla>
  </DomainObject.Predmet.ProtustrankaFormatedWithAdress>
  <DomainObject.Predmet.ProtustrankaFormatedWithAdressOIB>
    <izvorni_sadrzaj> ALEX UGOSTITELJSTVO j.d.o.o. za ugostiteljstvo i trgovinu, OIB 77444686717, Šetalište kneza Branimira 65, 23420 Benkovac</izvorni_sadrzaj>
    <derivirana_varijabla naziv="DomainObject.Predmet.ProtustrankaFormatedWithAdressOIB_1"> ALEX UGOSTITELJSTVO j.d.o.o. za ugostiteljstvo i trgovinu, OIB 77444686717, Šetalište kneza Branimira 65, 23420 Benkovac</derivirana_varijabla>
  </DomainObject.Predmet.ProtustrankaFormatedWithAdressOIB>
  <DomainObject.Predmet.ProtustrankaWithAdress>
    <izvorni_sadrzaj>ALEX UGOSTITELJSTVO j.d.o.o. za ugostiteljstvo i trgovinu Šetalište kneza Branimira 65, 23420 Benkovac</izvorni_sadrzaj>
    <derivirana_varijabla naziv="DomainObject.Predmet.ProtustrankaWithAdress_1">ALEX UGOSTITELJSTVO j.d.o.o. za ugostiteljstvo i trgovinu Šetalište kneza Branimira 65, 23420 Benkovac</derivirana_varijabla>
  </DomainObject.Predmet.ProtustrankaWithAdress>
  <DomainObject.Predmet.ProtustrankaWithAdressOIB>
    <izvorni_sadrzaj>ALEX UGOSTITELJSTVO j.d.o.o. za ugostiteljstvo i trgovinu, OIB 77444686717, Šetalište kneza Branimira 65, 23420 Benkovac</izvorni_sadrzaj>
    <derivirana_varijabla naziv="DomainObject.Predmet.ProtustrankaWithAdressOIB_1">ALEX UGOSTITELJSTVO j.d.o.o. za ugostiteljstvo i trgovinu, OIB 77444686717, Šetalište kneza Branimira 65, 23420 Benkovac</derivirana_varijabla>
  </DomainObject.Predmet.ProtustrankaWithAdressOIB>
  <DomainObject.Predmet.ProtustrankaNazivFormated>
    <izvorni_sadrzaj>ALEX UGOSTITELJSTVO j.d.o.o. za ugostiteljstvo i trgovinu</izvorni_sadrzaj>
    <derivirana_varijabla naziv="DomainObject.Predmet.ProtustrankaNazivFormated_1">ALEX UGOSTITELJSTVO j.d.o.o. za ugostiteljstvo i trgovinu</derivirana_varijabla>
  </DomainObject.Predmet.ProtustrankaNazivFormated>
  <DomainObject.Predmet.ProtustrankaNazivFormatedOIB>
    <izvorni_sadrzaj>ALEX UGOSTITELJSTVO j.d.o.o. za ugostiteljstvo i trgovinu, OIB 77444686717</izvorni_sadrzaj>
    <derivirana_varijabla naziv="DomainObject.Predmet.ProtustrankaNazivFormatedOIB_1">ALEX UGOSTITELJSTVO j.d.o.o. za ugostiteljstvo i trgovinu, OIB 77444686717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56376.10</izvorni_sadrzaj>
    <derivirana_varijabla naziv="DomainObject.Predmet.TrenutnaVrijednost_1">56376.10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UGOSTITELJSTVO j.d.o.o. za ugostiteljstvo i trgovinu</item>
    </izvorni_sadrzaj>
    <derivirana_varijabla naziv="DomainObject.Predmet.ProtuStrankaListFormated_1">
      <item>ALEX UGOSTITELJSTVO j.d.o.o. za ugostiteljstvo i trgovinu</item>
    </derivirana_varijabla>
  </DomainObject.Predmet.ProtuStrankaListFormated>
  <DomainObject.Predmet.ProtuStrankaListFormatedOIB>
    <izvorni_sadrzaj>
      <item>ALEX UGOSTITELJSTVO j.d.o.o. za ugostiteljstvo i trgovinu, OIB 77444686717</item>
    </izvorni_sadrzaj>
    <derivirana_varijabla naziv="DomainObject.Predmet.ProtuStrankaListFormatedOIB_1">
      <item>ALEX UGOSTITELJSTVO j.d.o.o. za ugostiteljstvo i trgovinu, OIB 77444686717</item>
    </derivirana_varijabla>
  </DomainObject.Predmet.ProtuStrankaListFormatedOIB>
  <DomainObject.Predmet.ProtuStrankaListFormatedWithAdress>
    <izvorni_sadrzaj>
      <item>ALEX UGOSTITELJSTVO j.d.o.o. za ugostiteljstvo i trgovinu, Šetalište kneza Branimira 65, 23420 Benkovac</item>
    </izvorni_sadrzaj>
    <derivirana_varijabla naziv="DomainObject.Predmet.ProtuStrankaListFormatedWithAdress_1">
      <item>ALEX UGOSTITELJSTVO j.d.o.o. za ugostiteljstvo i trgovinu, Šetalište kneza Branimira 65, 23420 Benkovac</item>
    </derivirana_varijabla>
  </DomainObject.Predmet.ProtuStrankaListFormatedWithAdress>
  <DomainObject.Predmet.ProtuStrankaListFormatedWithAdressOIB>
    <izvorni_sadrzaj>
      <item>ALEX UGOSTITELJSTVO j.d.o.o. za ugostiteljstvo i trgovinu, OIB 77444686717, Šetalište kneza Branimira 65, 23420 Benkovac</item>
    </izvorni_sadrzaj>
    <derivirana_varijabla naziv="DomainObject.Predmet.ProtuStrankaListFormatedWithAdressOIB_1">
      <item>ALEX UGOSTITELJSTVO j.d.o.o. za ugostiteljstvo i trgovinu, OIB 77444686717, Šetalište kneza Branimira 65, 23420 Benkovac</item>
    </derivirana_varijabla>
  </DomainObject.Predmet.ProtuStrankaListFormatedWithAdressOIB>
  <DomainObject.Predmet.ProtuStrankaListNazivFormated>
    <izvorni_sadrzaj>
      <item>ALEX UGOSTITELJSTVO j.d.o.o. za ugostiteljstvo i trgovinu</item>
    </izvorni_sadrzaj>
    <derivirana_varijabla naziv="DomainObject.Predmet.ProtuStrankaListNazivFormated_1">
      <item>ALEX UGOSTITELJSTVO j.d.o.o. za ugostiteljstvo i trgovinu</item>
    </derivirana_varijabla>
  </DomainObject.Predmet.ProtuStrankaListNazivFormated>
  <DomainObject.Predmet.ProtuStrankaListNazivFormatedOIB>
    <izvorni_sadrzaj>
      <item>ALEX UGOSTITELJSTVO j.d.o.o. za ugostiteljstvo i trgovinu, OIB 77444686717</item>
    </izvorni_sadrzaj>
    <derivirana_varijabla naziv="DomainObject.Predmet.ProtuStrankaListNazivFormatedOIB_1">
      <item>ALEX UGOSTITELJSTVO j.d.o.o. za ugostiteljstvo i trgovinu, OIB 77444686717</item>
    </derivirana_varijabla>
  </DomainObject.Predmet.ProtuStrankaListNazivFormatedOIB>
  <DomainObject.Predmet.OstaliListFormated>
    <izvorni_sadrzaj>
      <item>Miro Dujić</item>
    </izvorni_sadrzaj>
    <derivirana_varijabla naziv="DomainObject.Predmet.OstaliListFormated_1">
      <item>Miro Dujić</item>
    </derivirana_varijabla>
  </DomainObject.Predmet.OstaliListFormated>
  <DomainObject.Predmet.OstaliListFormatedOIB>
    <izvorni_sadrzaj>
      <item>Miro Dujić, OIB 54469460460</item>
    </izvorni_sadrzaj>
    <derivirana_varijabla naziv="DomainObject.Predmet.OstaliListFormatedOIB_1">
      <item>Miro Dujić, OIB 54469460460</item>
    </derivirana_varijabla>
  </DomainObject.Predmet.OstaliListFormatedOIB>
  <DomainObject.Predmet.OstaliListFormatedWithAdress>
    <izvorni_sadrzaj>
      <item>Miro Dujić, Kapitul 4, 22300 Knin</item>
    </izvorni_sadrzaj>
    <derivirana_varijabla naziv="DomainObject.Predmet.OstaliListFormatedWithAdress_1">
      <item>Miro Dujić, Kapitul 4, 22300 Knin</item>
    </derivirana_varijabla>
  </DomainObject.Predmet.OstaliListFormatedWithAdress>
  <DomainObject.Predmet.OstaliListFormatedWithAdressOIB>
    <izvorni_sadrzaj>
      <item>Miro Dujić, OIB 54469460460, Kapitul 4, 22300 Knin</item>
    </izvorni_sadrzaj>
    <derivirana_varijabla naziv="DomainObject.Predmet.OstaliListFormatedWithAdressOIB_1">
      <item>Miro Dujić, OIB 54469460460, Kapitul 4, 22300 Knin</item>
    </derivirana_varijabla>
  </DomainObject.Predmet.OstaliListFormatedWithAdressOIB>
  <DomainObject.Predmet.OstaliListNazivFormated>
    <izvorni_sadrzaj>
      <item>Miro Dujić</item>
    </izvorni_sadrzaj>
    <derivirana_varijabla naziv="DomainObject.Predmet.OstaliListNazivFormated_1">
      <item>Miro Dujić</item>
    </derivirana_varijabla>
  </DomainObject.Predmet.OstaliListNazivFormated>
  <DomainObject.Predmet.OstaliListNazivFormatedOIB>
    <izvorni_sadrzaj>
      <item>Miro Dujić, OIB 54469460460</item>
    </izvorni_sadrzaj>
    <derivirana_varijabla naziv="DomainObject.Predmet.OstaliListNazivFormatedOIB_1">
      <item>Miro Dujić, OIB 54469460460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UGOSTITELJSTVO j.d.o.o. za ugostiteljstvo i trgovinu</izvorni_sadrzaj>
    <derivirana_varijabla naziv="DomainObject.Predmet.ProtustrankaIDrugi_1">ALEX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UGOSTITELJSTVO j.d.o.o. za ugostiteljstvo i trgovinu, OIB 77444686717, Šetalište kneza Branimira 65, 23420 Benkovac</izvorni_sadrzaj>
    <derivirana_varijabla naziv="DomainObject.Predmet.ProtustrankaIDrugiAdressOIB_1">ALEX UGOSTITELJSTVO j.d.o.o. za ugostiteljstvo i trgovinu, OIB 77444686717, Šetalište kneza Branimira 65,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UGOSTITELJSTVO j.d.o.o. za ugostiteljstvo i trgovinu</item>
      <item>Miro Dujić</item>
    </izvorni_sadrzaj>
    <derivirana_varijabla naziv="DomainObject.Predmet.SudioniciListNaziv_1">
      <item>FINA</item>
      <item>ALEX UGOSTITELJSTVO j.d.o.o. za ugostiteljstvo i trgovinu</item>
      <item>Miro Dujić</item>
    </derivirana_varijabla>
  </DomainObject.Predmet.SudioniciListNaziv>
  <DomainObject.Predmet.SudioniciListAdressOIB>
    <izvorni_sadrzaj>
      <item>FINA, OIB 85821130368</item>
      <item>ALEX UGOSTITELJSTVO j.d.o.o. za ugostiteljstvo i trgovinu, OIB 77444686717, Šetalište kneza Branimira 65,23420 Benkovac</item>
      <item>Miro Dujić, OIB 54469460460, Kapitul 4,22300 Knin</item>
    </izvorni_sadrzaj>
    <derivirana_varijabla naziv="DomainObject.Predmet.SudioniciListAdressOIB_1">
      <item>FINA, OIB 85821130368</item>
      <item>ALEX UGOSTITELJSTVO j.d.o.o. za ugostiteljstvo i trgovinu, OIB 77444686717, Šetalište kneza Branimira 65,23420 Benkovac</item>
      <item>Miro Dujić, OIB 54469460460, Kapitul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77444686717</item>
      <item>, OIB 54469460460</item>
    </izvorni_sadrzaj>
    <derivirana_varijabla naziv="DomainObject.Predmet.SudioniciListNazivOIB_1">
      <item>, OIB 85821130368</item>
      <item>, OIB 77444686717</item>
      <item>, OIB 54469460460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11B53-9074-4F95-87D5-496AF6CE9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1916</properties:Characters>
  <properties:Lines>80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2016-06-08T12:23:00Z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