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f6f6" w14:paraId="0eaf6f6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E908F4" w:rsidRPr="00775DB0">
        <w:t>ISTRADOM PROIZVODNJA d.o.o. Buzet, Mažinjica 81/1, OIB: 34973810824</w:t>
      </w:r>
      <w:r w:rsidR="006F7785" w:rsidRPr="006F7785">
        <w:t xml:space="preserve">, </w:t>
      </w:r>
      <w:r w:rsidR="00786017">
        <w:t xml:space="preserve"> 0</w:t>
      </w:r>
      <w:r w:rsidR="00333456">
        <w:t>4</w:t>
      </w:r>
      <w:r w:rsidR="00786017" w:rsidRPr="00786017">
        <w:t xml:space="preserve">. </w:t>
      </w:r>
      <w:r w:rsidR="00333456">
        <w:t xml:space="preserve">travnja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E908F4" w:rsidRPr="00775DB0">
        <w:t>ISTRADOM PROIZVODNJA d.o.o. Buzet, Mažinjica 81/1, OIB: 34973810824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E908F4">
        <w:t>55</w:t>
      </w:r>
      <w:r w:rsidR="002C5228" w:rsidRPr="00063D7A">
        <w:t>-</w:t>
      </w:r>
      <w:r w:rsidR="00E908F4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E908F4">
        <w:t>55</w:t>
      </w:r>
      <w:r w:rsidR="007F2AFD" w:rsidRPr="007F2AFD">
        <w:t>/1</w:t>
      </w:r>
      <w:r w:rsidR="00E908F4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E908F4">
        <w:t>31</w:t>
      </w:r>
      <w:r w:rsidR="006F7785" w:rsidRPr="006F7785">
        <w:t xml:space="preserve">. </w:t>
      </w:r>
      <w:r w:rsidR="00E908F4">
        <w:t>siječnja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E908F4" w:rsidR="00E908F4" w:rsidRPr="00042A52">
      <w:pPr>
        <w:ind w:right="-2"/>
        <w:jc w:val="both"/>
      </w:pPr>
      <w:r>
        <w:tab/>
      </w:r>
      <w:r w:rsidR="00615064" w:rsidRPr="00063D7A">
        <w:t>„</w:t>
      </w:r>
      <w:r w:rsidR="00E908F4" w:rsidRPr="00042A52">
        <w:t>I.</w:t>
      </w:r>
      <w:r w:rsidR="00E908F4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908F4" w:rsidRPr="00EB6C6F">
        <w:t xml:space="preserve">društvom </w:t>
      </w:r>
      <w:r w:rsidR="00E908F4" w:rsidRPr="00775DB0">
        <w:t>ISTRADOM PROIZVODNJA d.o.o. Buzet, Mažinjica 81/1, OIB: 34973810824</w:t>
      </w:r>
      <w:r w:rsidR="00E908F4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E908F4" w:rsidP="00E908F4" w:rsidR="00E908F4" w:rsidRPr="00042A52">
      <w:pPr>
        <w:ind w:right="-2"/>
        <w:jc w:val="both"/>
      </w:pPr>
      <w:r>
        <w:tab/>
        <w:t>04</w:t>
      </w:r>
      <w:r w:rsidRPr="00042A52">
        <w:t>.</w:t>
      </w:r>
      <w:r>
        <w:t xml:space="preserve"> travnja 2017. u 13:0</w:t>
      </w:r>
      <w:r w:rsidRPr="00042A52">
        <w:t>0 sati, u Trgovačkom sudu u Pazinu, Dršćevka 1, sudnica 1,</w:t>
      </w:r>
    </w:p>
    <w:p w:rsidRDefault="00E908F4" w:rsidP="00E908F4" w:rsidR="00E908F4">
      <w:pPr>
        <w:ind w:right="-2"/>
        <w:jc w:val="both"/>
      </w:pPr>
      <w:r w:rsidRPr="00042A52">
        <w:t>na koje se pozivaju:</w:t>
      </w:r>
    </w:p>
    <w:p w:rsidRDefault="00E908F4" w:rsidP="00E908F4" w:rsidR="00E908F4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E908F4" w:rsidP="00E908F4" w:rsidR="00E908F4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E908F4" w:rsidP="00E908F4" w:rsidR="00E908F4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775DB0">
        <w:t>Edin Lolić iz Pule, Krležina ulica 39</w:t>
      </w:r>
      <w:r>
        <w:t>.</w:t>
      </w:r>
    </w:p>
    <w:p w:rsidRDefault="00E908F4" w:rsidP="00E908F4" w:rsidR="00E908F4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E908F4" w:rsidP="00E908F4" w:rsidR="00E908F4" w:rsidRPr="00042A52">
      <w:pPr>
        <w:ind w:right="-2"/>
        <w:jc w:val="both"/>
      </w:pPr>
    </w:p>
    <w:p w:rsidRDefault="00E908F4" w:rsidP="00E908F4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E908F4">
        <w:t>1</w:t>
      </w:r>
      <w:r w:rsidR="00F64C95">
        <w:t xml:space="preserve">. </w:t>
      </w:r>
      <w:r w:rsidR="00E908F4">
        <w:t>veljače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E908F4">
        <w:t>4</w:t>
      </w:r>
      <w:r w:rsidR="00F64C95" w:rsidRPr="00042A52">
        <w:t xml:space="preserve">. </w:t>
      </w:r>
      <w:r w:rsidR="00E908F4">
        <w:t xml:space="preserve">travnja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pristupio</w:t>
      </w:r>
      <w:r w:rsidR="00E908F4">
        <w:t xml:space="preserve"> je z</w:t>
      </w:r>
      <w:r w:rsidR="00E908F4" w:rsidRPr="00FD68ED">
        <w:t>akonski zastupnik dužnika</w:t>
      </w:r>
      <w:r w:rsidR="0091683C">
        <w:t xml:space="preserve"> </w:t>
      </w:r>
      <w:r w:rsidR="0091683C" w:rsidRPr="00FD68ED">
        <w:t>Edin Lolić</w:t>
      </w:r>
      <w:r w:rsidR="00E908F4" w:rsidRPr="00FD68ED">
        <w:t xml:space="preserve"> </w:t>
      </w:r>
      <w:r w:rsidR="00E908F4">
        <w:t xml:space="preserve">koji je </w:t>
      </w:r>
      <w:r w:rsidR="00E908F4" w:rsidRPr="00FD68ED">
        <w:t>nav</w:t>
      </w:r>
      <w:r w:rsidR="00E908F4">
        <w:t>eo</w:t>
      </w:r>
      <w:r w:rsidR="00E908F4" w:rsidRPr="00FD68ED">
        <w:t xml:space="preserve"> da dužnik nema nikakve imovine, da nije u mogućnosti podmiriti evidentirane neizvršene osnove za plaćanje te da predlaže da sud donese rješenje o otvaranju i zaključenju stečajnog postupka.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333456">
        <w:t>4</w:t>
      </w:r>
      <w:r w:rsidR="00FE408C" w:rsidRPr="00063D7A">
        <w:t xml:space="preserve">. </w:t>
      </w:r>
      <w:r w:rsidR="00333456">
        <w:t xml:space="preserve">travnja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3F3AB9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333456">
        <w:t>4</w:t>
      </w:r>
      <w:r w:rsidR="00BA018B" w:rsidRPr="00063D7A">
        <w:t xml:space="preserve">. </w:t>
      </w:r>
      <w:r w:rsidR="00333456">
        <w:t xml:space="preserve">travnja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AB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E908F4">
      <w:rPr>
        <w:sz w:val="23"/>
        <w:szCs w:val="23"/>
      </w:rPr>
      <w:t>55</w:t>
    </w:r>
    <w:r w:rsidR="006F7785" w:rsidRPr="006F7785">
      <w:rPr>
        <w:sz w:val="23"/>
        <w:szCs w:val="23"/>
      </w:rPr>
      <w:t>/1</w:t>
    </w:r>
    <w:r w:rsidR="00E908F4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E908F4">
      <w:rPr>
        <w:sz w:val="23"/>
        <w:szCs w:val="23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E908F4">
      <w:rPr>
        <w:sz w:val="23"/>
        <w:szCs w:val="23"/>
      </w:rPr>
      <w:t>55</w:t>
    </w:r>
    <w:r w:rsidR="00AC4D95" w:rsidRPr="00AC4D95">
      <w:rPr>
        <w:sz w:val="23"/>
        <w:szCs w:val="23"/>
      </w:rPr>
      <w:t>/1</w:t>
    </w:r>
    <w:r w:rsidR="00E908F4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E908F4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33456"/>
    <w:rsid w:val="003430E2"/>
    <w:rsid w:val="00350D95"/>
    <w:rsid w:val="00383C9F"/>
    <w:rsid w:val="003843C6"/>
    <w:rsid w:val="00397E84"/>
    <w:rsid w:val="003A2666"/>
    <w:rsid w:val="003A636B"/>
    <w:rsid w:val="003D00FC"/>
    <w:rsid w:val="003F3AB9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683C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08F4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0830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F3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A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F3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A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ISTRADOM PROIZVODNJA d.o.o. BUZET</izvorni_sadrzaj>
    <derivirana_varijabla naziv="DomainObject.Predmet.ProtustrankaFormated_1">  ISTRADOM PROIZVODNJA d.o.o. BUZET</derivirana_varijabla>
  </DomainObject.Predmet.ProtustrankaFormated>
  <DomainObject.Predmet.ProtustrankaFormatedOIB>
    <izvorni_sadrzaj>  ISTRADOM PROIZVODNJA d.o.o. BUZET, OIB 34973810824</izvorni_sadrzaj>
    <derivirana_varijabla naziv="DomainObject.Predmet.ProtustrankaFormatedOIB_1">  ISTRADOM PROIZVODNJA d.o.o. BUZET, OIB 34973810824</derivirana_varijabla>
  </DomainObject.Predmet.ProtustrankaFormatedOIB>
  <DomainObject.Predmet.ProtustrankaFormatedWithAdress>
    <izvorni_sadrzaj> ISTRADOM PROIZVODNJA d.o.o. BUZET, Mažinjica 81/1, 52420 Buzet</izvorni_sadrzaj>
    <derivirana_varijabla naziv="DomainObject.Predmet.ProtustrankaFormatedWithAdress_1"> ISTRADOM PROIZVODNJA d.o.o. BUZET, Mažinjica 81/1, 52420 Buzet</derivirana_varijabla>
  </DomainObject.Predmet.ProtustrankaFormatedWithAdress>
  <DomainObject.Predmet.ProtustrankaFormatedWithAdressOIB>
    <izvorni_sadrzaj> ISTRADOM PROIZVODNJA d.o.o. BUZET, OIB 34973810824, Mažinjica 81/1, 52420 Buzet</izvorni_sadrzaj>
    <derivirana_varijabla naziv="DomainObject.Predmet.ProtustrankaFormatedWithAdressOIB_1"> ISTRADOM PROIZVODNJA d.o.o. BUZET, OIB 34973810824, Mažinjica 81/1, 52420 Buzet</derivirana_varijabla>
  </DomainObject.Predmet.ProtustrankaFormatedWithAdressOIB>
  <DomainObject.Predmet.ProtustrankaWithAdress>
    <izvorni_sadrzaj>ISTRADOM PROIZVODNJA d.o.o. BUZET Mažinjica 81/1, 52420 Buzet</izvorni_sadrzaj>
    <derivirana_varijabla naziv="DomainObject.Predmet.ProtustrankaWithAdress_1">ISTRADOM PROIZVODNJA d.o.o. BUZET Mažinjica 81/1, 52420 Buzet</derivirana_varijabla>
  </DomainObject.Predmet.ProtustrankaWithAdress>
  <DomainObject.Predmet.ProtustrankaWithAdressOIB>
    <izvorni_sadrzaj>ISTRADOM PROIZVODNJA d.o.o. BUZET, OIB 34973810824, Mažinjica 81/1, 52420 Buzet</izvorni_sadrzaj>
    <derivirana_varijabla naziv="DomainObject.Predmet.ProtustrankaWithAdressOIB_1">ISTRADOM PROIZVODNJA d.o.o. BUZET, OIB 34973810824, Mažinjica 81/1, 52420 Buzet</derivirana_varijabla>
  </DomainObject.Predmet.ProtustrankaWithAdressOIB>
  <DomainObject.Predmet.ProtustrankaNazivFormated>
    <izvorni_sadrzaj>ISTRADOM PROIZVODNJA d.o.o. BUZET</izvorni_sadrzaj>
    <derivirana_varijabla naziv="DomainObject.Predmet.ProtustrankaNazivFormated_1">ISTRADOM PROIZVODNJA d.o.o. BUZET</derivirana_varijabla>
  </DomainObject.Predmet.ProtustrankaNazivFormated>
  <DomainObject.Predmet.ProtustrankaNazivFormatedOIB>
    <izvorni_sadrzaj>ISTRADOM PROIZVODNJA d.o.o. BUZET, OIB 34973810824</izvorni_sadrzaj>
    <derivirana_varijabla naziv="DomainObject.Predmet.ProtustrankaNazivFormatedOIB_1">ISTRADOM PROIZVODNJA d.o.o. BUZET, OIB 34973810824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281089.83</izvorni_sadrzaj>
    <derivirana_varijabla naziv="DomainObject.Predmet.TrenutnaVrijednost_1">281089.83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ISTRADOM PROIZVODNJA d.o.o. BUZET</item>
    </izvorni_sadrzaj>
    <derivirana_varijabla naziv="DomainObject.Predmet.ProtuStrankaListFormated_1">
      <item>ISTRADOM PROIZVODNJA d.o.o. BUZET</item>
    </derivirana_varijabla>
  </DomainObject.Predmet.ProtuStrankaListFormated>
  <DomainObject.Predmet.ProtuStrankaListFormatedOIB>
    <izvorni_sadrzaj>
      <item>ISTRADOM PROIZVODNJA d.o.o. BUZET, OIB 34973810824</item>
    </izvorni_sadrzaj>
    <derivirana_varijabla naziv="DomainObject.Predmet.ProtuStrankaListFormatedOIB_1">
      <item>ISTRADOM PROIZVODNJA d.o.o. BUZET, OIB 34973810824</item>
    </derivirana_varijabla>
  </DomainObject.Predmet.ProtuStrankaListFormatedOIB>
  <DomainObject.Predmet.ProtuStrankaListFormatedWithAdress>
    <izvorni_sadrzaj>
      <item>ISTRADOM PROIZVODNJA d.o.o. BUZET, Mažinjica 81/1, 52420 Buzet</item>
    </izvorni_sadrzaj>
    <derivirana_varijabla naziv="DomainObject.Predmet.ProtuStrankaListFormatedWithAdress_1">
      <item>ISTRADOM PROIZVODNJA d.o.o. BUZET, Mažinjica 81/1, 52420 Buzet</item>
    </derivirana_varijabla>
  </DomainObject.Predmet.ProtuStrankaListFormatedWithAdress>
  <DomainObject.Predmet.ProtuStrankaListFormatedWithAdressOIB>
    <izvorni_sadrzaj>
      <item>ISTRADOM PROIZVODNJA d.o.o. BUZET, OIB 34973810824, Mažinjica 81/1, 52420 Buzet</item>
    </izvorni_sadrzaj>
    <derivirana_varijabla naziv="DomainObject.Predmet.ProtuStrankaListFormatedWithAdressOIB_1">
      <item>ISTRADOM PROIZVODNJA d.o.o. BUZET, OIB 34973810824, Mažinjica 81/1, 52420 Buzet</item>
    </derivirana_varijabla>
  </DomainObject.Predmet.ProtuStrankaListFormatedWithAdressOIB>
  <DomainObject.Predmet.ProtuStrankaListNazivFormated>
    <izvorni_sadrzaj>
      <item>ISTRADOM PROIZVODNJA d.o.o. BUZET</item>
    </izvorni_sadrzaj>
    <derivirana_varijabla naziv="DomainObject.Predmet.ProtuStrankaListNazivFormated_1">
      <item>ISTRADOM PROIZVODNJA d.o.o. BUZET</item>
    </derivirana_varijabla>
  </DomainObject.Predmet.ProtuStrankaListNazivFormated>
  <DomainObject.Predmet.ProtuStrankaListNazivFormatedOIB>
    <izvorni_sadrzaj>
      <item>ISTRADOM PROIZVODNJA d.o.o. BUZET, OIB 34973810824</item>
    </izvorni_sadrzaj>
    <derivirana_varijabla naziv="DomainObject.Predmet.ProtuStrankaListNazivFormatedOIB_1">
      <item>ISTRADOM PROIZVODNJA d.o.o. BUZET, OIB 34973810824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ISTRADOM PROIZVODNJA d.o.o. BUZET</izvorni_sadrzaj>
    <derivirana_varijabla naziv="DomainObject.Predmet.ProtustrankaIDrugi_1">ISTRADOM PROIZVODNJA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ISTRADOM PROIZVODNJA d.o.o. BUZET, OIB 34973810824, Mažinjica 81/1, 52420 Buzet</izvorni_sadrzaj>
    <derivirana_varijabla naziv="DomainObject.Predmet.ProtustrankaIDrugiAdressOIB_1">ISTRADOM PROIZVODNJA d.o.o. BUZET, OIB 34973810824, Mažinjica 81/1,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ISTRADOM PROIZVODNJA d.o.o. BUZET</item>
    </izvorni_sadrzaj>
    <derivirana_varijabla naziv="DomainObject.Predmet.SudioniciListNaziv_1">
      <item>FINANCIJSKA AGENCIJA, RC RIJEKA, PODRUŽNICA PULA, PULA</item>
      <item>ISTRADOM PROIZVODNJA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ISTRADOM PROIZVODNJA d.o.o. BUZET, OIB 34973810824, Mažinjica 81/1,52420 Buzet</item>
    </izvorni_sadrzaj>
    <derivirana_varijabla naziv="DomainObject.Predmet.SudioniciListAdressOIB_1">
      <item>FINANCIJSKA AGENCIJA, RC RIJEKA, PODRUŽNICA PULA, PULA, OIB 85821130368, Giardini 5,52100 Pula</item>
      <item>ISTRADOM PROIZVODNJA d.o.o. BUZET, OIB 34973810824, Mažinjica 81/1,52420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34973810824</item>
    </izvorni_sadrzaj>
    <derivirana_varijabla naziv="DomainObject.Predmet.SudioniciListNazivOIB_1">
      <item>, OIB 85821130368</item>
      <item>, OIB 34973810824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9ECFD-F633-43F5-B266-A71920EE6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657</properties:Words>
  <properties:Characters>3430</properties:Characters>
  <properties:Lines>93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2017-04-04T11:14:00Z</dcterms:created>
  <dc:creator>msimicic</dc:creator>
  <cp:lastModifiedBy>Sanja Lakošeljac</cp:lastModifiedBy>
  <cp:lastPrinted>2017-04-04T11:47:00Z</cp:lastPrinted>
  <dcterms:modified xmlns:xsi="http://www.w3.org/2001/XMLSchema-instance" xsi:type="dcterms:W3CDTF">2017-04-04T11:47:00Z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