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17c7" w14:paraId="4cd17c7" w:rsidRDefault="002F78D2" w:rsidP="002F78D2" w:rsidR="002F78D2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2F78D2" w:rsidP="002F78D2" w:rsidR="002F78D2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42.</w:t>
      </w:r>
    </w:p>
    <w:p w:rsidRDefault="002F78D2" w:rsidP="002F78D2" w:rsidR="002F78D2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St-26/2014.</w:t>
      </w:r>
    </w:p>
    <w:p w:rsidRDefault="002F78D2" w:rsidP="002F78D2" w:rsidR="002F78D2">
      <w:pPr>
        <w:rPr>
          <w:rFonts w:cs="Arial" w:hAnsi="Arial" w:ascii="Arial"/>
        </w:rPr>
      </w:pPr>
    </w:p>
    <w:p w:rsidRDefault="002F78D2" w:rsidP="002F78D2" w:rsidR="002F78D2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 METALPRODUKT d.d. u stečaju iz Šandrovca     </w:t>
      </w:r>
    </w:p>
    <w:p w:rsidRDefault="002F78D2" w:rsidP="002F78D2" w:rsidR="002F78D2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2F78D2" w:rsidP="002F78D2" w:rsidR="002F78D2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2F78D2" w:rsidP="002F78D2" w:rsidR="002F78D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576A1D" w:rsidP="002F78D2" w:rsidR="002F78D2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HRVATSKE ŠUME d.o.o. Uprava šuma, Podružnica Bjelovar, Matošev trg 1.</w:t>
      </w:r>
      <w:bookmarkStart w:name="_GoBack" w:id="0"/>
      <w:bookmarkEnd w:id="0"/>
    </w:p>
    <w:p w:rsidRDefault="002F78D2" w:rsidP="002F78D2" w:rsidR="002F78D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2F78D2" w:rsidP="002F78D2" w:rsidR="002F78D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2F78D2" w:rsidP="002F78D2" w:rsidR="002F78D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17. studenog 2015. godine u 09,00 sati,</w:t>
      </w:r>
    </w:p>
    <w:p w:rsidRDefault="002F78D2" w:rsidP="002F78D2" w:rsidR="002F78D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2F78D2" w:rsidP="002F78D2" w:rsidR="002F78D2">
      <w:pPr>
        <w:jc w:val="both"/>
        <w:rPr>
          <w:rFonts w:cs="Arial" w:hAnsi="Arial" w:ascii="Arial"/>
        </w:rPr>
      </w:pPr>
    </w:p>
    <w:p w:rsidRDefault="002F78D2" w:rsidP="002F78D2" w:rsidR="002F7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2F78D2" w:rsidP="002F78D2" w:rsidR="002F7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2F78D2" w:rsidP="002F78D2" w:rsidR="002F7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2F78D2" w:rsidP="002F78D2" w:rsidR="002F7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2F78D2" w:rsidP="002F78D2" w:rsidR="002F7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ovlašteni službenik</w:t>
      </w:r>
    </w:p>
    <w:p w:rsidRDefault="002F78D2" w:rsidP="002F78D2" w:rsidR="002F7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Jasmina </w:t>
      </w:r>
      <w:proofErr w:type="spellStart"/>
      <w:r>
        <w:rPr>
          <w:rFonts w:cs="Arial" w:hAnsi="Arial" w:ascii="Arial"/>
        </w:rPr>
        <w:t>Tubić</w:t>
      </w:r>
      <w:proofErr w:type="spellEnd"/>
    </w:p>
    <w:p w:rsidRDefault="002F78D2" w:rsidP="002F78D2" w:rsidR="002F78D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2F78D2" w:rsidP="002F78D2" w:rsidR="002F78D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F78D2" w:rsidP="002F78D2" w:rsidR="002F7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 suda</w:t>
      </w:r>
    </w:p>
    <w:p w:rsidRDefault="002F78D2" w:rsidP="002F78D2" w:rsidR="002F78D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2F78D2" w:rsidP="002F78D2" w:rsidR="002F78D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AE649C" w:rsidP="00E67D40" w:rsidR="00AE649C" w:rsidRPr="00B76F3C">
      <w:pPr>
        <w:pStyle w:val="FiksniRH"/>
      </w:pPr>
    </w:p>
    <w:p w:rsidRDefault="00576A1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8D2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A1D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76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Matošev trg 1.</izvorni_sadrzaj>
    <derivirana_varijabla naziv="DomainObject.UcesnikSudskeRadnje.Adresa.UlicaIKBR_1">Matošev trg 1.</derivirana_varijabla>
  </DomainObject.UcesnikSudskeRadnje.Adresa.UlicaIKBR>
  <DomainObject.UcesnikSudskeRadnje.Naziv>
    <izvorni_sadrzaj>HRVATSKE ŠUME d.o.o.</izvorni_sadrzaj>
    <derivirana_varijabla naziv="DomainObject.UcesnikSudskeRadnje.Naziv_1">HRVATSKE ŠUME d.o.o.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studenog 2015.</izvorni_sadrzaj>
    <derivirana_varijabla naziv="DomainObject.UcesnikSudskeRadnje.SudskaRadnja.PlaniraniZavrsetakDatum_1">17. studenog 2015.</derivirana_varijabla>
  </DomainObject.UcesnikSudskeRadnje.SudskaRadnja.PlaniraniZavrsetakDatum>
  <DomainObject.UcesnikSudskeRadnje.SudskaRadnja.PlaniraniPocetakDatum>
    <izvorni_sadrzaj>17. studenog 2015.</izvorni_sadrzaj>
    <derivirana_varijabla naziv="DomainObject.UcesnikSudskeRadnje.SudskaRadnja.PlaniraniPocetakDatum_1">17. studenog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derivirana_varijabla>
  </DomainObject.Predmet.SudioniciListAdressOIB>
  <DomainObject.UcesnikSudskeRadnje.NazivFormated>
    <izvorni_sadrzaj>HRVATSKE ŠUME d.o.o., Matošev trg 1.,43000 Bjelovar</izvorni_sadrzaj>
    <derivirana_varijabla naziv="DomainObject.UcesnikSudskeRadnje.NazivFormated_1">HRVATSKE ŠUME d.o.o., Matošev trg 1.,43000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5AA2B-704A-44ED-8CA6-5C1A25051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99</properties:Words>
  <properties:Characters>548</properties:Characters>
  <properties:Lines>32</properties:Lines>
  <properties:Paragraphs>21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2015-11-04T13:05:00Z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HRVATSKE ŠUME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