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dae5" w14:paraId="259dae5" w:rsidRDefault="00AE649C" w:rsidP="00FA5B5E" w:rsidR="00AE649C" w:rsidRPr="00B76F3C">
      <w:pPr>
        <w:pStyle w:val="Naslov3"/>
        <w15:collapsed w:val="false"/>
      </w:pPr>
    </w:p>
    <w:p w:rsidRDefault="007241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413C" w:rsidP="0072413C" w:rsidR="0072413C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St-10/2016-5.</w:t>
      </w:r>
    </w:p>
    <w:p w:rsidRDefault="0072413C" w:rsidP="0072413C" w:rsidR="0072413C">
      <w:pPr>
        <w:jc w:val="both"/>
        <w:rPr>
          <w:rFonts w:cs="Arial" w:hAnsi="Arial" w:ascii="Arial"/>
          <w:b/>
        </w:rPr>
      </w:pPr>
    </w:p>
    <w:p w:rsidRDefault="0072413C" w:rsidP="0072413C" w:rsidR="0072413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2413C" w:rsidP="0072413C" w:rsidR="0072413C">
      <w:pPr>
        <w:jc w:val="center"/>
        <w:rPr>
          <w:rFonts w:cs="Arial" w:hAnsi="Arial" w:ascii="Arial"/>
          <w:b/>
        </w:rPr>
      </w:pPr>
    </w:p>
    <w:p w:rsidRDefault="0072413C" w:rsidP="0072413C" w:rsidR="0072413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2413C" w:rsidP="0072413C" w:rsidR="0072413C">
      <w:pPr>
        <w:jc w:val="both"/>
        <w:rPr>
          <w:rFonts w:cs="Arial" w:hAnsi="Arial" w:ascii="Arial"/>
        </w:rPr>
      </w:pP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PROFINA d.o.o. za računovodstvene usluge, poslovno savjetovanje i provođenje sustava kvalitete iz Kladara, Kladare 19/a, MBS 010082446, OIB 99796966470, dana 18. srpnja 2016. godine</w:t>
      </w:r>
    </w:p>
    <w:p w:rsidRDefault="0072413C" w:rsidP="0072413C" w:rsidR="0072413C">
      <w:pPr>
        <w:jc w:val="both"/>
        <w:rPr>
          <w:rFonts w:cs="Arial" w:hAnsi="Arial" w:ascii="Arial"/>
        </w:rPr>
      </w:pPr>
    </w:p>
    <w:p w:rsidRDefault="0072413C" w:rsidP="0072413C" w:rsidR="0072413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PROFINA d.o.o. za računovodstvene usluge, poslovno savjetovanje i provođenje sustava kvalitete iz Kladara, Kladare 19/a, MBS 010082446, OIB 99796966470.</w:t>
      </w: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SNJEŽANA HOPP iz Daruvara, Antuna Matije </w:t>
      </w:r>
      <w:proofErr w:type="spellStart"/>
      <w:r>
        <w:rPr>
          <w:rFonts w:cs="Arial" w:hAnsi="Arial" w:ascii="Arial"/>
        </w:rPr>
        <w:t>Reljkovića</w:t>
      </w:r>
      <w:proofErr w:type="spellEnd"/>
      <w:r>
        <w:rPr>
          <w:rFonts w:cs="Arial" w:hAnsi="Arial" w:ascii="Arial"/>
        </w:rPr>
        <w:t xml:space="preserve"> 77, OIB 00950074200.</w:t>
      </w: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PROFINA d.o.o. za računovodstvene usluge, poslovno savjetovanje i provođenje sustava kvalitete iz Kladara, Kladare 19/a, MBS 010082446, OIB 99796966470.</w:t>
      </w:r>
    </w:p>
    <w:p w:rsidRDefault="0072413C" w:rsidP="0072413C" w:rsidR="0072413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18. srpnja 2016. godine u 14,00 sati,</w:t>
      </w:r>
      <w:r>
        <w:rPr>
          <w:rFonts w:cs="Arial" w:hAnsi="Arial" w:ascii="Arial"/>
        </w:rPr>
        <w:t xml:space="preserve"> kada je ovo rješenje objavljeno na e-oglasnoj ploči ovoga suda.</w:t>
      </w:r>
    </w:p>
    <w:p w:rsidRDefault="0072413C" w:rsidP="0072413C" w:rsidR="0072413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2413C" w:rsidP="0072413C" w:rsidR="0072413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2413C" w:rsidP="0072413C" w:rsidR="0072413C">
      <w:pPr>
        <w:jc w:val="both"/>
        <w:rPr>
          <w:rFonts w:cs="Arial" w:hAnsi="Arial" w:ascii="Arial"/>
        </w:rPr>
      </w:pPr>
    </w:p>
    <w:p w:rsidRDefault="0072413C" w:rsidP="0072413C" w:rsidR="0072413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72413C" w:rsidP="0072413C" w:rsidR="0072413C">
      <w:pPr>
        <w:jc w:val="center"/>
        <w:rPr>
          <w:rFonts w:cs="Arial" w:hAnsi="Arial" w:ascii="Arial"/>
          <w:b/>
        </w:rPr>
      </w:pP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St-10/2016-2., koji je objavljen na mrežnoj stranici e-oglasna ploča Trgovačkog suda u Bjelovaru 20. siječnja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2413C" w:rsidP="0072413C" w:rsidR="0072413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2413C" w:rsidP="0072413C" w:rsidR="0072413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2413C" w:rsidP="0072413C" w:rsidR="0072413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18. srpnja 2016. godine</w:t>
      </w:r>
    </w:p>
    <w:p w:rsidRDefault="0072413C" w:rsidP="0072413C" w:rsidR="0072413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2413C" w:rsidP="0072413C" w:rsidR="0072413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72413C" w:rsidP="0072413C" w:rsidR="0072413C">
      <w:pPr>
        <w:jc w:val="both"/>
        <w:rPr>
          <w:rFonts w:cs="Arial" w:hAnsi="Arial" w:ascii="Arial"/>
        </w:rPr>
      </w:pP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72413C" w:rsidP="0072413C" w:rsidR="0072413C">
      <w:pPr>
        <w:jc w:val="both"/>
        <w:rPr>
          <w:rFonts w:cs="Arial" w:hAnsi="Arial" w:ascii="Arial"/>
        </w:rPr>
      </w:pPr>
    </w:p>
    <w:p w:rsidRDefault="0072413C" w:rsidP="0072413C" w:rsidR="0072413C">
      <w:pPr>
        <w:jc w:val="both"/>
        <w:rPr>
          <w:rFonts w:cs="Arial" w:hAnsi="Arial" w:ascii="Arial"/>
        </w:rPr>
      </w:pPr>
    </w:p>
    <w:p w:rsidRDefault="0072413C" w:rsidP="0072413C" w:rsidR="0072413C">
      <w:pPr>
        <w:jc w:val="both"/>
        <w:rPr>
          <w:rFonts w:cs="Arial" w:hAnsi="Arial" w:ascii="Arial"/>
        </w:rPr>
      </w:pPr>
    </w:p>
    <w:p w:rsidRDefault="0072413C" w:rsidP="0072413C" w:rsidR="0072413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 putem pošte – nakon pravomoćnosti 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2413C" w:rsidP="0072413C" w:rsidR="0072413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Bjelovaru, 18.07.2016.g.</w:t>
      </w:r>
    </w:p>
    <w:p w:rsidRDefault="0072413C" w:rsidP="0072413C" w:rsidR="0072413C">
      <w:pPr>
        <w:rPr>
          <w:rFonts w:cs="Arial" w:hAnsi="Arial" w:ascii="Arial"/>
        </w:rPr>
      </w:pPr>
    </w:p>
    <w:p w:rsidRDefault="0072413C" w:rsidP="0072413C" w:rsidR="0072413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3C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77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St-10/2016-5</izvorni_sadrzaj>
    <derivirana_varijabla naziv="DomainObject.Oznaka_1">St-10/2016-5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St-10/2016</izvorni_sadrzaj>
    <derivirana_varijabla naziv="DomainObject.Predmet.OznakaBroj_1">St-10/2016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PROFINA društvo s ograničenom odgovornošću za računovodstvene usluge, poslovno savjetovanje i provođenje sustava kvalitete, Kladare zastupanog po punomoćniku DANIJELA CARDINALE</izvorni_sadrzaj>
    <derivirana_varijabla naziv="DomainObject.Predmet.ProtustrankaFormated_1">  PROFINA društvo s ograničenom odgovornošću za računovodstvene usluge, poslovno savjetovanje i provođenje sustava kvalitete, Kladare zastupanog po punomoćniku DANIJELA CARDINALE</derivirana_varijabla>
  </DomainObject.Predmet.ProtustrankaFormated>
  <DomainObject.Predmet.ProtustrankaFormatedOIB>
    <izvorni_sadrzaj>  PROFINA društvo s ograničenom odgovornošću za računovodstvene usluge, poslovno savjetovanje i provođenje sustava kvalitete, Kladare, OIB 99796966470 zastupanog po punomoćniku DANIJELA CARDINALE</izvorni_sadrzaj>
    <derivirana_varijabla naziv="DomainObject.Predmet.ProtustrankaFormatedOIB_1">  PROFINA društvo s ograničenom odgovornošću za računovodstvene usluge, poslovno savjetovanje i provođenje sustava kvalitete, Kladare, OIB 99796966470 zastupanog po punomoćniku DANIJELA CARDINALE</derivirana_varijabla>
  </DomainObject.Predmet.ProtustrankaFormatedOIB>
  <DomainObject.Predmet.ProtustrankaFormatedWithAdress>
    <izvorni_sadrzaj> PROFINA društvo s ograničenom odgovornošću za računovodstvene usluge, poslovno savjetovanje i provođenje sustava kvalitete, Kladare, Kladare 19a, 33405 Kladare zastupanog po punomoćniku DANIJELA CARDINALE</izvorni_sadrzaj>
    <derivirana_varijabla naziv="DomainObject.Predmet.ProtustrankaFormatedWithAdress_1"> PROFINA društvo s ograničenom odgovornošću za računovodstvene usluge, poslovno savjetovanje i provođenje sustava kvalitete, Kladare, Kladare 19a, 33405 Kladare zastupanog po punomoćniku DANIJELA CARDINALE</derivirana_varijabla>
  </DomainObject.Predmet.ProtustrankaFormatedWithAdress>
  <DomainObject.Predmet.ProtustrankaFormatedWithAdressOIB>
    <izvorni_sadrzaj> PROFINA društvo s ograničenom odgovornošću za računovodstvene usluge, poslovno savjetovanje i provođenje sustava kvalitete, Kladare, OIB 99796966470, Kladare 19a, 33405 Kladare zastupanog po punomoćniku DANIJELA CARDINALE</izvorni_sadrzaj>
    <derivirana_varijabla naziv="DomainObject.Predmet.ProtustrankaFormatedWithAdressOIB_1"> PROFINA društvo s ograničenom odgovornošću za računovodstvene usluge, poslovno savjetovanje i provođenje sustava kvalitete, Kladare, OIB 99796966470, Kladare 19a, 33405 Kladare zastupanog po punomoćniku DANIJELA CARDINALE</derivirana_varijabla>
  </DomainObject.Predmet.ProtustrankaFormatedWithAdressOIB>
  <DomainObject.Predmet.ProtustrankaWithAdress>
    <izvorni_sadrzaj>PROFINA društvo s ograničenom odgovornošću za računovodstvene usluge, poslovno savjetovanje i provođenje sustava kvalitete, Kladare Kladare 19a, 33405 Kladare</izvorni_sadrzaj>
    <derivirana_varijabla naziv="DomainObject.Predmet.ProtustrankaWithAdress_1">PROFINA društvo s ograničenom odgovornošću za računovodstvene usluge, poslovno savjetovanje i provođenje sustava kvalitete, Kladare Kladare 19a, 33405 Kladare</derivirana_varijabla>
  </DomainObject.Predmet.ProtustrankaWithAdress>
  <DomainObject.Predmet.ProtustrankaWithAdressOIB>
    <izvorni_sadrzaj>PROFINA društvo s ograničenom odgovornošću za računovodstvene usluge, poslovno savjetovanje i provođenje sustava kvalitete, Kladare, OIB 99796966470, Kladare 19a, 33405 Kladare</izvorni_sadrzaj>
    <derivirana_varijabla naziv="DomainObject.Predmet.ProtustrankaWithAdressOIB_1">PROFINA društvo s ograničenom odgovornošću za računovodstvene usluge, poslovno savjetovanje i provođenje sustava kvalitete, Kladare, OIB 99796966470, Kladare 19a, 33405 Kladare</derivirana_varijabla>
  </DomainObject.Predmet.ProtustrankaWithAdressOIB>
  <DomainObject.Predmet.ProtustrankaNazivFormated>
    <izvorni_sadrzaj>PROFINA društvo s ograničenom odgovornošću za računovodstvene usluge, poslovno savjetovanje i provođenje sustava kvalitete, Kladare</izvorni_sadrzaj>
    <derivirana_varijabla naziv="DomainObject.Predmet.ProtustrankaNazivFormated_1">PROFINA društvo s ograničenom odgovornošću za računovodstvene usluge, poslovno savjetovanje i provođenje sustava kvalitete, Kladare</derivirana_varijabla>
  </DomainObject.Predmet.ProtustrankaNazivFormated>
  <DomainObject.Predmet.ProtustrankaNazivFormatedOIB>
    <izvorni_sadrzaj>PROFINA društvo s ograničenom odgovornošću za računovodstvene usluge, poslovno savjetovanje i provođenje sustava kvalitete, Kladare, OIB 99796966470</izvorni_sadrzaj>
    <derivirana_varijabla naziv="DomainObject.Predmet.ProtustrankaNazivFormatedOIB_1">PROFINA društvo s ograničenom odgovornošću za računovodstvene usluge, poslovno savjetovanje i provođenje sustava kvalitete, Kladare, OIB 99796966470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PROFINA društvo s ograničenom odgovornošću za računovodstvene usluge, poslovno savjetovanje i provođenje sustava kvalitete, Kladare zastupanog po punomoćniku DANIJELA CARDINALE</item>
    </izvorni_sadrzaj>
    <derivirana_varijabla naziv="DomainObject.Predmet.ProtuStrankaListFormated_1">
      <item>PROFINA društvo s ograničenom odgovornošću za računovodstvene usluge, poslovno savjetovanje i provođenje sustava kvalitete, Kladare zastupanog po punomoćniku DANIJELA CARDINALE</item>
    </derivirana_varijabla>
  </DomainObject.Predmet.ProtuStrankaListFormated>
  <DomainObject.Predmet.ProtuStrankaListFormatedOIB>
    <izvorni_sadrzaj>
      <item>PROFINA društvo s ograničenom odgovornošću za računovodstvene usluge, poslovno savjetovanje i provođenje sustava kvalitete, Kladare, OIB 99796966470 zastupanog po punomoćniku DANIJELA CARDINALE</item>
    </izvorni_sadrzaj>
    <derivirana_varijabla naziv="DomainObject.Predmet.ProtuStrankaListFormatedOIB_1">
      <item>PROFINA društvo s ograničenom odgovornošću za računovodstvene usluge, poslovno savjetovanje i provođenje sustava kvalitete, Kladare, OIB 99796966470 zastupanog po punomoćniku DANIJELA CARDINALE</item>
    </derivirana_varijabla>
  </DomainObject.Predmet.ProtuStrankaListFormatedOIB>
  <DomainObject.Predmet.ProtuStrankaListFormatedWithAdress>
    <izvorni_sadrzaj>
      <item>PROFINA društvo s ograničenom odgovornošću za računovodstvene usluge, poslovno savjetovanje i provođenje sustava kvalitete, Kladare, Kladare 19a, 33405 Kladare zastupanog po punomoćniku DANIJELA CARDINALE</item>
    </izvorni_sadrzaj>
    <derivirana_varijabla naziv="DomainObject.Predmet.ProtuStrankaListFormatedWithAdress_1">
      <item>PROFINA društvo s ograničenom odgovornošću za računovodstvene usluge, poslovno savjetovanje i provođenje sustava kvalitete, Kladare, Kladare 19a, 33405 Kladare zastupanog po punomoćniku DANIJELA CARDINALE</item>
    </derivirana_varijabla>
  </DomainObject.Predmet.ProtuStrankaListFormatedWithAdress>
  <DomainObject.Predmet.ProtuStrankaListFormatedWithAdressOIB>
    <izvorni_sadrzaj>
      <item>PROFINA društvo s ograničenom odgovornošću za računovodstvene usluge, poslovno savjetovanje i provođenje sustava kvalitete, Kladare, OIB 99796966470, Kladare 19a, 33405 Kladare zastupanog po punomoćniku DANIJELA CARDINALE</item>
    </izvorni_sadrzaj>
    <derivirana_varijabla naziv="DomainObject.Predmet.ProtuStrankaListFormatedWithAdressOIB_1">
      <item>PROFINA društvo s ograničenom odgovornošću za računovodstvene usluge, poslovno savjetovanje i provođenje sustava kvalitete, Kladare, OIB 99796966470, Kladare 19a, 33405 Kladare zastupanog po punomoćniku DANIJELA CARDINALE</item>
    </derivirana_varijabla>
  </DomainObject.Predmet.ProtuStrankaListFormatedWithAdressOIB>
  <DomainObject.Predmet.ProtuStrankaListNazivFormated>
    <izvorni_sadrzaj>
      <item>PROFINA društvo s ograničenom odgovornošću za računovodstvene usluge, poslovno savjetovanje i provođenje sustava kvalitete, Kladare</item>
    </izvorni_sadrzaj>
    <derivirana_varijabla naziv="DomainObject.Predmet.ProtuStrankaListNazivFormated_1">
      <item>PROFINA društvo s ograničenom odgovornošću za računovodstvene usluge, poslovno savjetovanje i provođenje sustava kvalitete, Kladare</item>
    </derivirana_varijabla>
  </DomainObject.Predmet.ProtuStrankaListNazivFormated>
  <DomainObject.Predmet.ProtuStrankaListNazivFormatedOIB>
    <izvorni_sadrzaj>
      <item>PROFINA društvo s ograničenom odgovornošću za računovodstvene usluge, poslovno savjetovanje i provođenje sustava kvalitete, Kladare, OIB 99796966470</item>
    </izvorni_sadrzaj>
    <derivirana_varijabla naziv="DomainObject.Predmet.ProtuStrankaListNazivFormatedOIB_1">
      <item>PROFINA društvo s ograničenom odgovornošću za računovodstvene usluge, poslovno savjetovanje i provođenje sustava kvalitete, Kladare, OIB 99796966470</item>
    </derivirana_varijabla>
  </DomainObject.Predmet.ProtuStrankaListNazivFormatedOIB>
  <DomainObject.Predmet.OstaliListFormated>
    <izvorni_sadrzaj>
      <item>DANIJELA CARDINALE punomoćnik sudionika u postupku PROFINA društvo s ograničenom odgovornošću za računovodstvene usluge, poslovno savjetovanje i provođenje sustava kvalitete, Kladare</item>
    </izvorni_sadrzaj>
    <derivirana_varijabla naziv="DomainObject.Predmet.OstaliListFormated_1">
      <item>DANIJELA CARDINALE punomoćnik sudionika u postupku PROFINA društvo s ograničenom odgovornošću za računovodstvene usluge, poslovno savjetovanje i provođenje sustava kvalitete, Kladare</item>
    </derivirana_varijabla>
  </DomainObject.Predmet.OstaliListFormated>
  <DomainObject.Predmet.OstaliListFormatedOIB>
    <izvorni_sadrzaj>
      <item>DANIJELA CARDINALE, OIB 95318056780 punomoćnik sudionika u postupku PROFINA društvo s ograničenom odgovornošću za računovodstvene usluge, poslovno savjetovanje i provođenje sustava kvalitete, Kladare</item>
    </izvorni_sadrzaj>
    <derivirana_varijabla naziv="DomainObject.Predmet.OstaliListFormatedOIB_1">
      <item>DANIJELA CARDINALE, OIB 95318056780 punomoćnik sudionika u postupku PROFINA društvo s ograničenom odgovornošću za računovodstvene usluge, poslovno savjetovanje i provođenje sustava kvalitete, Kladare</item>
    </derivirana_varijabla>
  </DomainObject.Predmet.OstaliListFormatedOIB>
  <DomainObject.Predmet.OstaliListFormatedWithAdress>
    <izvorni_sadrzaj>
      <item>DANIJELA CARDINALE, Petra Zrinskog 1/C, 43000 Bjelovar punomoćnik sudionika u postupku PROFINA društvo s ograničenom odgovornošću za računovodstvene usluge, poslovno savjetovanje i provođenje sustava kvalitete, Kladare</item>
    </izvorni_sadrzaj>
    <derivirana_varijabla naziv="DomainObject.Predmet.OstaliListFormatedWithAdress_1">
      <item>DANIJELA CARDINALE, Petra Zrinskog 1/C, 43000 Bjelovar punomoćnik sudionika u postupku PROFINA društvo s ograničenom odgovornošću za računovodstvene usluge, poslovno savjetovanje i provođenje sustava kvalitete, Kladare</item>
    </derivirana_varijabla>
  </DomainObject.Predmet.OstaliListFormatedWithAdress>
  <DomainObject.Predmet.OstaliListFormatedWithAdressOIB>
    <izvorni_sadrzaj>
      <item>DANIJELA CARDINALE, OIB 95318056780, Petra Zrinskog 1/C, 43000 Bjelovar punomoćnik sudionika u postupku PROFINA društvo s ograničenom odgovornošću za računovodstvene usluge, poslovno savjetovanje i provođenje sustava kvalitete, Kladare</item>
    </izvorni_sadrzaj>
    <derivirana_varijabla naziv="DomainObject.Predmet.OstaliListFormatedWithAdressOIB_1">
      <item>DANIJELA CARDINALE, OIB 95318056780, Petra Zrinskog 1/C, 43000 Bjelovar punomoćnik sudionika u postupku PROFINA društvo s ograničenom odgovornošću za računovodstvene usluge, poslovno savjetovanje i provođenje sustava kvalitete, Kladare</item>
    </derivirana_varijabla>
  </DomainObject.Predmet.OstaliListFormatedWithAdressOIB>
  <DomainObject.Predmet.OstaliListNazivFormated>
    <izvorni_sadrzaj>
      <item>DANIJELA CARDINALE</item>
    </izvorni_sadrzaj>
    <derivirana_varijabla naziv="DomainObject.Predmet.OstaliListNazivFormated_1">
      <item>DANIJELA CARDINALE</item>
    </derivirana_varijabla>
  </DomainObject.Predmet.OstaliListNazivFormated>
  <DomainObject.Predmet.OstaliListNazivFormatedOIB>
    <izvorni_sadrzaj>
      <item>DANIJELA CARDINALE, OIB 95318056780</item>
    </izvorni_sadrzaj>
    <derivirana_varijabla naziv="DomainObject.Predmet.OstaliListNazivFormatedOIB_1">
      <item>DANIJELA CARDINALE, OIB 95318056780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St-10/2016-5</izvorni_sadrzaj>
    <derivirana_varijabla naziv="DomainObject.PoslovniBrojDokumenta_1">St-10/2016-5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PROFINA društvo s ograničenom odgovornošću za računovodstvene usluge, poslovno savjetovanje i provođenje sustava kvalitete, Kladare</izvorni_sadrzaj>
    <derivirana_varijabla naziv="DomainObject.Predmet.ProtustrankaIDrugi_1">PROFINA društvo s ograničenom odgovornošću za računovodstvene usluge, poslovno savjetovanje i provođenje sustava kvalitete, Kladare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PROFINA društvo s ograničenom odgovornošću za računovodstvene usluge, poslovno savjetovanje i provođenje sustava kvalitete, Kladare, OIB 99796966470, Kladare 19a, 33405 Kladare</izvorni_sadrzaj>
    <derivirana_varijabla naziv="DomainObject.Predmet.ProtustrankaIDrugiAdressOIB_1">PROFINA društvo s ograničenom odgovornošću za računovodstvene usluge, poslovno savjetovanje i provođenje sustava kvalitete, Kladare, OIB 99796966470, Kladare 19a,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PROFINA društvo s ograničenom odgovornošću za računovodstvene usluge, poslovno savjetovanje i provođenje sustava kvalitete, Kladare</item>
      <item>DANIJELA CARDINALE</item>
    </izvorni_sadrzaj>
    <derivirana_varijabla naziv="DomainObject.Predmet.SudioniciListNaziv_1">
      <item>FINA, RC ZAGREB, Podružnica Bjelovar</item>
      <item>PROFINA društvo s ograničenom odgovornošću za računovodstvene usluge, poslovno savjetovanje i provođenje sustava kvalitete, Kladare</item>
      <item>DANIJELA CARDINALE</item>
    </derivirana_varijabla>
  </DomainObject.Predmet.SudioniciListNaziv>
  <DomainObject.Predmet.SudioniciListAdressOIB>
    <izvorni_sadrzaj>
      <item>FINA, RC ZAGREB, Podružnica Bjelovar, OIB 85821130368, F. Supila 4,43000 Bjelovar</item>
      <item>PROFINA društvo s ograničenom odgovornošću za računovodstvene usluge, poslovno savjetovanje i provođenje sustava kvalitete, Kladare, OIB 99796966470, Kladare 19a,33405 Kladare</item>
      <item>DANIJELA CARDINALE, OIB 95318056780, Petra Zrinskog 1/C,43000 Bjelovar</item>
    </izvorni_sadrzaj>
    <derivirana_varijabla naziv="DomainObject.Predmet.SudioniciListAdressOIB_1">
      <item>FINA, RC ZAGREB, Podružnica Bjelovar, OIB 85821130368, F. Supila 4,43000 Bjelovar</item>
      <item>PROFINA društvo s ograničenom odgovornošću za računovodstvene usluge, poslovno savjetovanje i provođenje sustava kvalitete, Kladare, OIB 99796966470, Kladare 19a,33405 Kladare</item>
      <item>DANIJELA CARDINALE, OIB 95318056780, Petra Zrinskog 1/C,43000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9ACC5-0E47-48E3-B82E-240BCA456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3943</properties:Characters>
  <properties:Lines>98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2016-07-18T11:44:00Z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