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4179" w14:paraId="a614179" w:rsidRDefault="00281BC7" w:rsidP="00EF7C9A" w:rsidR="00281BC7" w:rsidRPr="0006347A">
      <w:pPr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46D06" w:rsidR="00A25A14" w:rsidRPr="002A37B5">
        <w:trPr>
          <w:gridAfter w:val="1"/>
          <w:wAfter w:type="dxa" w:w="284"/>
        </w:trPr>
        <w:tc>
          <w:tcPr>
            <w:tcW w:type="dxa" w:w="2943"/>
          </w:tcPr>
          <w:p w:rsidRDefault="00A25A14" w:rsidP="00846D06" w:rsidR="00A25A14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46D06" w:rsidR="00A25A14" w:rsidRPr="002A37B5">
        <w:tc>
          <w:tcPr>
            <w:tcW w:type="dxa" w:w="3227"/>
            <w:gridSpan w:val="2"/>
          </w:tcPr>
          <w:p w:rsidRDefault="00A25A14" w:rsidP="00846D06" w:rsidR="00A25A14" w:rsidRPr="00D71B9D">
            <w:pPr>
              <w:jc w:val="center"/>
              <w:rPr>
                <w:rFonts w:cs="Times New Roman" w:hAnsi="Times New Roman" w:ascii="Times New Roman"/>
              </w:rPr>
            </w:pPr>
            <w:r w:rsidRPr="00D71B9D">
              <w:rPr>
                <w:rFonts w:cs="Times New Roman" w:hAnsi="Times New Roman" w:ascii="Times New Roman"/>
              </w:rPr>
              <w:t>Republika Hrvatska</w:t>
            </w:r>
          </w:p>
          <w:p w:rsidRDefault="00A25A14" w:rsidP="00846D06" w:rsidR="00A25A14" w:rsidRPr="00D71B9D">
            <w:pPr>
              <w:jc w:val="center"/>
              <w:rPr>
                <w:rFonts w:cs="Times New Roman" w:hAnsi="Times New Roman" w:ascii="Times New Roman"/>
              </w:rPr>
            </w:pPr>
            <w:r w:rsidRPr="00D71B9D">
              <w:rPr>
                <w:rFonts w:cs="Times New Roman" w:hAnsi="Times New Roman" w:ascii="Times New Roman"/>
              </w:rPr>
              <w:t>Trgovački sud u Zadru</w:t>
            </w:r>
          </w:p>
          <w:p w:rsidRDefault="00A25A14" w:rsidP="00846D06" w:rsidR="00A25A14" w:rsidRPr="002A37B5">
            <w:pPr>
              <w:jc w:val="center"/>
            </w:pPr>
            <w:r w:rsidRPr="00D71B9D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E022E9" w:rsidP="00281BC7" w:rsidR="00E022E9" w:rsidRPr="0006347A">
      <w:pPr>
        <w:rPr>
          <w:b/>
          <w:bCs/>
        </w:rPr>
      </w:pPr>
    </w:p>
    <w:p w:rsidRDefault="00EF7C9A" w:rsidP="00EF7C9A" w:rsidR="00EF7C9A" w:rsidRPr="0006347A">
      <w:pPr>
        <w:jc w:val="center"/>
        <w:rPr>
          <w:bCs/>
        </w:rPr>
      </w:pPr>
      <w:r w:rsidRPr="0006347A">
        <w:rPr>
          <w:bCs/>
        </w:rPr>
        <w:t>R E P U B L I K A   H R V A T S K A</w:t>
      </w:r>
    </w:p>
    <w:p w:rsidRDefault="00281BC7" w:rsidP="00281BC7" w:rsidR="00281BC7" w:rsidRPr="0006347A">
      <w:pPr>
        <w:rPr>
          <w:bCs/>
        </w:rPr>
      </w:pP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</w:p>
    <w:p w:rsidRDefault="00281BC7" w:rsidP="00281BC7" w:rsidR="00281BC7" w:rsidRPr="0006347A">
      <w:pPr>
        <w:jc w:val="center"/>
        <w:rPr>
          <w:bCs/>
        </w:rPr>
      </w:pPr>
      <w:r w:rsidRPr="0006347A">
        <w:rPr>
          <w:bCs/>
        </w:rPr>
        <w:t>R J E Š E N J E</w:t>
      </w:r>
    </w:p>
    <w:p w:rsidRDefault="00281BC7" w:rsidP="00281BC7" w:rsidR="00281BC7" w:rsidRPr="0006347A">
      <w:pPr>
        <w:jc w:val="center"/>
        <w:rPr>
          <w:b/>
        </w:rPr>
      </w:pPr>
    </w:p>
    <w:p w:rsidRDefault="003F076D" w:rsidP="005C4886" w:rsidR="00495E07" w:rsidRPr="0006347A">
      <w:pPr>
        <w:ind w:firstLine="708"/>
        <w:jc w:val="both"/>
      </w:pPr>
      <w:r w:rsidRPr="0006347A">
        <w:t xml:space="preserve">Trgovački sud u Zadru, po sutkinji Ani Markač, povodom prijedloga za otvaranje stečajnog postupka nad </w:t>
      </w:r>
      <w:r w:rsidR="002C16F5" w:rsidRPr="0006347A">
        <w:t xml:space="preserve">dužnikom </w:t>
      </w:r>
      <w:r w:rsidR="00B25445" w:rsidRPr="004738C6">
        <w:t>VIKTOR KAMEN j.d.o.o. za građenje i trgovinu, Zadar, Nikole Jurišića 57, OIB:1823492</w:t>
      </w:r>
      <w:r w:rsidR="00B25445">
        <w:t>1343</w:t>
      </w:r>
      <w:r w:rsidR="007C7A29" w:rsidRPr="0006347A">
        <w:t xml:space="preserve">, </w:t>
      </w:r>
      <w:r w:rsidRPr="0006347A">
        <w:t xml:space="preserve">dana </w:t>
      </w:r>
      <w:r w:rsidR="00A25A14">
        <w:t>29. ožujka 2019.</w:t>
      </w:r>
      <w:r w:rsidRPr="0006347A">
        <w:t>,</w:t>
      </w:r>
    </w:p>
    <w:p w:rsidRDefault="002C16F5" w:rsidP="005C4886" w:rsidR="002C16F5" w:rsidRPr="0006347A">
      <w:pPr>
        <w:ind w:firstLine="708"/>
        <w:jc w:val="both"/>
      </w:pPr>
    </w:p>
    <w:p w:rsidRDefault="00281BC7" w:rsidP="00281BC7" w:rsidR="00281BC7" w:rsidRPr="0006347A">
      <w:pPr>
        <w:jc w:val="center"/>
      </w:pPr>
      <w:r w:rsidRPr="0006347A">
        <w:t>r i j e š i o   j e</w:t>
      </w:r>
    </w:p>
    <w:p w:rsidRDefault="004B768C" w:rsidP="00EF7C9A" w:rsidR="004B768C" w:rsidRPr="0006347A">
      <w:pPr>
        <w:jc w:val="both"/>
      </w:pPr>
    </w:p>
    <w:p w:rsidRDefault="00777515" w:rsidP="003F076D" w:rsidR="00777515" w:rsidRPr="0006347A">
      <w:pPr>
        <w:pStyle w:val="Odlomakpopisa"/>
        <w:ind w:left="0"/>
        <w:jc w:val="both"/>
      </w:pPr>
      <w:r w:rsidRPr="0006347A">
        <w:t>I.</w:t>
      </w:r>
      <w:r w:rsidRPr="0006347A">
        <w:tab/>
      </w:r>
      <w:r w:rsidR="00B105A9" w:rsidRPr="0006347A">
        <w:t xml:space="preserve">Pozivaju se </w:t>
      </w:r>
      <w:r w:rsidR="003C0BEC" w:rsidRPr="0006347A">
        <w:t xml:space="preserve">osobe koje imaju pravni interes za provedbom stečajnog postupka nad </w:t>
      </w:r>
      <w:r w:rsidR="00B105A9" w:rsidRPr="0006347A">
        <w:t>dužnik</w:t>
      </w:r>
      <w:r w:rsidR="003C0BEC" w:rsidRPr="0006347A">
        <w:t>om</w:t>
      </w:r>
      <w:r w:rsidR="007C7A29" w:rsidRPr="0006347A">
        <w:t xml:space="preserve"> </w:t>
      </w:r>
      <w:r w:rsidR="00B25445" w:rsidRPr="004738C6">
        <w:t>VIKTOR KAMEN j.d.o.o. za građenje i trgovinu, Zadar, Nikole Jurišića 57, OIB:1823492</w:t>
      </w:r>
      <w:r w:rsidR="00B25445">
        <w:t>1343</w:t>
      </w:r>
      <w:r w:rsidR="0084555A" w:rsidRPr="0006347A">
        <w:t>,</w:t>
      </w:r>
      <w:r w:rsidR="00930179" w:rsidRPr="0006347A">
        <w:t xml:space="preserve"> </w:t>
      </w:r>
      <w:r w:rsidRPr="0006347A">
        <w:t>da u roku od 15 dana od isteka osmog dan</w:t>
      </w:r>
      <w:r w:rsidR="002C16F5" w:rsidRPr="0006347A">
        <w:t xml:space="preserve">a od objave ovog rješenja na </w:t>
      </w:r>
      <w:r w:rsidR="000E509D" w:rsidRPr="0006347A">
        <w:t xml:space="preserve">mrežnoj stranici </w:t>
      </w:r>
      <w:r w:rsidR="002C16F5" w:rsidRPr="0006347A">
        <w:t>e-O</w:t>
      </w:r>
      <w:r w:rsidRPr="0006347A">
        <w:t>glasn</w:t>
      </w:r>
      <w:r w:rsidR="000E509D" w:rsidRPr="0006347A">
        <w:t>a</w:t>
      </w:r>
      <w:r w:rsidRPr="0006347A">
        <w:t xml:space="preserve"> ploč</w:t>
      </w:r>
      <w:r w:rsidR="000E509D" w:rsidRPr="0006347A">
        <w:t>a</w:t>
      </w:r>
      <w:r w:rsidRPr="0006347A">
        <w:t xml:space="preserve"> sud</w:t>
      </w:r>
      <w:r w:rsidR="000E509D" w:rsidRPr="0006347A">
        <w:t>ov</w:t>
      </w:r>
      <w:r w:rsidRPr="0006347A">
        <w:t>a solidarno predujme iznos od</w:t>
      </w:r>
      <w:r w:rsidR="007C7A29" w:rsidRPr="0006347A">
        <w:t xml:space="preserve"> </w:t>
      </w:r>
      <w:r w:rsidR="007036B2">
        <w:rPr>
          <w:rFonts w:cstheme="majorBidi" w:hAnsiTheme="majorBidi" w:asciiTheme="majorBidi"/>
        </w:rPr>
        <w:t xml:space="preserve">13.125,00 </w:t>
      </w:r>
      <w:r w:rsidR="000E509D" w:rsidRPr="0006347A">
        <w:t xml:space="preserve">kn </w:t>
      </w:r>
      <w:r w:rsidRPr="0006347A">
        <w:t xml:space="preserve">potreban za pokriće troškova vođenja stečajnog postupka nad ovim dužnikom. </w:t>
      </w:r>
    </w:p>
    <w:p w:rsidRDefault="009149BF" w:rsidP="00777515" w:rsidR="009149BF" w:rsidRPr="0006347A">
      <w:pPr>
        <w:jc w:val="both"/>
      </w:pPr>
    </w:p>
    <w:p w:rsidRDefault="009149BF" w:rsidP="00EE2F8E" w:rsidR="009149BF" w:rsidRPr="0006347A">
      <w:pPr>
        <w:jc w:val="both"/>
      </w:pPr>
      <w:r w:rsidRPr="0006347A">
        <w:t>II.</w:t>
      </w:r>
      <w:r w:rsidRPr="0006347A">
        <w:tab/>
        <w:t>Uplata se ima izvršiti na depozitni račun ovog suda na broj: IBAN: HR43 2390 0011 3000 0085 7 s pozivom na broj odobrenja 05 221-</w:t>
      </w:r>
      <w:r w:rsidR="00B25445">
        <w:t>239</w:t>
      </w:r>
      <w:r w:rsidR="000E509D" w:rsidRPr="0006347A">
        <w:t>-</w:t>
      </w:r>
      <w:r w:rsidR="002272C8" w:rsidRPr="0006347A">
        <w:t>2018</w:t>
      </w:r>
      <w:r w:rsidR="00EE2F8E" w:rsidRPr="0006347A">
        <w:t>.</w:t>
      </w:r>
    </w:p>
    <w:p w:rsidRDefault="009149BF" w:rsidP="009149BF" w:rsidR="009149BF" w:rsidRPr="0006347A">
      <w:pPr>
        <w:jc w:val="both"/>
      </w:pPr>
    </w:p>
    <w:p w:rsidRDefault="009149BF" w:rsidP="00777515" w:rsidR="009149BF" w:rsidRPr="0006347A">
      <w:pPr>
        <w:jc w:val="both"/>
      </w:pPr>
      <w:r w:rsidRPr="0006347A">
        <w:t>III.</w:t>
      </w:r>
      <w:r w:rsidRPr="0006347A">
        <w:tab/>
        <w:t xml:space="preserve">Ukoliko </w:t>
      </w:r>
      <w:r w:rsidR="003C0BEC" w:rsidRPr="0006347A">
        <w:t xml:space="preserve">zainteresirane osobe </w:t>
      </w:r>
      <w:r w:rsidRPr="0006347A">
        <w:t>ne postup</w:t>
      </w:r>
      <w:r w:rsidR="003C0BEC" w:rsidRPr="0006347A">
        <w:t>e</w:t>
      </w:r>
      <w:r w:rsidRPr="0006347A">
        <w:t xml:space="preserve"> po nalogu suda iz točke </w:t>
      </w:r>
      <w:r w:rsidR="00777515" w:rsidRPr="0006347A">
        <w:t>II</w:t>
      </w:r>
      <w:r w:rsidRPr="0006347A">
        <w:t xml:space="preserve">. donijet će se rješenje o otvaranju i zaključenju stečajnog postupka. </w:t>
      </w:r>
    </w:p>
    <w:p w:rsidRDefault="0065585F" w:rsidP="009149BF" w:rsidR="0065585F" w:rsidRPr="0006347A">
      <w:pPr>
        <w:jc w:val="both"/>
      </w:pPr>
    </w:p>
    <w:p w:rsidRDefault="00B105A9" w:rsidP="00B105A9" w:rsidR="00B105A9" w:rsidRPr="0006347A">
      <w:pPr>
        <w:jc w:val="center"/>
      </w:pPr>
      <w:r w:rsidRPr="0006347A">
        <w:t>Obrazloženje</w:t>
      </w:r>
    </w:p>
    <w:p w:rsidRDefault="00B105A9" w:rsidP="00B105A9" w:rsidR="00B105A9" w:rsidRPr="0006347A"/>
    <w:p w:rsidRDefault="0006347A" w:rsidP="00D43ED3" w:rsidR="00FD59EA">
      <w:pPr>
        <w:jc w:val="both"/>
      </w:pPr>
      <w:r>
        <w:tab/>
        <w:t>Privremen</w:t>
      </w:r>
      <w:r w:rsidR="00B25445">
        <w:t>i</w:t>
      </w:r>
      <w:r>
        <w:t xml:space="preserve"> stečajn</w:t>
      </w:r>
      <w:r w:rsidR="00B25445">
        <w:t>i upravitelj</w:t>
      </w:r>
      <w:r>
        <w:t xml:space="preserve"> </w:t>
      </w:r>
      <w:r w:rsidR="00B25445">
        <w:t>Josip Jadran Sekso</w:t>
      </w:r>
      <w:r w:rsidR="00885C09">
        <w:t xml:space="preserve"> iz Šibenika, </w:t>
      </w:r>
      <w:r w:rsidR="00937F3C" w:rsidRPr="0006347A">
        <w:t>u izvješ</w:t>
      </w:r>
      <w:r w:rsidR="005A4D8F" w:rsidRPr="0006347A">
        <w:t>ću koje</w:t>
      </w:r>
      <w:r w:rsidR="00B25AD6" w:rsidRPr="0006347A">
        <w:t xml:space="preserve"> je dostavi</w:t>
      </w:r>
      <w:r w:rsidR="00B25445">
        <w:t>o</w:t>
      </w:r>
      <w:r w:rsidR="00B25AD6" w:rsidRPr="0006347A">
        <w:t xml:space="preserve"> s</w:t>
      </w:r>
      <w:r w:rsidR="005A4D8F" w:rsidRPr="0006347A">
        <w:t>udu</w:t>
      </w:r>
      <w:r w:rsidR="00937F3C" w:rsidRPr="0006347A">
        <w:t xml:space="preserve"> </w:t>
      </w:r>
      <w:r w:rsidR="00435F38" w:rsidRPr="0006347A">
        <w:t>nave</w:t>
      </w:r>
      <w:r w:rsidR="00885C09">
        <w:t xml:space="preserve">o je kako nije uspio stupiti u kontakt sa zastupnikom dužnika po zakonu slijedom čega da je </w:t>
      </w:r>
      <w:r w:rsidR="007036B2">
        <w:t xml:space="preserve">potrebne podatke za izradu izvješća pribavio </w:t>
      </w:r>
      <w:r w:rsidR="00B25445" w:rsidRPr="002638DB">
        <w:t xml:space="preserve">iz mrežnog izvatka iz sudskog registra, pretraženih informacija o dužniku na portalu FININFO, od Financijske agencije da </w:t>
      </w:r>
      <w:r w:rsidR="00FD59EA">
        <w:t>je</w:t>
      </w:r>
      <w:r w:rsidR="00B25445" w:rsidRPr="002638DB">
        <w:t xml:space="preserve"> pribav</w:t>
      </w:r>
      <w:r w:rsidR="00885C09">
        <w:t>io</w:t>
      </w:r>
      <w:r w:rsidR="00B25445" w:rsidRPr="002638DB">
        <w:t xml:space="preserve"> potvrd</w:t>
      </w:r>
      <w:r w:rsidR="00FD59EA">
        <w:t>a</w:t>
      </w:r>
      <w:r w:rsidR="00B25445" w:rsidRPr="002638DB">
        <w:t xml:space="preserve"> o neizvršenim osnovama za plaćanje i Očevidnik redoslijeda osnova za plaćanje</w:t>
      </w:r>
      <w:r w:rsidR="00FD59EA">
        <w:t xml:space="preserve">. </w:t>
      </w:r>
      <w:r w:rsidR="007036B2">
        <w:t xml:space="preserve">Nadalje, isti da je zatražio izvatke </w:t>
      </w:r>
      <w:r w:rsidR="00FD59EA">
        <w:t>iz evidencija registriranih vozila MUP-a, nekretnina Zemljišnoknjižnog odjela Općinskog suda u Zadru i Odje</w:t>
      </w:r>
      <w:r w:rsidR="007036B2">
        <w:t>la za katastar Zadar, evidencije</w:t>
      </w:r>
      <w:r w:rsidR="00FD59EA">
        <w:t xml:space="preserve"> plovila Lučke kapetanije Zadar te </w:t>
      </w:r>
      <w:r w:rsidR="007036B2">
        <w:t>izliste</w:t>
      </w:r>
      <w:r w:rsidR="00FD59EA">
        <w:t xml:space="preserve"> iz matične evidencije osiguranika Hrvatskog zavoda za mirovinsko osiguranje. Privremeni stečajni upravitelj utvrdio je da dužnik nije ispunio svoju zakonsku obvezu dostave godišnjih financijskih izvješća za 2016. i 2017. (od osnutka). </w:t>
      </w:r>
    </w:p>
    <w:p w:rsidRDefault="00D663CF" w:rsidP="00D43ED3" w:rsidR="00530E61">
      <w:pPr>
        <w:jc w:val="both"/>
      </w:pPr>
      <w:r>
        <w:tab/>
      </w:r>
    </w:p>
    <w:p w:rsidRDefault="00D663CF" w:rsidP="00530E61" w:rsidR="00FD59EA">
      <w:pPr>
        <w:ind w:firstLine="708"/>
        <w:jc w:val="both"/>
      </w:pPr>
      <w:r>
        <w:t>Dužnik da ima otvoren jedan račun u Jedinstvenom registru računa, kod ADDIKO BANK d.d. Sukladno potvrdi Financijske agencije, na dan</w:t>
      </w:r>
      <w:r w:rsidR="007036B2">
        <w:t xml:space="preserve"> 29. listopada 2018., dužnik u O</w:t>
      </w:r>
      <w:r>
        <w:t xml:space="preserve">čevidniku redoslijeda osnova za plaćanje </w:t>
      </w:r>
      <w:r w:rsidR="007036B2">
        <w:t xml:space="preserve">da je imao </w:t>
      </w:r>
      <w:r>
        <w:t xml:space="preserve">evidentirane neizvršene osnove za plaćanje prema državnom proračunu po osnovi novčane kazne za prekršaj u neprekinutom razdoblju od 346 dana (kontinuirana blokada </w:t>
      </w:r>
      <w:r w:rsidR="00F16073">
        <w:t xml:space="preserve">računa od 16. studenog 2017.) </w:t>
      </w:r>
      <w:r>
        <w:t xml:space="preserve">u ukupnom iznosu od 6.450,00 kn. </w:t>
      </w:r>
    </w:p>
    <w:p w:rsidRDefault="00D663CF" w:rsidP="00D43ED3" w:rsidR="00D663CF">
      <w:pPr>
        <w:jc w:val="both"/>
      </w:pPr>
      <w:r>
        <w:lastRenderedPageBreak/>
        <w:tab/>
      </w:r>
      <w:r w:rsidR="007036B2">
        <w:t xml:space="preserve">Stanje </w:t>
      </w:r>
      <w:r>
        <w:t>imovine dužnika utvr</w:t>
      </w:r>
      <w:r w:rsidR="007036B2">
        <w:t xml:space="preserve">dio je na </w:t>
      </w:r>
      <w:r>
        <w:t xml:space="preserve">temelju izvadaka </w:t>
      </w:r>
      <w:r w:rsidR="007036B2">
        <w:t xml:space="preserve">iz javnih upisnika i očevidnika, slijedom čega da iz </w:t>
      </w:r>
      <w:r>
        <w:t>evidencij</w:t>
      </w:r>
      <w:r w:rsidR="007036B2">
        <w:t>e</w:t>
      </w:r>
      <w:r>
        <w:t xml:space="preserve"> cestovnih vozila MUP-a, dužnik </w:t>
      </w:r>
      <w:r w:rsidR="007036B2">
        <w:t xml:space="preserve">da </w:t>
      </w:r>
      <w:r>
        <w:t xml:space="preserve">je evidentiran kao vlasnik vozila FIAT 55 S, 1997. godište, broj šasije ZFA17600000776399, reg. </w:t>
      </w:r>
      <w:proofErr w:type="spellStart"/>
      <w:r>
        <w:t>ozn</w:t>
      </w:r>
      <w:proofErr w:type="spellEnd"/>
      <w:r>
        <w:t xml:space="preserve">. ZD 546-JB, koje </w:t>
      </w:r>
      <w:r w:rsidR="007036B2">
        <w:t xml:space="preserve">da </w:t>
      </w:r>
      <w:r>
        <w:t>je odjavljeno 2. rujna 2018. Pretragom internetskih oglasnika za rabljena vozila, utvrđeno je</w:t>
      </w:r>
      <w:r w:rsidR="00F16073">
        <w:t>,</w:t>
      </w:r>
      <w:r>
        <w:t xml:space="preserve"> da se automobili tog modela i godišta, ovisno o stanju i kilometraži nude po cijeni od 3.000,00 </w:t>
      </w:r>
      <w:r w:rsidR="007036B2">
        <w:t xml:space="preserve">kn </w:t>
      </w:r>
      <w:r>
        <w:t xml:space="preserve">do 6.000,00 kn. Kako je ovo konkretno vozilo odjavljeno i uzevši u obzir starost od 21 godine, </w:t>
      </w:r>
      <w:r w:rsidR="007036B2">
        <w:t>privremeni stečajni upravitelj navodi kako se može</w:t>
      </w:r>
      <w:r>
        <w:t xml:space="preserve"> pretpostaviti da nije u voznom stanju i/ili da je neznatne tržišne vrijednosti. </w:t>
      </w:r>
      <w:r w:rsidR="00F16073">
        <w:t xml:space="preserve">Nadalje, </w:t>
      </w:r>
      <w:r>
        <w:t xml:space="preserve">Općinski sud u Zadru, Zemljišnoknjižni odjel Zadar, </w:t>
      </w:r>
      <w:r w:rsidR="007036B2">
        <w:t xml:space="preserve">istome da je dostavio </w:t>
      </w:r>
      <w:r>
        <w:t xml:space="preserve">potvrdu da dužnik nije upisan kao vlasnik nekretnina na području nadležnosti tog zemljišnoknjižnog odjela. Područni ured za katastar Zadar dostavio je uvjerenje da dužnik nije upisan u katastarski operat na području njihove nadležnosti. Prema podacima iz evidencije o plovilima Lučke kapetanije Zadar, dužnik </w:t>
      </w:r>
      <w:r w:rsidR="007036B2">
        <w:t xml:space="preserve">da </w:t>
      </w:r>
      <w:r>
        <w:t xml:space="preserve">nije upisan kao vlasnik brodice, jahte ili broda. </w:t>
      </w:r>
    </w:p>
    <w:p w:rsidRDefault="00601513" w:rsidP="00D43ED3" w:rsidR="00530E61">
      <w:pPr>
        <w:jc w:val="both"/>
      </w:pPr>
      <w:r>
        <w:tab/>
      </w:r>
    </w:p>
    <w:p w:rsidRDefault="00601513" w:rsidP="00530E61" w:rsidR="00601513">
      <w:pPr>
        <w:ind w:firstLine="708"/>
        <w:jc w:val="both"/>
      </w:pPr>
      <w:r>
        <w:t xml:space="preserve">Sukladno matičnoj evidenciji osiguranika Hrvatskog zavoda za mirovinsko osiguranje, dužnik </w:t>
      </w:r>
      <w:r w:rsidR="007036B2">
        <w:t xml:space="preserve">da </w:t>
      </w:r>
      <w:r>
        <w:t xml:space="preserve">nema zaposlenih. </w:t>
      </w:r>
      <w:r w:rsidR="007036B2">
        <w:t xml:space="preserve">Privremeni stečajni upravitelj nadalje je naveo kako nema </w:t>
      </w:r>
      <w:r>
        <w:t xml:space="preserve"> podataka da li je dužnik stranka u sudskim postupcima, bilo kao tužitelj ili ovrhovoditelj, tuženik ili ovršenik. </w:t>
      </w:r>
    </w:p>
    <w:p w:rsidRDefault="00F269BE" w:rsidP="00D43ED3" w:rsidR="00530E61">
      <w:pPr>
        <w:jc w:val="both"/>
      </w:pPr>
      <w:r w:rsidRPr="0006347A">
        <w:tab/>
      </w:r>
    </w:p>
    <w:p w:rsidRDefault="00F269BE" w:rsidP="00530E61" w:rsidR="00713DC9" w:rsidRPr="0006347A">
      <w:pPr>
        <w:ind w:firstLine="708"/>
        <w:jc w:val="both"/>
      </w:pPr>
      <w:r w:rsidRPr="0006347A">
        <w:t>Budući da su na strani dužnika ostvareni uvjeti z</w:t>
      </w:r>
      <w:r w:rsidR="007036B2">
        <w:t xml:space="preserve">a otvaranje stečajnog postupka </w:t>
      </w:r>
      <w:r w:rsidRPr="0006347A">
        <w:t xml:space="preserve">radi </w:t>
      </w:r>
      <w:r w:rsidR="008A2E06">
        <w:t>nesposobnosti za plaćanje</w:t>
      </w:r>
      <w:r w:rsidRPr="0006347A">
        <w:t>, da dužnik nema uvjeta za nastavak poslovanja, kao ni dostatne imovine za troškove stečajnog postupka koje je privremen</w:t>
      </w:r>
      <w:r w:rsidR="008A2E06">
        <w:t>i</w:t>
      </w:r>
      <w:r w:rsidRPr="0006347A">
        <w:t xml:space="preserve"> stečajn</w:t>
      </w:r>
      <w:r w:rsidR="008A2E06">
        <w:t>i</w:t>
      </w:r>
      <w:r w:rsidRPr="0006347A">
        <w:t xml:space="preserve"> upravitelj procijeni</w:t>
      </w:r>
      <w:r w:rsidR="008A2E06">
        <w:t>o</w:t>
      </w:r>
      <w:r w:rsidRPr="0006347A">
        <w:t xml:space="preserve"> na iznos od </w:t>
      </w:r>
      <w:r w:rsidR="008A2E06">
        <w:t>17.950,00</w:t>
      </w:r>
      <w:r w:rsidRPr="0006347A">
        <w:t xml:space="preserve"> kn, </w:t>
      </w:r>
      <w:r w:rsidR="007036B2">
        <w:t xml:space="preserve">a </w:t>
      </w:r>
      <w:r w:rsidRPr="0006347A">
        <w:t>koji se odnose na</w:t>
      </w:r>
      <w:r w:rsidR="008A2E06">
        <w:t xml:space="preserve"> nagradu privremenom </w:t>
      </w:r>
      <w:r w:rsidR="0094352C">
        <w:t xml:space="preserve">stečajnom upravitelju </w:t>
      </w:r>
      <w:r w:rsidR="008A2E06">
        <w:t xml:space="preserve">u </w:t>
      </w:r>
      <w:r w:rsidR="0094352C">
        <w:t>iznos</w:t>
      </w:r>
      <w:r w:rsidR="008A2E06">
        <w:t>u</w:t>
      </w:r>
      <w:r w:rsidR="0094352C">
        <w:t xml:space="preserve"> od </w:t>
      </w:r>
      <w:r w:rsidR="008A2E06">
        <w:t>3</w:t>
      </w:r>
      <w:r w:rsidR="0094352C">
        <w:t xml:space="preserve">.000,00 kn, </w:t>
      </w:r>
      <w:r w:rsidR="008A2E06">
        <w:t xml:space="preserve">trošak nagrade – doprinos za ZO na bruto osnovicu, iznos od 225,00 kn, nagradu stečajnom upravitelju, iznos od 3.000,00 kn, trošak nagrade – doprinos za ZO na bruto osnovicu, iznos od 225,00 kn, zatvaranje, otvaranje i vođenje žiro računa, iznos od 1.000,00 kn, računovodstvene usluge (500,00 kn + PDV za 12mj.), iznos od 7.500,00 kn, sudski troškovi iznos od 2.000,00 kn, troškovi telefona, uredskog pribora, pošte, izrada pečata iznos od 1.000,00 kn, </w:t>
      </w:r>
      <w:r w:rsidR="00504B2D" w:rsidRPr="0006347A">
        <w:t>to je ist</w:t>
      </w:r>
      <w:r w:rsidR="008A2E06">
        <w:t>i</w:t>
      </w:r>
      <w:r w:rsidR="00504B2D" w:rsidRPr="0006347A">
        <w:t xml:space="preserve"> predloži</w:t>
      </w:r>
      <w:r w:rsidR="008A2E06">
        <w:t>o</w:t>
      </w:r>
      <w:r w:rsidR="00504B2D" w:rsidRPr="0006347A">
        <w:t xml:space="preserve"> da se </w:t>
      </w:r>
      <w:r w:rsidR="007036B2" w:rsidRPr="0006347A">
        <w:t xml:space="preserve">osobe koje imaju pravni interes za provedbom stečajnog postupka nad dužnikom </w:t>
      </w:r>
      <w:r w:rsidR="00504B2D" w:rsidRPr="0006347A">
        <w:t>pozovu na predujam troškova</w:t>
      </w:r>
      <w:r w:rsidR="007036B2">
        <w:t xml:space="preserve">. Ukoliko isti ne bi </w:t>
      </w:r>
      <w:r w:rsidR="00504B2D" w:rsidRPr="0006347A">
        <w:t>uplat</w:t>
      </w:r>
      <w:r w:rsidR="007036B2">
        <w:t>ili</w:t>
      </w:r>
      <w:r w:rsidR="00504B2D" w:rsidRPr="0006347A">
        <w:t xml:space="preserve"> zatraženi predujam da se onda istovremeno otvori i zaključi stečajni postupak. </w:t>
      </w:r>
    </w:p>
    <w:p w:rsidRDefault="00530E61" w:rsidP="00CA7CC2" w:rsidR="00530E61">
      <w:pPr>
        <w:ind w:firstLine="708"/>
        <w:jc w:val="both"/>
      </w:pPr>
    </w:p>
    <w:p w:rsidRDefault="009149BF" w:rsidP="00CA7CC2" w:rsidR="0032111A" w:rsidRPr="0006347A">
      <w:pPr>
        <w:ind w:firstLine="708"/>
        <w:jc w:val="both"/>
      </w:pPr>
      <w:r w:rsidRPr="0006347A">
        <w:t>Člankom 132. st. 1. S</w:t>
      </w:r>
      <w:r w:rsidR="00777515" w:rsidRPr="0006347A">
        <w:t xml:space="preserve">tečajnog zakona </w:t>
      </w:r>
      <w:r w:rsidR="00EE5D31" w:rsidRPr="0006347A">
        <w:t xml:space="preserve">(Narodne novine broj 71/2015 i 104/2017) </w:t>
      </w:r>
      <w:r w:rsidRPr="0006347A">
        <w:t xml:space="preserve">propisano </w:t>
      </w:r>
      <w:r w:rsidR="00735214" w:rsidRPr="0006347A">
        <w:t xml:space="preserve">je, </w:t>
      </w:r>
      <w:r w:rsidRPr="0006347A">
        <w:t xml:space="preserve">da </w:t>
      </w:r>
      <w:r w:rsidR="003C0BEC" w:rsidRPr="0006347A">
        <w:t xml:space="preserve">ako prije otvaranja stečajnog postupka sud utvrdi da imovina dužnika koja bi ušla u stečajnu masu nije dovoljna ni za namirenje troškova tog postupka </w:t>
      </w:r>
      <w:r w:rsidR="00777515" w:rsidRPr="0006347A">
        <w:t>ili j</w:t>
      </w:r>
      <w:r w:rsidR="003C0BEC" w:rsidRPr="0006347A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06347A">
        <w:t>i otvorenoga stečajnog postupka.</w:t>
      </w:r>
      <w:r w:rsidR="00CA7CC2" w:rsidRPr="0006347A">
        <w:t xml:space="preserve"> Nadalje, člankom 132. st. 2. Stečajnog zakona propisano je da ako osobe iz stavka 1. istog članka citiranog Zakona ne predujme zatraženi iznos, sud će donijeti rješenje o otvaranju i zaključenju stečajnog postupka. </w:t>
      </w:r>
    </w:p>
    <w:p w:rsidRDefault="00530E61" w:rsidP="007036B2" w:rsidR="00530E61">
      <w:pPr>
        <w:ind w:firstLine="708"/>
        <w:jc w:val="both"/>
      </w:pPr>
    </w:p>
    <w:p w:rsidRDefault="007036B2" w:rsidP="007036B2" w:rsidR="007036B2">
      <w:pPr>
        <w:ind w:firstLine="708"/>
        <w:jc w:val="both"/>
      </w:pPr>
      <w:r w:rsidRPr="004A1B2B">
        <w:t xml:space="preserve">U konkretnom slučaju iz izvješća privremenog stečajnog upravitelja proizlazi da je dužnik </w:t>
      </w:r>
      <w:r>
        <w:t xml:space="preserve">nesposoban za plaćanje, da </w:t>
      </w:r>
      <w:r w:rsidRPr="004A1B2B">
        <w:t xml:space="preserve">nema izgleda za nastavak poslovanja, kao i da ne postoji dostatna imovina za namirenje </w:t>
      </w:r>
      <w:r>
        <w:t xml:space="preserve">troškova </w:t>
      </w:r>
      <w:r w:rsidRPr="004A1B2B">
        <w:t>stečajnog postupka</w:t>
      </w:r>
      <w:r w:rsidR="00F40406">
        <w:t xml:space="preserve"> i tražbina vjerovnika</w:t>
      </w:r>
      <w:r w:rsidRPr="004A1B2B">
        <w:t xml:space="preserve">, a koje je stečajni upravitelj procijenio na iznos od </w:t>
      </w:r>
      <w:r>
        <w:t xml:space="preserve">17.950,00 </w:t>
      </w:r>
      <w:r w:rsidRPr="004A1B2B">
        <w:t>kn.</w:t>
      </w:r>
    </w:p>
    <w:p w:rsidRDefault="00530E61" w:rsidP="007036B2" w:rsidR="00530E61">
      <w:pPr>
        <w:ind w:firstLine="708"/>
        <w:jc w:val="both"/>
        <w:rPr>
          <w:rFonts w:cstheme="majorBidi" w:hAnsiTheme="majorBidi" w:asciiTheme="majorBidi"/>
        </w:rPr>
      </w:pPr>
    </w:p>
    <w:p w:rsidRDefault="00885C09" w:rsidP="007036B2" w:rsidR="00885C09" w:rsidRPr="007036B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Međutim, u konkretnom slučaju sud je ovim rješenjem osobe koji imaju pravni interes da se otvori stečajni postupak nad uvodno označenim dužnikom pozvao solidarno na uplatu iznosa od </w:t>
      </w:r>
      <w:r w:rsidR="007036B2">
        <w:rPr>
          <w:rFonts w:cstheme="majorBidi" w:hAnsiTheme="majorBidi" w:asciiTheme="majorBidi"/>
        </w:rPr>
        <w:t xml:space="preserve">13.125,00 </w:t>
      </w:r>
      <w:r>
        <w:rPr>
          <w:rFonts w:cstheme="majorBidi" w:hAnsiTheme="majorBidi" w:asciiTheme="majorBidi"/>
        </w:rPr>
        <w:t xml:space="preserve">kn, a ne iznosa od </w:t>
      </w:r>
      <w:r w:rsidR="007036B2">
        <w:rPr>
          <w:rFonts w:cstheme="majorBidi" w:hAnsiTheme="majorBidi" w:asciiTheme="majorBidi"/>
        </w:rPr>
        <w:t xml:space="preserve">17.950,00 kn </w:t>
      </w:r>
      <w:r>
        <w:rPr>
          <w:rFonts w:cstheme="majorBidi" w:hAnsiTheme="majorBidi" w:asciiTheme="majorBidi"/>
        </w:rPr>
        <w:t xml:space="preserve">predloženog od strane privremenog stečajnog upravitelja. Navedeno iz razloga, jer je sukladno odredbi čl. 112. st. 5. Stečajnog zakona Financijska agencija na dan </w:t>
      </w:r>
      <w:r w:rsidR="007036B2">
        <w:rPr>
          <w:rFonts w:cstheme="majorBidi" w:hAnsiTheme="majorBidi" w:asciiTheme="majorBidi"/>
        </w:rPr>
        <w:t xml:space="preserve">16. ožujka 2018. </w:t>
      </w:r>
      <w:r>
        <w:rPr>
          <w:rFonts w:cstheme="majorBidi" w:hAnsiTheme="majorBidi" w:asciiTheme="majorBidi"/>
        </w:rPr>
        <w:t xml:space="preserve">na ime predujma za namirenje troškova stečajnog postupka zaplijenila novčana sredstva u iznosu od </w:t>
      </w:r>
      <w:r w:rsidR="007036B2">
        <w:rPr>
          <w:rFonts w:cstheme="majorBidi" w:hAnsiTheme="majorBidi" w:asciiTheme="majorBidi"/>
        </w:rPr>
        <w:t>4.825,00</w:t>
      </w:r>
      <w:r>
        <w:rPr>
          <w:rFonts w:cstheme="majorBidi" w:hAnsiTheme="majorBidi" w:asciiTheme="majorBidi"/>
        </w:rPr>
        <w:t xml:space="preserve"> kn.</w:t>
      </w:r>
    </w:p>
    <w:p w:rsidRDefault="000966E6" w:rsidP="000966E6" w:rsidR="000966E6" w:rsidRPr="0006347A">
      <w:pPr>
        <w:ind w:firstLine="708"/>
        <w:jc w:val="both"/>
      </w:pPr>
      <w:r w:rsidRPr="0006347A">
        <w:lastRenderedPageBreak/>
        <w:t>Uzimajući u obzir naprijed navedeno to je u smislu čl. 132. st. 1. Stečajnog zakona odlučeno kao u izreci ovog rješenja.</w:t>
      </w:r>
    </w:p>
    <w:p w:rsidRDefault="0032111A" w:rsidP="000966E6" w:rsidR="0032111A" w:rsidRPr="0006347A">
      <w:pPr>
        <w:jc w:val="both"/>
      </w:pPr>
    </w:p>
    <w:p w:rsidRDefault="008F3AD6" w:rsidP="005D10C6" w:rsidR="008F03DE" w:rsidRPr="0006347A">
      <w:pPr>
        <w:jc w:val="center"/>
      </w:pPr>
      <w:r w:rsidRPr="0006347A">
        <w:t>U Zadru</w:t>
      </w:r>
      <w:r w:rsidR="00546154" w:rsidRPr="0006347A">
        <w:t xml:space="preserve"> </w:t>
      </w:r>
      <w:r w:rsidR="008A2E06">
        <w:t>29</w:t>
      </w:r>
      <w:r w:rsidR="00524F42" w:rsidRPr="0006347A">
        <w:t xml:space="preserve">. </w:t>
      </w:r>
      <w:r w:rsidR="00A25A14">
        <w:t xml:space="preserve">ožujka 2019. </w:t>
      </w:r>
      <w:r w:rsidR="00B25AD6" w:rsidRPr="0006347A">
        <w:t xml:space="preserve"> </w:t>
      </w:r>
      <w:r w:rsidR="004E7E9B" w:rsidRPr="0006347A">
        <w:t xml:space="preserve"> </w:t>
      </w:r>
    </w:p>
    <w:p w:rsidRDefault="00FE1847" w:rsidP="0055636D" w:rsidR="00FE1847" w:rsidRPr="0006347A">
      <w:pPr>
        <w:jc w:val="both"/>
      </w:pPr>
    </w:p>
    <w:p w:rsidRDefault="00A50871" w:rsidP="00A50871" w:rsidR="00A50871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A50871" w:rsidP="00A50871" w:rsidR="00A5087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B67F0A" w:rsidP="00C63971" w:rsidR="00B67F0A" w:rsidRPr="0006347A"/>
    <w:p w:rsidRDefault="00530E61" w:rsidP="0065585F" w:rsidR="00530E61">
      <w:pPr>
        <w:jc w:val="both"/>
      </w:pPr>
    </w:p>
    <w:p w:rsidRDefault="00530E61" w:rsidP="0065585F" w:rsidR="00530E61">
      <w:pPr>
        <w:jc w:val="both"/>
      </w:pPr>
    </w:p>
    <w:p w:rsidRDefault="006439D9" w:rsidP="0065585F" w:rsidR="00C63971" w:rsidRPr="0006347A">
      <w:pPr>
        <w:jc w:val="both"/>
      </w:pPr>
      <w:r w:rsidRPr="0006347A">
        <w:t xml:space="preserve">POUKA O PRAVNOM LIJEKU: </w:t>
      </w:r>
    </w:p>
    <w:p w:rsidRDefault="00C63971" w:rsidP="0065585F" w:rsidR="00C63971" w:rsidRPr="0006347A">
      <w:pPr>
        <w:jc w:val="both"/>
      </w:pPr>
      <w:r w:rsidRPr="0006347A">
        <w:t>Protiv ovog rješenja dopuštena je žalba</w:t>
      </w:r>
      <w:r w:rsidR="00B25AD6" w:rsidRPr="0006347A">
        <w:t xml:space="preserve"> koja se </w:t>
      </w:r>
      <w:r w:rsidRPr="0006347A">
        <w:t xml:space="preserve">podnosi Visokom trgovačkom sudu Republike Hrvatske putem ovog suda, u roku od 8 (osam) dana od isteka osmog dana od objave ovog rješenja na </w:t>
      </w:r>
      <w:r w:rsidR="00B25AD6" w:rsidRPr="0006347A">
        <w:t>mrežnoj stranici e-O</w:t>
      </w:r>
      <w:r w:rsidRPr="0006347A">
        <w:t>glasn</w:t>
      </w:r>
      <w:r w:rsidR="00B25AD6" w:rsidRPr="0006347A">
        <w:t xml:space="preserve">a ploča sudova </w:t>
      </w:r>
      <w:r w:rsidRPr="0006347A">
        <w:t xml:space="preserve">u 2 (dva) istovjetna primjeraka. </w:t>
      </w:r>
    </w:p>
    <w:p w:rsidRDefault="00C63971" w:rsidP="00C63971" w:rsidR="00C63971" w:rsidRPr="0006347A"/>
    <w:p w:rsidRDefault="00FE1847" w:rsidP="00C63971" w:rsidR="00FE1847" w:rsidRPr="0006347A"/>
    <w:p w:rsidRDefault="00C63971" w:rsidP="00C63971" w:rsidR="00C63971" w:rsidRPr="0006347A">
      <w:r w:rsidRPr="0006347A">
        <w:t xml:space="preserve">Dostaviti: </w:t>
      </w:r>
    </w:p>
    <w:p w:rsidRDefault="00E56FD0" w:rsidP="005D10C6" w:rsidR="00C63971" w:rsidRPr="0006347A">
      <w:r>
        <w:t>- privremeno</w:t>
      </w:r>
      <w:r w:rsidR="008A2E06">
        <w:t>m</w:t>
      </w:r>
      <w:r>
        <w:t xml:space="preserve"> stečajno</w:t>
      </w:r>
      <w:r w:rsidR="008A2E06">
        <w:t>m</w:t>
      </w:r>
      <w:r w:rsidR="00C63971" w:rsidRPr="0006347A">
        <w:t xml:space="preserve"> upra</w:t>
      </w:r>
      <w:r w:rsidR="008A2E06">
        <w:t>vitelju</w:t>
      </w:r>
      <w:r w:rsidR="00AC71C7" w:rsidRPr="0006347A">
        <w:t xml:space="preserve"> </w:t>
      </w:r>
      <w:r w:rsidR="00A25A14">
        <w:t xml:space="preserve">Josip Jadran Sekso iz </w:t>
      </w:r>
      <w:r w:rsidR="008A2E06">
        <w:t>Šibenik</w:t>
      </w:r>
      <w:r w:rsidR="00A25A14">
        <w:t>a</w:t>
      </w:r>
      <w:r w:rsidR="008A2E06">
        <w:t xml:space="preserve">, </w:t>
      </w:r>
      <w:r w:rsidR="00A25A14">
        <w:t>putem e-mail</w:t>
      </w:r>
      <w:r w:rsidR="00CA7CC2" w:rsidRPr="0006347A">
        <w:t xml:space="preserve"> </w:t>
      </w:r>
    </w:p>
    <w:p w:rsidRDefault="00B25AD6" w:rsidP="00C63971" w:rsidR="00C63971" w:rsidRPr="0006347A">
      <w:r w:rsidRPr="0006347A">
        <w:t>- e-O</w:t>
      </w:r>
      <w:r w:rsidR="00C63971" w:rsidRPr="0006347A">
        <w:t>glasna ploča</w:t>
      </w:r>
      <w:r w:rsidRPr="0006347A">
        <w:t xml:space="preserve"> sudova</w:t>
      </w:r>
    </w:p>
    <w:p w:rsidRDefault="00C63971" w:rsidP="00C63971" w:rsidR="00C63971" w:rsidRPr="0006347A">
      <w:r w:rsidRPr="0006347A">
        <w:t>- računovodstvo suda</w:t>
      </w:r>
    </w:p>
    <w:p w:rsidRDefault="00C63971" w:rsidP="00B105A9" w:rsidR="00842CEB" w:rsidRPr="0006347A">
      <w:r w:rsidRPr="0006347A">
        <w:t>- u spis</w:t>
      </w:r>
    </w:p>
    <w:sectPr w:rsidSect="0000251D" w:rsidR="00842CEB" w:rsidRPr="0006347A">
      <w:headerReference w:type="default" r:id="rId11"/>
      <w:headerReference w:type="first" r:id="rId12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3B" w:rsidP="009C0FF2" w:rsidR="0017713B">
      <w:r>
        <w:separator/>
      </w:r>
    </w:p>
  </w:endnote>
  <w:endnote w:id="0" w:type="continuationSeparator">
    <w:p w:rsidRDefault="0017713B" w:rsidP="009C0FF2" w:rsidR="0017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3B" w:rsidP="009C0FF2" w:rsidR="0017713B">
      <w:r>
        <w:separator/>
      </w:r>
    </w:p>
  </w:footnote>
  <w:footnote w:id="0" w:type="continuationSeparator">
    <w:p w:rsidRDefault="0017713B" w:rsidP="009C0FF2" w:rsidR="00177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272C8" w:rsidR="002272C8" w:rsidRPr="00C170F5">
        <w:pPr>
          <w:pStyle w:val="Zaglavlje"/>
          <w:jc w:val="right"/>
        </w:pPr>
        <w:r>
          <w:tab/>
        </w:r>
        <w:r>
          <w:tab/>
        </w:r>
        <w:r w:rsidR="002272C8">
          <w:t>Poslovni broj: 2 St-</w:t>
        </w:r>
        <w:r w:rsidR="00B25445">
          <w:t>239/2018-24</w:t>
        </w:r>
      </w:p>
      <w:p w:rsidRDefault="00A50871" w:rsidP="000E509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A25A14">
      <w:t>239/2018-24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6347A"/>
    <w:rsid w:val="00077BD9"/>
    <w:rsid w:val="0008053D"/>
    <w:rsid w:val="00085A0D"/>
    <w:rsid w:val="000966E6"/>
    <w:rsid w:val="000E509D"/>
    <w:rsid w:val="0013102B"/>
    <w:rsid w:val="0017713B"/>
    <w:rsid w:val="00183904"/>
    <w:rsid w:val="001840A0"/>
    <w:rsid w:val="001A363B"/>
    <w:rsid w:val="001C2F3F"/>
    <w:rsid w:val="001C347E"/>
    <w:rsid w:val="0020672D"/>
    <w:rsid w:val="002272C8"/>
    <w:rsid w:val="00243782"/>
    <w:rsid w:val="002638DB"/>
    <w:rsid w:val="00276300"/>
    <w:rsid w:val="00281BC7"/>
    <w:rsid w:val="002B0C58"/>
    <w:rsid w:val="002C16F5"/>
    <w:rsid w:val="002D40ED"/>
    <w:rsid w:val="002E0474"/>
    <w:rsid w:val="003024D4"/>
    <w:rsid w:val="0032111A"/>
    <w:rsid w:val="00323F63"/>
    <w:rsid w:val="00342210"/>
    <w:rsid w:val="00342BE6"/>
    <w:rsid w:val="003A2B27"/>
    <w:rsid w:val="003C0BEC"/>
    <w:rsid w:val="003C6DA5"/>
    <w:rsid w:val="003D6848"/>
    <w:rsid w:val="003E7B35"/>
    <w:rsid w:val="003F076D"/>
    <w:rsid w:val="004019CA"/>
    <w:rsid w:val="00420945"/>
    <w:rsid w:val="00433919"/>
    <w:rsid w:val="00435F38"/>
    <w:rsid w:val="00446F27"/>
    <w:rsid w:val="00453E80"/>
    <w:rsid w:val="004676BD"/>
    <w:rsid w:val="00474A81"/>
    <w:rsid w:val="0048206E"/>
    <w:rsid w:val="00495E07"/>
    <w:rsid w:val="004B768C"/>
    <w:rsid w:val="004C5C40"/>
    <w:rsid w:val="004E586E"/>
    <w:rsid w:val="004E7E9B"/>
    <w:rsid w:val="004F1515"/>
    <w:rsid w:val="00504B2D"/>
    <w:rsid w:val="00515656"/>
    <w:rsid w:val="00524F42"/>
    <w:rsid w:val="00530E61"/>
    <w:rsid w:val="00546154"/>
    <w:rsid w:val="005523B8"/>
    <w:rsid w:val="00553C62"/>
    <w:rsid w:val="0055636D"/>
    <w:rsid w:val="005A4D8F"/>
    <w:rsid w:val="005C4886"/>
    <w:rsid w:val="005D10C6"/>
    <w:rsid w:val="005D4DA1"/>
    <w:rsid w:val="005E069A"/>
    <w:rsid w:val="00601513"/>
    <w:rsid w:val="00605180"/>
    <w:rsid w:val="0062651C"/>
    <w:rsid w:val="006439D9"/>
    <w:rsid w:val="00651D67"/>
    <w:rsid w:val="0065585F"/>
    <w:rsid w:val="00665069"/>
    <w:rsid w:val="00667560"/>
    <w:rsid w:val="006740E8"/>
    <w:rsid w:val="0068262D"/>
    <w:rsid w:val="006A3E71"/>
    <w:rsid w:val="006A6847"/>
    <w:rsid w:val="006B4F5A"/>
    <w:rsid w:val="007002A2"/>
    <w:rsid w:val="007036B2"/>
    <w:rsid w:val="00713DC9"/>
    <w:rsid w:val="007239D9"/>
    <w:rsid w:val="00735214"/>
    <w:rsid w:val="0074396A"/>
    <w:rsid w:val="00761C14"/>
    <w:rsid w:val="00766A92"/>
    <w:rsid w:val="00777515"/>
    <w:rsid w:val="007B6657"/>
    <w:rsid w:val="007C49E9"/>
    <w:rsid w:val="007C6436"/>
    <w:rsid w:val="007C75BF"/>
    <w:rsid w:val="007C7A29"/>
    <w:rsid w:val="007F26FC"/>
    <w:rsid w:val="007F7E88"/>
    <w:rsid w:val="008412C8"/>
    <w:rsid w:val="00842CEB"/>
    <w:rsid w:val="0084348D"/>
    <w:rsid w:val="0084555A"/>
    <w:rsid w:val="00885C09"/>
    <w:rsid w:val="008A2E06"/>
    <w:rsid w:val="008F03DE"/>
    <w:rsid w:val="008F3AD6"/>
    <w:rsid w:val="008F704D"/>
    <w:rsid w:val="009068CC"/>
    <w:rsid w:val="009149BF"/>
    <w:rsid w:val="00930179"/>
    <w:rsid w:val="00937F3C"/>
    <w:rsid w:val="0094352C"/>
    <w:rsid w:val="009A7998"/>
    <w:rsid w:val="009B4456"/>
    <w:rsid w:val="009C0FF2"/>
    <w:rsid w:val="009D7950"/>
    <w:rsid w:val="009F62F2"/>
    <w:rsid w:val="00A25A14"/>
    <w:rsid w:val="00A27551"/>
    <w:rsid w:val="00A31373"/>
    <w:rsid w:val="00A3707A"/>
    <w:rsid w:val="00A50871"/>
    <w:rsid w:val="00A5292A"/>
    <w:rsid w:val="00A84D8B"/>
    <w:rsid w:val="00A859DA"/>
    <w:rsid w:val="00AC71C7"/>
    <w:rsid w:val="00AE39FE"/>
    <w:rsid w:val="00B105A9"/>
    <w:rsid w:val="00B25445"/>
    <w:rsid w:val="00B25AD6"/>
    <w:rsid w:val="00B310F0"/>
    <w:rsid w:val="00B45E09"/>
    <w:rsid w:val="00B67F0A"/>
    <w:rsid w:val="00B81F96"/>
    <w:rsid w:val="00B83103"/>
    <w:rsid w:val="00BB4F73"/>
    <w:rsid w:val="00BE2B75"/>
    <w:rsid w:val="00BE4FB8"/>
    <w:rsid w:val="00BE6E59"/>
    <w:rsid w:val="00BF6D04"/>
    <w:rsid w:val="00C170F5"/>
    <w:rsid w:val="00C30170"/>
    <w:rsid w:val="00C63971"/>
    <w:rsid w:val="00C85781"/>
    <w:rsid w:val="00C9120F"/>
    <w:rsid w:val="00CA7CC2"/>
    <w:rsid w:val="00CD15E5"/>
    <w:rsid w:val="00D43ED3"/>
    <w:rsid w:val="00D663CF"/>
    <w:rsid w:val="00D94E00"/>
    <w:rsid w:val="00DD32D1"/>
    <w:rsid w:val="00E022E9"/>
    <w:rsid w:val="00E3667A"/>
    <w:rsid w:val="00E36A3E"/>
    <w:rsid w:val="00E56FD0"/>
    <w:rsid w:val="00E97ABD"/>
    <w:rsid w:val="00EB3FAB"/>
    <w:rsid w:val="00EE2F8E"/>
    <w:rsid w:val="00EE5D31"/>
    <w:rsid w:val="00EF7C9A"/>
    <w:rsid w:val="00F16073"/>
    <w:rsid w:val="00F269BE"/>
    <w:rsid w:val="00F40406"/>
    <w:rsid w:val="00F753A9"/>
    <w:rsid w:val="00FC445C"/>
    <w:rsid w:val="00FC77F7"/>
    <w:rsid w:val="00FD59EA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A25A1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50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8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8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8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8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A25A1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50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8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8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8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8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72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St-239/2018</izvorni_sadrzaj>
    <derivirana_varijabla naziv="DomainObject.Predmet.OznakaBroj_1">St-239/2018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 KAMEN j.d.o.o.</izvorni_sadrzaj>
    <derivirana_varijabla naziv="DomainObject.Predmet.ProtustrankaFormated_1">  VIKTOR KAMEN j.d.o.o.</derivirana_varijabla>
  </DomainObject.Predmet.ProtustrankaFormated>
  <DomainObject.Predmet.ProtustrankaFormatedOIB>
    <izvorni_sadrzaj>  VIKTOR KAMEN j.d.o.o., OIB 18234921343</izvorni_sadrzaj>
    <derivirana_varijabla naziv="DomainObject.Predmet.ProtustrankaFormatedOIB_1">  VIKTOR KAMEN j.d.o.o., OIB 18234921343</derivirana_varijabla>
  </DomainObject.Predmet.ProtustrankaFormatedOIB>
  <DomainObject.Predmet.ProtustrankaFormatedWithAdress>
    <izvorni_sadrzaj> VIKTOR KAMEN j.d.o.o., Nikole Jurišića 57, 23000 Zadar</izvorni_sadrzaj>
    <derivirana_varijabla naziv="DomainObject.Predmet.ProtustrankaFormatedWithAdress_1"> VIKTOR KAMEN j.d.o.o., Nikole Jurišića 57, 23000 Zadar</derivirana_varijabla>
  </DomainObject.Predmet.ProtustrankaFormatedWithAdress>
  <DomainObject.Predmet.ProtustrankaFormatedWithAdressOIB>
    <izvorni_sadrzaj> VIKTOR KAMEN j.d.o.o., OIB 18234921343, Nikole Jurišića 57, 23000 Zadar</izvorni_sadrzaj>
    <derivirana_varijabla naziv="DomainObject.Predmet.ProtustrankaFormatedWithAdressOIB_1"> VIKTOR KAMEN j.d.o.o., OIB 18234921343, Nikole Jurišića 57, 23000 Zadar</derivirana_varijabla>
  </DomainObject.Predmet.ProtustrankaFormatedWithAdressOIB>
  <DomainObject.Predmet.ProtustrankaWithAdress>
    <izvorni_sadrzaj>VIKTOR KAMEN j.d.o.o. Nikole Jurišića 57, 23000 Zadar</izvorni_sadrzaj>
    <derivirana_varijabla naziv="DomainObject.Predmet.ProtustrankaWithAdress_1">VIKTOR KAMEN j.d.o.o. Nikole Jurišića 57, 23000 Zadar</derivirana_varijabla>
  </DomainObject.Predmet.ProtustrankaWithAdress>
  <DomainObject.Predmet.ProtustrankaWithAdressOIB>
    <izvorni_sadrzaj>VIKTOR KAMEN j.d.o.o., OIB 18234921343, Nikole Jurišića 57, 23000 Zadar</izvorni_sadrzaj>
    <derivirana_varijabla naziv="DomainObject.Predmet.ProtustrankaWithAdressOIB_1">VIKTOR KAMEN j.d.o.o., OIB 18234921343, Nikole Jurišića 57, 23000 Zadar</derivirana_varijabla>
  </DomainObject.Predmet.ProtustrankaWithAdressOIB>
  <DomainObject.Predmet.ProtustrankaNazivFormated>
    <izvorni_sadrzaj>VIKTOR KAMEN j.d.o.o.</izvorni_sadrzaj>
    <derivirana_varijabla naziv="DomainObject.Predmet.ProtustrankaNazivFormated_1">VIKTOR KAMEN j.d.o.o.</derivirana_varijabla>
  </DomainObject.Predmet.ProtustrankaNazivFormated>
  <DomainObject.Predmet.ProtustrankaNazivFormatedOIB>
    <izvorni_sadrzaj>VIKTOR KAMEN j.d.o.o., OIB 18234921343</izvorni_sadrzaj>
    <derivirana_varijabla naziv="DomainObject.Predmet.ProtustrankaNazivFormatedOIB_1">VIKTOR KAMEN j.d.o.o., OIB 18234921343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VIKTOR KAMEN j.d.o.o.</item>
    </izvorni_sadrzaj>
    <derivirana_varijabla naziv="DomainObject.Predmet.ProtuStrankaListFormated_1">
      <item>VIKTOR KAMEN j.d.o.o.</item>
    </derivirana_varijabla>
  </DomainObject.Predmet.ProtuStrankaListFormated>
  <DomainObject.Predmet.ProtuStrankaListFormatedOIB>
    <izvorni_sadrzaj>
      <item>VIKTOR KAMEN j.d.o.o., OIB 18234921343</item>
    </izvorni_sadrzaj>
    <derivirana_varijabla naziv="DomainObject.Predmet.ProtuStrankaListFormatedOIB_1">
      <item>VIKTOR KAMEN j.d.o.o., OIB 18234921343</item>
    </derivirana_varijabla>
  </DomainObject.Predmet.ProtuStrankaListFormatedOIB>
  <DomainObject.Predmet.ProtuStrankaListFormatedWithAdress>
    <izvorni_sadrzaj>
      <item>VIKTOR KAMEN j.d.o.o., Nikole Jurišića 57, 23000 Zadar</item>
    </izvorni_sadrzaj>
    <derivirana_varijabla naziv="DomainObject.Predmet.ProtuStrankaListFormatedWithAdress_1">
      <item>VIKTOR KAMEN j.d.o.o., Nikole Jurišića 57, 23000 Zadar</item>
    </derivirana_varijabla>
  </DomainObject.Predmet.ProtuStrankaListFormatedWithAdress>
  <DomainObject.Predmet.ProtuStrankaListFormatedWithAdressOIB>
    <izvorni_sadrzaj>
      <item>VIKTOR KAMEN j.d.o.o., OIB 18234921343, Nikole Jurišića 57, 23000 Zadar</item>
    </izvorni_sadrzaj>
    <derivirana_varijabla naziv="DomainObject.Predmet.ProtuStrankaListFormatedWithAdressOIB_1">
      <item>VIKTOR KAMEN j.d.o.o., OIB 18234921343, Nikole Jurišića 57, 23000 Zadar</item>
    </derivirana_varijabla>
  </DomainObject.Predmet.ProtuStrankaListFormatedWithAdressOIB>
  <DomainObject.Predmet.ProtuStrankaListNazivFormated>
    <izvorni_sadrzaj>
      <item>VIKTOR KAMEN j.d.o.o.</item>
    </izvorni_sadrzaj>
    <derivirana_varijabla naziv="DomainObject.Predmet.ProtuStrankaListNazivFormated_1">
      <item>VIKTOR KAMEN j.d.o.o.</item>
    </derivirana_varijabla>
  </DomainObject.Predmet.ProtuStrankaListNazivFormated>
  <DomainObject.Predmet.ProtuStrankaListNazivFormatedOIB>
    <izvorni_sadrzaj>
      <item>VIKTOR KAMEN j.d.o.o., OIB 18234921343</item>
    </izvorni_sadrzaj>
    <derivirana_varijabla naziv="DomainObject.Predmet.ProtuStrankaListNazivFormatedOIB_1">
      <item>VIKTOR KAMEN j.d.o.o., OIB 18234921343</item>
    </derivirana_varijabla>
  </DomainObject.Predmet.ProtuStrankaListNazivFormatedOIB>
  <DomainObject.Predmet.OstaliListFormated>
    <izvorni_sadrzaj>
      <item>Viktor Perfundi</item>
    </izvorni_sadrzaj>
    <derivirana_varijabla naziv="DomainObject.Predmet.OstaliListFormated_1">
      <item>Viktor Perfundi</item>
    </derivirana_varijabla>
  </DomainObject.Predmet.OstaliListFormated>
  <DomainObject.Predmet.OstaliListFormatedOIB>
    <izvorni_sadrzaj>
      <item>Viktor Perfundi, OIB 91816829515</item>
    </izvorni_sadrzaj>
    <derivirana_varijabla naziv="DomainObject.Predmet.OstaliListFormatedOIB_1">
      <item>Viktor Perfundi, OIB 91816829515</item>
    </derivirana_varijabla>
  </DomainObject.Predmet.OstaliListFormatedOIB>
  <DomainObject.Predmet.OstaliListFormatedWithAdress>
    <izvorni_sadrzaj>
      <item>Viktor Perfundi, Nikole Jurišića 57, 23000 Zadar</item>
    </izvorni_sadrzaj>
    <derivirana_varijabla naziv="DomainObject.Predmet.OstaliListFormatedWithAdress_1">
      <item>Viktor Perfundi, Nikole Jurišića 57, 23000 Zadar</item>
    </derivirana_varijabla>
  </DomainObject.Predmet.OstaliListFormatedWithAdress>
  <DomainObject.Predmet.OstaliListFormatedWithAdressOIB>
    <izvorni_sadrzaj>
      <item>Viktor Perfundi, OIB 91816829515, Nikole Jurišića 57, 23000 Zadar</item>
    </izvorni_sadrzaj>
    <derivirana_varijabla naziv="DomainObject.Predmet.OstaliListFormatedWithAdressOIB_1">
      <item>Viktor Perfundi, OIB 91816829515, Nikole Jurišića 57, 23000 Zadar</item>
    </derivirana_varijabla>
  </DomainObject.Predmet.OstaliListFormatedWithAdressOIB>
  <DomainObject.Predmet.OstaliListNazivFormated>
    <izvorni_sadrzaj>
      <item>Viktor Perfundi</item>
    </izvorni_sadrzaj>
    <derivirana_varijabla naziv="DomainObject.Predmet.OstaliListNazivFormated_1">
      <item>Viktor Perfundi</item>
    </derivirana_varijabla>
  </DomainObject.Predmet.OstaliListNazivFormated>
  <DomainObject.Predmet.OstaliListNazivFormatedOIB>
    <izvorni_sadrzaj>
      <item>Viktor Perfundi, OIB 91816829515</item>
    </izvorni_sadrzaj>
    <derivirana_varijabla naziv="DomainObject.Predmet.OstaliListNazivFormatedOIB_1">
      <item>Viktor Perfundi, OIB 91816829515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VIKTOR KAMEN j.d.o.o.</izvorni_sadrzaj>
    <derivirana_varijabla naziv="DomainObject.Predmet.ProtustrankaIDrugi_1">VIKTOR KAMEN j.d.o.o.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VIKTOR KAMEN j.d.o.o., OIB 18234921343, Nikole Jurišića 57, 23000 Zadar</izvorni_sadrzaj>
    <derivirana_varijabla naziv="DomainObject.Predmet.ProtustrankaIDrugiAdressOIB_1">VIKTOR KAMEN j.d.o.o., OIB 18234921343, Nikole Jurišića 57,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VIKTOR KAMEN j.d.o.o.</item>
      <item>Viktor Perfundi</item>
    </izvorni_sadrzaj>
    <derivirana_varijabla naziv="DomainObject.Predmet.SudioniciListNaziv_1">
      <item>FINA</item>
      <item>VIKTOR KAMEN j.d.o.o.</item>
      <item>Viktor Perfundi</item>
    </derivirana_varijabla>
  </DomainObject.Predmet.SudioniciListNaziv>
  <DomainObject.Predmet.SudioniciListAdressOIB>
    <izvorni_sadrzaj>
      <item>FINA, OIB 85821130368</item>
      <item>VIKTOR KAMEN j.d.o.o., OIB 18234921343, Nikole Jurišića 57,23000 Zadar</item>
      <item>Viktor Perfundi, OIB 91816829515, Nikole Jurišića 57,23000 Zadar</item>
    </izvorni_sadrzaj>
    <derivirana_varijabla naziv="DomainObject.Predmet.SudioniciListAdressOIB_1">
      <item>FINA, OIB 85821130368</item>
      <item>VIKTOR KAMEN j.d.o.o., OIB 18234921343, Nikole Jurišića 57,23000 Zadar</item>
      <item>Viktor Perfundi, OIB 91816829515, Nikole Jurišića 57,23000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18234921343</item>
      <item>, OIB 91816829515</item>
    </izvorni_sadrzaj>
    <derivirana_varijabla naziv="DomainObject.Predmet.SudioniciListNazivOIB_1">
      <item>, OIB 85821130368</item>
      <item>, OIB 18234921343</item>
      <item>, OIB 91816829515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St-239/2018-17</izvorni_sadrzaj>
    <derivirana_varijabla naziv="DomainObject.PredzadnjaOdlukaIzPredmeta.Oznaka_1">St-239/2018-17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F38BF-33CD-4D39-8500-675F2ED10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1091</properties:Words>
  <properties:Characters>5992</properties:Characters>
  <properties:Lines>121</properties:Lines>
  <properties:Paragraphs>30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2018-11-28T07:29:00Z</dcterms:created>
  <dc:creator>Ardena Bajlo</dc:creator>
  <cp:lastModifiedBy>Martina Kalmeta</cp:lastModifiedBy>
  <cp:lastPrinted>2019-03-29T12:04:00Z</cp:lastPrinted>
  <dcterms:modified xmlns:xsi="http://www.w3.org/2001/XMLSchema-instance" xsi:type="dcterms:W3CDTF">2019-03-29T12:04:00Z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(St-239-18 - uplata za pokriće troškova vođenja st.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