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67f7e" w14:paraId="2767f7e" w:rsidRDefault="00B32152" w:rsidP="00B32152" w:rsidR="00B32152" w:rsidRPr="001F4418">
      <w:pPr>
        <w15:collapsed w:val="false"/>
        <w:rPr>
          <w:b/>
        </w:rPr>
      </w:pPr>
      <w:bookmarkStart w:name="_GoBack" w:id="0"/>
      <w:bookmarkEnd w:id="0"/>
    </w:p>
    <w:p w:rsidRDefault="00B32152" w:rsidP="00B32152" w:rsidR="00B32152" w:rsidRPr="001F4418">
      <w:pPr>
        <w:rPr>
          <w:b/>
        </w:rPr>
      </w:pPr>
    </w:p>
    <w:p w:rsidRDefault="00B32152" w:rsidP="00B32152" w:rsidR="00B32152" w:rsidRPr="001F4418"/>
    <w:p w:rsidRDefault="00B32152" w:rsidP="00F048E6" w:rsidR="00F048E6" w:rsidRPr="00F048E6">
      <w:pPr>
        <w:rPr>
          <w:b/>
          <w:bCs/>
        </w:rPr>
      </w:pPr>
      <w:r w:rsidRPr="00F048E6">
        <w:rPr>
          <w:b/>
          <w:bCs/>
        </w:rPr>
        <w:t>REPUBLIKA HRVATSKA</w:t>
      </w:r>
    </w:p>
    <w:p w:rsidRDefault="00B32152" w:rsidP="00B32152" w:rsidR="00F048E6" w:rsidRPr="00F048E6">
      <w:pPr>
        <w:rPr>
          <w:b/>
          <w:bCs/>
        </w:rPr>
      </w:pPr>
      <w:r w:rsidRPr="00F048E6">
        <w:rPr>
          <w:b/>
          <w:bCs/>
        </w:rPr>
        <w:t>TRGOVAČKI SUD U ZADRU</w:t>
      </w:r>
    </w:p>
    <w:p w:rsidRDefault="00F048E6" w:rsidP="00B32152" w:rsidR="00B32152" w:rsidRPr="001F4418">
      <w:r>
        <w:t>Dr. Franje Tuđmana 35</w:t>
      </w:r>
      <w:r w:rsidR="00B32152" w:rsidRPr="001F4418">
        <w:t xml:space="preserve"> </w:t>
      </w:r>
      <w:r w:rsidR="00B32152" w:rsidRPr="001F4418">
        <w:tab/>
      </w:r>
      <w:r w:rsidR="00B32152" w:rsidRPr="001F4418">
        <w:tab/>
      </w:r>
      <w:r w:rsidR="00B32152" w:rsidRPr="001F4418">
        <w:tab/>
      </w:r>
      <w:r w:rsidR="00B32152" w:rsidRPr="001F4418">
        <w:tab/>
      </w:r>
      <w:r w:rsidR="00B32152" w:rsidRPr="001F4418">
        <w:tab/>
      </w:r>
    </w:p>
    <w:p w:rsidRDefault="00C03F56" w:rsidP="00B32152" w:rsidR="00C03F56"/>
    <w:p w:rsidRDefault="009E572B" w:rsidP="00B32152" w:rsidR="009E572B" w:rsidRPr="001F4418"/>
    <w:p w:rsidRDefault="001F4418" w:rsidP="00B32152" w:rsidR="00B34761" w:rsidRPr="00F048E6">
      <w:pPr>
        <w:jc w:val="center"/>
        <w:rPr>
          <w:b/>
          <w:bCs/>
        </w:rPr>
      </w:pPr>
      <w:r w:rsidRPr="00F048E6">
        <w:rPr>
          <w:b/>
          <w:bCs/>
        </w:rPr>
        <w:t xml:space="preserve">R E P U B L I KA  H R V A T S K A </w:t>
      </w:r>
    </w:p>
    <w:p w:rsidRDefault="00226A0B" w:rsidP="00B32152" w:rsidR="00226A0B" w:rsidRPr="00F048E6">
      <w:pPr>
        <w:jc w:val="center"/>
        <w:rPr>
          <w:b/>
          <w:bCs/>
        </w:rPr>
      </w:pPr>
    </w:p>
    <w:p w:rsidRDefault="00082450" w:rsidP="00B32152" w:rsidR="00B32152" w:rsidRPr="00F048E6">
      <w:pPr>
        <w:jc w:val="center"/>
        <w:rPr>
          <w:b/>
          <w:bCs/>
        </w:rPr>
      </w:pPr>
      <w:r w:rsidRPr="00F048E6">
        <w:rPr>
          <w:b/>
          <w:bCs/>
        </w:rPr>
        <w:t>R J E Š E N J E</w:t>
      </w:r>
    </w:p>
    <w:p w:rsidRDefault="00E57829" w:rsidP="001D381A" w:rsidR="00E57829" w:rsidRPr="001F4418">
      <w:pPr>
        <w:jc w:val="both"/>
      </w:pPr>
    </w:p>
    <w:p w:rsidRDefault="00B32152" w:rsidP="008114E8" w:rsidR="00214B54" w:rsidRPr="001F4418">
      <w:pPr>
        <w:ind w:firstLine="708"/>
        <w:jc w:val="both"/>
      </w:pPr>
      <w:r w:rsidRPr="001F4418">
        <w:t xml:space="preserve">Trgovački sud u Zadru, </w:t>
      </w:r>
      <w:r w:rsidR="008114E8">
        <w:t>OIB:</w:t>
      </w:r>
      <w:r w:rsidR="0082492A">
        <w:t xml:space="preserve">3967046465, </w:t>
      </w:r>
      <w:r w:rsidRPr="001F4418">
        <w:t>po su</w:t>
      </w:r>
      <w:r w:rsidR="0082492A">
        <w:t xml:space="preserve">tkinji Ani Markač, </w:t>
      </w:r>
      <w:r w:rsidR="002A31C1" w:rsidRPr="001F4418">
        <w:t>postupajući po prijedlogu</w:t>
      </w:r>
      <w:r w:rsidR="00E57829" w:rsidRPr="001F4418">
        <w:t xml:space="preserve"> za </w:t>
      </w:r>
      <w:r w:rsidR="0082492A">
        <w:t xml:space="preserve">otvaranje stečajnog postupka </w:t>
      </w:r>
      <w:r w:rsidR="00E57829" w:rsidRPr="001F4418">
        <w:t xml:space="preserve">nad </w:t>
      </w:r>
      <w:r w:rsidR="00E5083F">
        <w:t>dužnikom</w:t>
      </w:r>
      <w:r w:rsidR="008114E8">
        <w:t xml:space="preserve"> ILICA d.o.o., Smoković, Smoković 23/A, OIB:81219417424, </w:t>
      </w:r>
      <w:r w:rsidR="00C03F56">
        <w:t>dana 31. ožujka 2016.,</w:t>
      </w:r>
    </w:p>
    <w:p w:rsidRDefault="00B34761" w:rsidP="00B32152" w:rsidR="00B34761" w:rsidRPr="001F4418">
      <w:pPr>
        <w:jc w:val="center"/>
      </w:pPr>
    </w:p>
    <w:p w:rsidRDefault="00082450" w:rsidP="00B32152" w:rsidR="00B32152" w:rsidRPr="00F048E6">
      <w:pPr>
        <w:jc w:val="center"/>
        <w:rPr>
          <w:b/>
          <w:bCs/>
        </w:rPr>
      </w:pPr>
      <w:r w:rsidRPr="00F048E6">
        <w:rPr>
          <w:b/>
          <w:bCs/>
        </w:rPr>
        <w:t>r i j e š i o</w:t>
      </w:r>
      <w:r w:rsidR="001D381A" w:rsidRPr="00F048E6">
        <w:rPr>
          <w:b/>
          <w:bCs/>
        </w:rPr>
        <w:t xml:space="preserve">    j e</w:t>
      </w:r>
    </w:p>
    <w:p w:rsidRDefault="005D4F0E" w:rsidP="007F5B91" w:rsidR="005D4F0E" w:rsidRPr="001F4418">
      <w:pPr>
        <w:jc w:val="both"/>
      </w:pPr>
    </w:p>
    <w:p w:rsidRDefault="0082492A" w:rsidP="009E572B" w:rsidR="00082450">
      <w:pPr>
        <w:jc w:val="both"/>
      </w:pPr>
      <w:r>
        <w:tab/>
      </w:r>
      <w:r w:rsidR="00082450">
        <w:t xml:space="preserve">Odbacuje se prijedlog za </w:t>
      </w:r>
      <w:r>
        <w:t xml:space="preserve">otvaranje stečajnog postupka </w:t>
      </w:r>
      <w:r w:rsidR="00082450">
        <w:t>nad dužnikom</w:t>
      </w:r>
      <w:r>
        <w:t xml:space="preserve"> </w:t>
      </w:r>
      <w:r w:rsidR="008114E8">
        <w:t>ILICA d.o.o., Smoković, Smoković 23/A, OIB:81219417424</w:t>
      </w:r>
      <w:r w:rsidR="00E5083F">
        <w:t xml:space="preserve"> </w:t>
      </w:r>
      <w:r w:rsidR="009E572B">
        <w:t>Republike Hrvatske, Ministarstva financija, Područnog ureda Dalmacija, zastupanog po Županijskom državnom odvjetništvu u Zadru</w:t>
      </w:r>
      <w:r w:rsidR="009E572B" w:rsidRPr="009E572B">
        <w:t xml:space="preserve"> </w:t>
      </w:r>
      <w:r w:rsidR="009E572B">
        <w:t>od 4. veljače 2016</w:t>
      </w:r>
    </w:p>
    <w:p w:rsidRDefault="00B34761" w:rsidP="0027304E" w:rsidR="00B34761" w:rsidRPr="001F4418"/>
    <w:p w:rsidRDefault="000050AB" w:rsidP="00C03F56" w:rsidR="000050AB" w:rsidRPr="001F4418">
      <w:pPr>
        <w:jc w:val="center"/>
      </w:pPr>
      <w:r w:rsidRPr="001F4418">
        <w:t>O</w:t>
      </w:r>
      <w:r w:rsidR="00C03F56">
        <w:t>brazloženje</w:t>
      </w:r>
    </w:p>
    <w:p w:rsidRDefault="000050AB" w:rsidP="000050AB" w:rsidR="000050AB" w:rsidRPr="001F4418">
      <w:pPr>
        <w:jc w:val="center"/>
      </w:pPr>
    </w:p>
    <w:p w:rsidRDefault="000050AB" w:rsidP="008114E8" w:rsidR="008114E8">
      <w:pPr>
        <w:jc w:val="both"/>
      </w:pPr>
      <w:r w:rsidRPr="001F4418">
        <w:tab/>
      </w:r>
      <w:r w:rsidR="0027304E">
        <w:t xml:space="preserve">Dana </w:t>
      </w:r>
      <w:r w:rsidR="008114E8">
        <w:t>4. veljače 20</w:t>
      </w:r>
      <w:r w:rsidR="0082492A">
        <w:t xml:space="preserve">16. </w:t>
      </w:r>
      <w:r w:rsidR="008114E8">
        <w:t xml:space="preserve">kod ovog Suda zaprimljen je prijedlog Republike Hrvatske, Ministarstva financija, Područnog ureda Dalmacija, zastupanog po Županijskom državnom odvjetništvu u Zadru za otvaranje stečajnog postupka nad dužnikom ILICA d.o.o., Smoković, Smoković 23/A, OIB:81219417424. </w:t>
      </w:r>
    </w:p>
    <w:p w:rsidRDefault="00A96D6E" w:rsidP="00A96D6E" w:rsidR="00A96D6E">
      <w:pPr>
        <w:jc w:val="both"/>
      </w:pPr>
      <w:r>
        <w:tab/>
        <w:t xml:space="preserve">Podneskom od 11. veljače 2016. predlagatelj obavještava Sud da je dana 4. veljače 2016. predao ovom Sudu prijedlog za otvaranje stečajnog postupka nad uvodno označenim društvom međutim, vjerovnik da je </w:t>
      </w:r>
      <w:r w:rsidR="009E572B">
        <w:t>postupao</w:t>
      </w:r>
      <w:r>
        <w:t xml:space="preserve"> temeljem rješenja naslovnog suda posl. br. St-345/15-6 od 22. prosinca 2015. slijedom čega da se predmetni prijedlog odnosi na taj spis predmeta. </w:t>
      </w:r>
    </w:p>
    <w:p w:rsidRDefault="00A96D6E" w:rsidP="006A3DA9" w:rsidR="00BB0F18">
      <w:pPr>
        <w:jc w:val="both"/>
      </w:pPr>
      <w:r>
        <w:tab/>
        <w:t>Sud je po služb</w:t>
      </w:r>
      <w:r w:rsidR="00BB0F18">
        <w:t>e</w:t>
      </w:r>
      <w:r>
        <w:t xml:space="preserve">noj dužnosti pribavio spis predmeta posl. br. </w:t>
      </w:r>
      <w:r w:rsidR="00BB0F18">
        <w:t>St-345/15 te utvrdio da je Financijska agencija, RC Split, Podružnica Zadar dana 2. studenog 2015. temeljem čl. 444. st. 1. Stečajnog zakona (Narodne novine broj 71/15, nadalje SZ) ovom Sudu podnijela zahtjev za provedbu skraćenog stečajnog postupka nad dužnikom ILICA d.o.o., Smoković, Smoković 23/A, OIB:81219417424 jer da na dan 1. rujna 2015. dužnik u Očevidniku redoslijeda osnova za plaćanje ima evidentiranih neizvršenih osnove za plaćanje u neprekinutom razdoblju od 2372 dana, u ukupnom iznosu od 9.487.</w:t>
      </w:r>
      <w:r w:rsidR="006A3DA9">
        <w:t>900,71</w:t>
      </w:r>
      <w:r w:rsidR="00BB0F18">
        <w:t xml:space="preserve"> kn, te da nema zaposlenih.</w:t>
      </w:r>
    </w:p>
    <w:p w:rsidRDefault="00BB0F18" w:rsidP="00BB0F18" w:rsidR="00BB0F18">
      <w:pPr>
        <w:jc w:val="both"/>
      </w:pPr>
      <w:r>
        <w:tab/>
        <w:t xml:space="preserve">Nadalje, Sud je dana 22. prosinca 2015. pod. posl. brojem St-345/15-6 objavio oglas   </w:t>
      </w:r>
    </w:p>
    <w:p w:rsidRDefault="00BB0F18" w:rsidP="00090CAE" w:rsidR="00090CAE">
      <w:pPr>
        <w:jc w:val="both"/>
      </w:pPr>
      <w:r>
        <w:t xml:space="preserve">kojim između ostalog, a pod točkom 4. istoga </w:t>
      </w:r>
      <w:r w:rsidR="00090CAE">
        <w:t>temeljem čl. 430. i čl. 431. SZ-a p</w:t>
      </w:r>
      <w:r w:rsidR="009E572B">
        <w:t>oz</w:t>
      </w:r>
      <w:r w:rsidR="00090CAE" w:rsidRPr="00FC1537">
        <w:t>va</w:t>
      </w:r>
      <w:r w:rsidR="00090CAE">
        <w:t>o</w:t>
      </w:r>
      <w:r w:rsidR="00090CAE" w:rsidRPr="00FC1537">
        <w:t xml:space="preserve"> vjerovni</w:t>
      </w:r>
      <w:r w:rsidR="00090CAE">
        <w:t>ke</w:t>
      </w:r>
      <w:r w:rsidR="00090CAE" w:rsidRPr="00FC1537">
        <w:t xml:space="preserve"> dužnika</w:t>
      </w:r>
      <w:r w:rsidR="00090CAE">
        <w:t xml:space="preserve"> ILICA d.o.o. Smoković, Smoković </w:t>
      </w:r>
      <w:smartTag w:element="PersonName" w:uri="urn:schemas-microsoft-com:office:smarttags">
        <w:smartTagPr>
          <w:attr w:val="Visoki trgovački sud" w:name="ProductID"/>
        </w:smartTagPr>
        <w:r w:rsidR="00090CAE">
          <w:t>23 a</w:t>
        </w:r>
      </w:smartTag>
      <w:r w:rsidR="00090CAE">
        <w:t xml:space="preserve">, Smoković, OIB: 81219417424, da </w:t>
      </w:r>
      <w:r w:rsidR="00090CAE" w:rsidRPr="00FC1537">
        <w:t xml:space="preserve">najkasnije u roku </w:t>
      </w:r>
      <w:r w:rsidR="00090CAE" w:rsidRPr="009E572B">
        <w:t>od 45 (četrdesetpet)</w:t>
      </w:r>
      <w:r w:rsidR="00090CAE" w:rsidRPr="00FC1537">
        <w:t xml:space="preserve"> dana od dana objave </w:t>
      </w:r>
      <w:r w:rsidR="00090CAE">
        <w:t xml:space="preserve">oglasa na e-oglasnoj ploči suda, </w:t>
      </w:r>
      <w:r w:rsidR="00090CAE" w:rsidRPr="00FC1537">
        <w:t>predlože otvaranje stečajnog postupka nad dužnikom</w:t>
      </w:r>
      <w:r w:rsidR="00090CAE">
        <w:t xml:space="preserve"> ILICA d.o.o. Smoković. </w:t>
      </w:r>
    </w:p>
    <w:p w:rsidRDefault="00090CAE" w:rsidP="009E572B" w:rsidR="009E572B">
      <w:pPr>
        <w:jc w:val="both"/>
      </w:pPr>
      <w:r>
        <w:tab/>
        <w:t xml:space="preserve">Slijedom navedenog proizlazi da su osnovani navodi predlagatelja iz podneska istoga od 4. veljače 2016., zbog čega je njegov prijedlog valjalo odbaciti i odlučiti kao u izreci ovog rješenja, budući </w:t>
      </w:r>
      <w:r w:rsidR="009E572B">
        <w:t xml:space="preserve">da je isti postupao sukladno odredbi čl. 430. SZ te pozivu suda objavljenog u </w:t>
      </w:r>
      <w:r w:rsidR="009E572B">
        <w:lastRenderedPageBreak/>
        <w:t>oglasu od 22. prosinca 2015. posl. br. St-345/15-6 u skraćenom stečajnom postupku nad dužnikom ILICA d.o.o. Smoković, OIB: 81219417424.</w:t>
      </w:r>
    </w:p>
    <w:p w:rsidRDefault="00C03F56" w:rsidP="00D64FB6" w:rsidR="00C03F56">
      <w:pPr>
        <w:jc w:val="both"/>
      </w:pPr>
    </w:p>
    <w:p w:rsidRDefault="000050AB" w:rsidP="00E57829" w:rsidR="00240BFA" w:rsidRPr="001F4418">
      <w:pPr>
        <w:jc w:val="center"/>
      </w:pPr>
      <w:r w:rsidRPr="001F4418">
        <w:t>U Zadru,</w:t>
      </w:r>
      <w:r w:rsidR="00AD4B8C">
        <w:t xml:space="preserve"> </w:t>
      </w:r>
      <w:r w:rsidR="00C03F56">
        <w:t>3</w:t>
      </w:r>
      <w:r w:rsidR="00356FD3">
        <w:t>1</w:t>
      </w:r>
      <w:r w:rsidR="008F307C">
        <w:t>. ožujka</w:t>
      </w:r>
      <w:r w:rsidR="00E5083F">
        <w:t xml:space="preserve"> 2016.</w:t>
      </w:r>
    </w:p>
    <w:p w:rsidRDefault="00240BFA" w:rsidP="008326B6" w:rsidR="00B95CF4" w:rsidRPr="001F4418">
      <w:pPr>
        <w:ind w:left="5664"/>
        <w:jc w:val="right"/>
      </w:pPr>
      <w:r w:rsidRPr="001F4418">
        <w:t xml:space="preserve">             </w:t>
      </w:r>
    </w:p>
    <w:p w:rsidRDefault="006A3DA9" w:rsidP="006A3DA9" w:rsidR="00AD4B8C"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5B784E">
        <w:t xml:space="preserve">  </w:t>
      </w:r>
      <w:r w:rsidR="00240BFA" w:rsidRPr="001F4418">
        <w:t>S</w:t>
      </w:r>
      <w:r w:rsidR="00233642">
        <w:t>tečajn</w:t>
      </w:r>
      <w:r w:rsidR="008F307C">
        <w:t>a sutkinja</w:t>
      </w:r>
      <w:r w:rsidR="00233642">
        <w:t xml:space="preserve">       </w:t>
      </w:r>
    </w:p>
    <w:p w:rsidRDefault="006A3DA9" w:rsidP="006A3DA9" w:rsidR="00A52522" w:rsidRPr="001F4418">
      <w:r>
        <w:t>Merlina Klišmanić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C03F56">
        <w:t>Ana Markač</w:t>
      </w:r>
      <w:r>
        <w:t>, v.r.</w:t>
      </w:r>
    </w:p>
    <w:p w:rsidRDefault="00A52522" w:rsidP="00A52522" w:rsidR="00A52522">
      <w:pPr>
        <w:ind w:firstLine="708" w:left="5664"/>
        <w:jc w:val="right"/>
      </w:pPr>
    </w:p>
    <w:p w:rsidRDefault="008E678F" w:rsidP="00A52522" w:rsidR="008E678F">
      <w:pPr>
        <w:ind w:firstLine="708" w:left="5664"/>
        <w:jc w:val="right"/>
      </w:pPr>
    </w:p>
    <w:p w:rsidRDefault="00226A0B" w:rsidP="000050AB" w:rsidR="00226A0B"/>
    <w:p w:rsidRDefault="009E572B" w:rsidP="000050AB" w:rsidR="009E572B" w:rsidRPr="001F4418"/>
    <w:p w:rsidRDefault="000050AB" w:rsidP="000050AB" w:rsidR="000050AB" w:rsidRPr="001F4418">
      <w:r w:rsidRPr="001F4418">
        <w:t xml:space="preserve">POUKA O PRAVNOM LIJEKU: </w:t>
      </w:r>
    </w:p>
    <w:p w:rsidRDefault="00671657" w:rsidP="009E572B" w:rsidR="00671657" w:rsidRPr="00976A50">
      <w:pPr>
        <w:jc w:val="both"/>
      </w:pPr>
      <w:r w:rsidRPr="00976A50">
        <w:t xml:space="preserve">Protiv ovog rješenja </w:t>
      </w:r>
      <w:r w:rsidR="009E572B">
        <w:t xml:space="preserve">dopuštena je žalba u roku od </w:t>
      </w:r>
      <w:r w:rsidRPr="00976A50">
        <w:t xml:space="preserve">8 </w:t>
      </w:r>
      <w:r w:rsidR="00C03F56">
        <w:t xml:space="preserve">(osam) </w:t>
      </w:r>
      <w:r w:rsidRPr="00976A50">
        <w:t>dana računajući od dana dostave</w:t>
      </w:r>
      <w:r w:rsidR="009E572B">
        <w:t xml:space="preserve">. Ista </w:t>
      </w:r>
      <w:r w:rsidRPr="00976A50">
        <w:t xml:space="preserve">se podnosi ovom sudu u </w:t>
      </w:r>
      <w:r w:rsidR="00C03F56">
        <w:t>2 (</w:t>
      </w:r>
      <w:r w:rsidRPr="00976A50">
        <w:t>dva</w:t>
      </w:r>
      <w:r w:rsidR="00C03F56">
        <w:t>)</w:t>
      </w:r>
      <w:r w:rsidRPr="00976A50">
        <w:t xml:space="preserve"> primjerka</w:t>
      </w:r>
      <w:r w:rsidR="00C03F56">
        <w:t xml:space="preserve">, </w:t>
      </w:r>
      <w:r w:rsidR="009E572B">
        <w:t xml:space="preserve">a o </w:t>
      </w:r>
      <w:r w:rsidR="00C03F56">
        <w:t>žalbi odlučuje Visoki trgovački sud Republike Hrvatske</w:t>
      </w:r>
      <w:r w:rsidR="00A66042">
        <w:t>.</w:t>
      </w:r>
      <w:r w:rsidRPr="00976A50">
        <w:t xml:space="preserve"> </w:t>
      </w:r>
    </w:p>
    <w:p w:rsidRDefault="00671657" w:rsidP="00671657" w:rsidR="00671657"/>
    <w:p w:rsidRDefault="00671657" w:rsidP="00671657" w:rsidR="00671657" w:rsidRPr="00976A50"/>
    <w:p w:rsidRDefault="00671657" w:rsidP="00671657" w:rsidR="00671657" w:rsidRPr="00976A50">
      <w:r w:rsidRPr="00976A50">
        <w:t xml:space="preserve">Dostaviti: </w:t>
      </w:r>
    </w:p>
    <w:p w:rsidRDefault="00671657" w:rsidP="00671657" w:rsidR="00C03F56">
      <w:pPr>
        <w:numPr>
          <w:ilvl w:val="0"/>
          <w:numId w:val="3"/>
        </w:numPr>
      </w:pPr>
      <w:r>
        <w:t>podnositelju prijedloga</w:t>
      </w:r>
      <w:r w:rsidR="006B78E4">
        <w:t xml:space="preserve"> </w:t>
      </w:r>
    </w:p>
    <w:p w:rsidRDefault="00671657" w:rsidP="00671657" w:rsidR="00671657" w:rsidRPr="00976A50">
      <w:pPr>
        <w:numPr>
          <w:ilvl w:val="0"/>
          <w:numId w:val="3"/>
        </w:numPr>
      </w:pPr>
      <w:r>
        <w:t>e-</w:t>
      </w:r>
      <w:r w:rsidRPr="00976A50">
        <w:t>oglasna ploča</w:t>
      </w:r>
    </w:p>
    <w:p w:rsidRDefault="00671657" w:rsidP="00671657" w:rsidR="00671657" w:rsidRPr="00976A50">
      <w:pPr>
        <w:numPr>
          <w:ilvl w:val="0"/>
          <w:numId w:val="3"/>
        </w:numPr>
      </w:pPr>
      <w:r w:rsidRPr="00976A50">
        <w:t>u spis.</w:t>
      </w:r>
    </w:p>
    <w:p w:rsidRDefault="00233642" w:rsidP="00233642" w:rsidR="00233642"/>
    <w:p w:rsidRDefault="00671657" w:rsidP="00233642" w:rsidR="00671657"/>
    <w:p w:rsidRDefault="00024CA6" w:rsidP="00024CA6" w:rsidR="00024CA6" w:rsidRPr="001F4418"/>
    <w:p w:rsidRDefault="00024CA6" w:rsidP="00024CA6" w:rsidR="00024CA6" w:rsidRPr="001F4418"/>
    <w:p w:rsidRDefault="00024CA6" w:rsidP="00024CA6" w:rsidR="00024CA6" w:rsidRPr="001F4418"/>
    <w:p w:rsidRDefault="00233642" w:rsidP="00233642" w:rsidR="00233642" w:rsidRPr="001F4418"/>
    <w:p w:rsidRDefault="00233642" w:rsidP="00233642" w:rsidR="00233642" w:rsidRPr="001F4418"/>
    <w:p w:rsidRDefault="000C0113" w:rsidP="000050AB" w:rsidR="000C0113" w:rsidRPr="001F4418"/>
    <w:sectPr w:rsidSect="00C03F56" w:rsidR="000C0113" w:rsidRPr="001F4418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BB2" w:rsidP="00067DA8" w:rsidR="00DF6BB2">
      <w:r>
        <w:separator/>
      </w:r>
    </w:p>
  </w:endnote>
  <w:endnote w:id="0" w:type="continuationSeparator">
    <w:p w:rsidRDefault="00DF6BB2" w:rsidP="00067DA8" w:rsidR="00DF6B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BB2" w:rsidP="00067DA8" w:rsidR="00DF6BB2">
      <w:r>
        <w:separator/>
      </w:r>
    </w:p>
  </w:footnote>
  <w:footnote w:id="0" w:type="continuationSeparator">
    <w:p w:rsidRDefault="00DF6BB2" w:rsidP="00067DA8" w:rsidR="00DF6B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6BB2" w:rsidP="00F048E6" w:rsidR="00F048E6">
    <w:pPr>
      <w:pStyle w:val="Zaglavlje"/>
      <w:jc w:val="right"/>
    </w:pPr>
    <w:r>
      <w:t xml:space="preserve">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2C5806">
      <w:rPr>
        <w:noProof/>
      </w:rPr>
      <w:t>2</w:t>
    </w:r>
    <w:r>
      <w:fldChar w:fldCharType="end"/>
    </w:r>
    <w:r>
      <w:t xml:space="preserve">                </w:t>
    </w:r>
    <w:r w:rsidR="00F048E6">
      <w:t xml:space="preserve">            </w:t>
    </w:r>
    <w:r w:rsidR="009E572B">
      <w:t xml:space="preserve">       Posl. broj: 2 St-171/16-6</w:t>
    </w:r>
  </w:p>
  <w:p w:rsidRDefault="00DF6BB2" w:rsidP="00F048E6" w:rsidR="00DF6BB2">
    <w:pPr>
      <w:pStyle w:val="Zaglavlje"/>
    </w:pPr>
  </w:p>
  <w:p w:rsidRDefault="00DF6BB2" w:rsidP="005F089D" w:rsidR="00DF6BB2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48E6" w:rsidP="00F048E6" w:rsidR="00F048E6">
    <w:pPr>
      <w:pStyle w:val="Zaglavlje"/>
      <w:jc w:val="right"/>
    </w:pPr>
    <w:r>
      <w:t xml:space="preserve">Posl. broj: 2 </w:t>
    </w:r>
    <w:r w:rsidR="009E572B">
      <w:t>St-171/16-6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1498E"/>
    <w:multiLevelType w:val="hybridMultilevel"/>
    <w:tmpl w:val="F7565196"/>
    <w:lvl w:tplc="13D4FA54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4C3E2A94"/>
    <w:multiLevelType w:val="hybridMultilevel"/>
    <w:tmpl w:val="15BE6186"/>
    <w:lvl w:tplc="113A2C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2152"/>
    <w:rsid w:val="0000120E"/>
    <w:rsid w:val="000050AB"/>
    <w:rsid w:val="00010537"/>
    <w:rsid w:val="00024CA6"/>
    <w:rsid w:val="000515D6"/>
    <w:rsid w:val="00061912"/>
    <w:rsid w:val="00067C34"/>
    <w:rsid w:val="00067DA8"/>
    <w:rsid w:val="00082450"/>
    <w:rsid w:val="00090CAE"/>
    <w:rsid w:val="000C0113"/>
    <w:rsid w:val="000E4AB5"/>
    <w:rsid w:val="00117B60"/>
    <w:rsid w:val="00121A01"/>
    <w:rsid w:val="00156B70"/>
    <w:rsid w:val="00163FF9"/>
    <w:rsid w:val="001B41EC"/>
    <w:rsid w:val="001B63BE"/>
    <w:rsid w:val="001D381A"/>
    <w:rsid w:val="001E06AE"/>
    <w:rsid w:val="001F4418"/>
    <w:rsid w:val="00207D1B"/>
    <w:rsid w:val="00214B54"/>
    <w:rsid w:val="00226A0B"/>
    <w:rsid w:val="00232308"/>
    <w:rsid w:val="00233642"/>
    <w:rsid w:val="00240BFA"/>
    <w:rsid w:val="00265EC2"/>
    <w:rsid w:val="0027304E"/>
    <w:rsid w:val="002A31C1"/>
    <w:rsid w:val="002B5B79"/>
    <w:rsid w:val="002C5806"/>
    <w:rsid w:val="002D04E1"/>
    <w:rsid w:val="002D52AD"/>
    <w:rsid w:val="002E4A3C"/>
    <w:rsid w:val="002F6A39"/>
    <w:rsid w:val="003006E4"/>
    <w:rsid w:val="00311C8C"/>
    <w:rsid w:val="003462CC"/>
    <w:rsid w:val="00356FD3"/>
    <w:rsid w:val="00362EC2"/>
    <w:rsid w:val="00371CB1"/>
    <w:rsid w:val="003F7656"/>
    <w:rsid w:val="00413D48"/>
    <w:rsid w:val="0043282B"/>
    <w:rsid w:val="00460BE5"/>
    <w:rsid w:val="0047443F"/>
    <w:rsid w:val="004B38DA"/>
    <w:rsid w:val="004B3F73"/>
    <w:rsid w:val="004D1C9C"/>
    <w:rsid w:val="004D6002"/>
    <w:rsid w:val="00503657"/>
    <w:rsid w:val="00532FF1"/>
    <w:rsid w:val="00564632"/>
    <w:rsid w:val="005B6AFC"/>
    <w:rsid w:val="005B784E"/>
    <w:rsid w:val="005D4F0E"/>
    <w:rsid w:val="005D609C"/>
    <w:rsid w:val="005E0FF5"/>
    <w:rsid w:val="005F089D"/>
    <w:rsid w:val="005F3B64"/>
    <w:rsid w:val="00604456"/>
    <w:rsid w:val="00606D24"/>
    <w:rsid w:val="00617FE8"/>
    <w:rsid w:val="00621651"/>
    <w:rsid w:val="00660E87"/>
    <w:rsid w:val="00667431"/>
    <w:rsid w:val="00671657"/>
    <w:rsid w:val="006A3DA9"/>
    <w:rsid w:val="006B78E4"/>
    <w:rsid w:val="00713C8E"/>
    <w:rsid w:val="007209EE"/>
    <w:rsid w:val="007441DC"/>
    <w:rsid w:val="00745676"/>
    <w:rsid w:val="0076688A"/>
    <w:rsid w:val="007677EE"/>
    <w:rsid w:val="007B6E08"/>
    <w:rsid w:val="007C1A8D"/>
    <w:rsid w:val="007C2FD8"/>
    <w:rsid w:val="007E7365"/>
    <w:rsid w:val="007F5B91"/>
    <w:rsid w:val="008114E8"/>
    <w:rsid w:val="0082492A"/>
    <w:rsid w:val="008326B6"/>
    <w:rsid w:val="0087622E"/>
    <w:rsid w:val="00895DF3"/>
    <w:rsid w:val="008B74A2"/>
    <w:rsid w:val="008B7CB3"/>
    <w:rsid w:val="008E678F"/>
    <w:rsid w:val="008F307C"/>
    <w:rsid w:val="0090171B"/>
    <w:rsid w:val="009176E8"/>
    <w:rsid w:val="0092677F"/>
    <w:rsid w:val="00935CDF"/>
    <w:rsid w:val="00937988"/>
    <w:rsid w:val="00950234"/>
    <w:rsid w:val="00971DE9"/>
    <w:rsid w:val="00985346"/>
    <w:rsid w:val="009974C2"/>
    <w:rsid w:val="009E2D1C"/>
    <w:rsid w:val="009E572B"/>
    <w:rsid w:val="009E7E39"/>
    <w:rsid w:val="00A42526"/>
    <w:rsid w:val="00A47162"/>
    <w:rsid w:val="00A52522"/>
    <w:rsid w:val="00A54D25"/>
    <w:rsid w:val="00A66042"/>
    <w:rsid w:val="00A771D7"/>
    <w:rsid w:val="00A96D6E"/>
    <w:rsid w:val="00AA2045"/>
    <w:rsid w:val="00AB5B26"/>
    <w:rsid w:val="00AC02B4"/>
    <w:rsid w:val="00AD4B8C"/>
    <w:rsid w:val="00B05DE7"/>
    <w:rsid w:val="00B20722"/>
    <w:rsid w:val="00B32152"/>
    <w:rsid w:val="00B34761"/>
    <w:rsid w:val="00B47723"/>
    <w:rsid w:val="00B57E8A"/>
    <w:rsid w:val="00B95CF4"/>
    <w:rsid w:val="00BB0F18"/>
    <w:rsid w:val="00BD1FB0"/>
    <w:rsid w:val="00BD5B59"/>
    <w:rsid w:val="00BE3123"/>
    <w:rsid w:val="00C004D0"/>
    <w:rsid w:val="00C03F56"/>
    <w:rsid w:val="00C301C6"/>
    <w:rsid w:val="00C517B3"/>
    <w:rsid w:val="00C51ED8"/>
    <w:rsid w:val="00D2701D"/>
    <w:rsid w:val="00D64FB6"/>
    <w:rsid w:val="00D726E2"/>
    <w:rsid w:val="00DD3B0B"/>
    <w:rsid w:val="00DF6BB2"/>
    <w:rsid w:val="00E21197"/>
    <w:rsid w:val="00E263AD"/>
    <w:rsid w:val="00E5083F"/>
    <w:rsid w:val="00E57829"/>
    <w:rsid w:val="00E646D1"/>
    <w:rsid w:val="00E73457"/>
    <w:rsid w:val="00E85C34"/>
    <w:rsid w:val="00EB3181"/>
    <w:rsid w:val="00EC7A45"/>
    <w:rsid w:val="00ED22FB"/>
    <w:rsid w:val="00F048E6"/>
    <w:rsid w:val="00F211E8"/>
    <w:rsid w:val="00F51337"/>
    <w:rsid w:val="00F60255"/>
    <w:rsid w:val="00FA48B1"/>
    <w:rsid w:val="00FE0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3215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772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67D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67DA8"/>
    <w:rPr>
      <w:sz w:val="24"/>
      <w:szCs w:val="24"/>
    </w:rPr>
  </w:style>
  <w:style w:styleId="Podnoje" w:type="paragraph">
    <w:name w:val="footer"/>
    <w:basedOn w:val="Normal"/>
    <w:link w:val="PodnojeChar"/>
    <w:rsid w:val="00067D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67DA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C58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580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580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580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580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3215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772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67D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67DA8"/>
    <w:rPr>
      <w:sz w:val="24"/>
      <w:szCs w:val="24"/>
    </w:rPr>
  </w:style>
  <w:style w:styleId="Podnoje" w:type="paragraph">
    <w:name w:val="footer"/>
    <w:basedOn w:val="Normal"/>
    <w:link w:val="PodnojeChar"/>
    <w:rsid w:val="00067D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67DA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C58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580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580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580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580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0971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</izvorni_sadrzaj>
    <derivirana_varijabla naziv="DomainObject.Predmet.Broj_1">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St-171/2016</izvorni_sadrzaj>
    <derivirana_varijabla naziv="DomainObject.Predmet.OznakaBroj_1">St-171/2016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ILICA d.o.o. za trgovinu i građevinarstvo</izvorni_sadrzaj>
    <derivirana_varijabla naziv="DomainObject.Predmet.ProtustrankaFormated_1">  ILICA d.o.o. za trgovinu i građevinarstvo</derivirana_varijabla>
  </DomainObject.Predmet.ProtustrankaFormated>
  <DomainObject.Predmet.ProtustrankaFormatedOIB>
    <izvorni_sadrzaj>  ILICA d.o.o. za trgovinu i građevinarstvo, OIB 81219417424</izvorni_sadrzaj>
    <derivirana_varijabla naziv="DomainObject.Predmet.ProtustrankaFormatedOIB_1">  ILICA d.o.o. za trgovinu i građevinarstvo, OIB 81219417424</derivirana_varijabla>
  </DomainObject.Predmet.ProtustrankaFormatedOIB>
  <DomainObject.Predmet.ProtustrankaFormatedWithAdress>
    <izvorni_sadrzaj> ILICA d.o.o. za trgovinu i građevinarstvo, Smoković 23/a, 23222 Smoković</izvorni_sadrzaj>
    <derivirana_varijabla naziv="DomainObject.Predmet.ProtustrankaFormatedWithAdress_1"> ILICA d.o.o. za trgovinu i građevinarstvo, Smoković 23/a, 23222 Smoković</derivirana_varijabla>
  </DomainObject.Predmet.ProtustrankaFormatedWithAdress>
  <DomainObject.Predmet.ProtustrankaFormatedWithAdressOIB>
    <izvorni_sadrzaj> ILICA d.o.o. za trgovinu i građevinarstvo, OIB 81219417424, Smoković 23/a, 23222 Smoković</izvorni_sadrzaj>
    <derivirana_varijabla naziv="DomainObject.Predmet.ProtustrankaFormatedWithAdressOIB_1"> ILICA d.o.o. za trgovinu i građevinarstvo, OIB 81219417424, Smoković 23/a, 23222 Smoković</derivirana_varijabla>
  </DomainObject.Predmet.ProtustrankaFormatedWithAdressOIB>
  <DomainObject.Predmet.ProtustrankaWithAdress>
    <izvorni_sadrzaj>ILICA d.o.o. za trgovinu i građevinarstvo Smoković 23/a, 23222 Smoković</izvorni_sadrzaj>
    <derivirana_varijabla naziv="DomainObject.Predmet.ProtustrankaWithAdress_1">ILICA d.o.o. za trgovinu i građevinarstvo Smoković 23/a, 23222 Smoković</derivirana_varijabla>
  </DomainObject.Predmet.ProtustrankaWithAdress>
  <DomainObject.Predmet.ProtustrankaWithAdressOIB>
    <izvorni_sadrzaj>ILICA d.o.o. za trgovinu i građevinarstvo, OIB 81219417424, Smoković 23/a, 23222 Smoković</izvorni_sadrzaj>
    <derivirana_varijabla naziv="DomainObject.Predmet.ProtustrankaWithAdressOIB_1">ILICA d.o.o. za trgovinu i građevinarstvo, OIB 81219417424, Smoković 23/a, 23222 Smoković</derivirana_varijabla>
  </DomainObject.Predmet.ProtustrankaWithAdressOIB>
  <DomainObject.Predmet.ProtustrankaNazivFormated>
    <izvorni_sadrzaj>ILICA d.o.o. za trgovinu i građevinarstvo</izvorni_sadrzaj>
    <derivirana_varijabla naziv="DomainObject.Predmet.ProtustrankaNazivFormated_1">ILICA d.o.o. za trgovinu i građevinarstvo</derivirana_varijabla>
  </DomainObject.Predmet.ProtustrankaNazivFormated>
  <DomainObject.Predmet.ProtustrankaNazivFormatedOIB>
    <izvorni_sadrzaj>ILICA d.o.o. za trgovinu i građevinarstvo, OIB 81219417424</izvorni_sadrzaj>
    <derivirana_varijabla naziv="DomainObject.Predmet.ProtustrankaNazivFormatedOIB_1">ILICA d.o.o. za trgovinu i građevinarstvo, OIB 81219417424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Područni ured Dalmacija zastupanog po punomoćniku Županijsko državno odvjetništvo u Zadru</izvorni_sadrzaj>
    <derivirana_varijabla naziv="DomainObject.Predmet.StrankaFormated_1">  Republika Hrvatska, Ministarstvo financija, Područni ured Dalmacija zastupanog po punomoćniku Županijsko državno odvjetništvo u Zadru</derivirana_varijabla>
  </DomainObject.Predmet.StrankaFormated>
  <DomainObject.Predmet.StrankaFormatedOIB>
    <izvorni_sadrzaj>  Republika Hrvatska, Ministarstvo financija, Područni ured Dalmacija, OIB 52634238587 zastupanog po punomoćniku Županijsko državno odvjetništvo u Zadru</izvorni_sadrzaj>
    <derivirana_varijabla naziv="DomainObject.Predmet.StrankaFormatedOIB_1">  Republika Hrvatska, Ministarstvo financija, Područni ured Dalmacija, OIB 52634238587 zastupanog po punomoćniku Županijsko državno odvjetništvo u Zadru</derivirana_varijabla>
  </DomainObject.Predmet.StrankaFormatedOIB>
  <DomainObject.Predmet.StrankaFormatedWithAdress>
    <izvorni_sadrzaj> Republika Hrvatska, Ministarstvo financija, Područni ured Dalmacija, Pl. Borelli 9/2, 23000 Zadar zastupanog po punomoćniku Županijsko državno odvjetništvo u Zadru</izvorni_sadrzaj>
    <derivirana_varijabla naziv="DomainObject.Predmet.StrankaFormatedWithAdress_1"> Republika Hrvatska, Ministarstvo financija, Područni ured Dalmacija, Pl. Borelli 9/2, 23000 Zadar zastupanog po punomoćniku Županijsko državno odvjetništvo u Zadru</derivirana_varijabla>
  </DomainObject.Predmet.StrankaFormatedWithAdress>
  <DomainObject.Predmet.StrankaFormatedWithAdressOIB>
    <izvorni_sadrzaj> Republika Hrvatska, Ministarstvo financija, Područni ured Dalmacija, OIB 52634238587, Pl. Borelli 9/2, 23000 Zadar zastupanog po punomoćniku Županijsko državno odvjetništvo u Zadru</izvorni_sadrzaj>
    <derivirana_varijabla naziv="DomainObject.Predmet.StrankaFormatedWithAdressOIB_1"> Republika Hrvatska, Ministarstvo financija, Područni ured Dalmacija, OIB 52634238587, Pl. Borelli 9/2, 23000 Zadar zastupanog po punomoćniku Županijsko državno odvjetništvo u Zadru</derivirana_varijabla>
  </DomainObject.Predmet.StrankaFormatedWithAdressOIB>
  <DomainObject.Predmet.StrankaWithAdress>
    <izvorni_sadrzaj>Republika Hrvatska, Ministarstvo financija, Područni ured Dalmacija Pl. Borelli 9/2,23000 Zadar</izvorni_sadrzaj>
    <derivirana_varijabla naziv="DomainObject.Predmet.StrankaWithAdress_1">Republika Hrvatska, Ministarstvo financija, Područni ured Dalmacija Pl. Borelli 9/2,23000 Zadar</derivirana_varijabla>
  </DomainObject.Predmet.StrankaWithAdress>
  <DomainObject.Predmet.StrankaWithAdressOIB>
    <izvorni_sadrzaj>Republika Hrvatska, Ministarstvo financija, Područni ured Dalmacija, OIB 52634238587, Pl. Borelli 9/2,23000 Zadar</izvorni_sadrzaj>
    <derivirana_varijabla naziv="DomainObject.Predmet.StrankaWithAdressOIB_1">Republika Hrvatska, Ministarstvo financija, Područni ured Dalmacija, OIB 52634238587, Pl. Borelli 9/2,23000 Zadar</derivirana_varijabla>
  </DomainObject.Predmet.StrankaWithAdressOIB>
  <DomainObject.Predmet.StrankaNazivFormated>
    <izvorni_sadrzaj>Republika Hrvatska, Ministarstvo financija, Područni ured Dalmacija</izvorni_sadrzaj>
    <derivirana_varijabla naziv="DomainObject.Predmet.StrankaNazivFormated_1">Republika Hrvatska, Ministarstvo financija, Područni ured Dalmacija</derivirana_varijabla>
  </DomainObject.Predmet.StrankaNazivFormated>
  <DomainObject.Predmet.StrankaNazivFormatedOIB>
    <izvorni_sadrzaj>Republika Hrvatska, Ministarstvo financija, Područni ured Dalmacija, OIB 52634238587</izvorni_sadrzaj>
    <derivirana_varijabla naziv="DomainObject.Predmet.StrankaNazivFormatedOIB_1">Republika Hrvatska, Ministarstvo financija, Područni ured Dalmacija, OIB 52634238587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432311.47</izvorni_sadrzaj>
    <derivirana_varijabla naziv="DomainObject.Predmet.TrenutnaVrijednost_1">432311.47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Republika Hrvatska, Ministarstvo financija, Područni ured Dalmacija zastupanog po punomoćniku Županijsko državno odvjetništvo u Zadru</item>
    </izvorni_sadrzaj>
    <derivirana_varijabla naziv="DomainObject.Predmet.StrankaListFormated_1">
      <item>Republika Hrvatska, Ministarstvo financija, Područni ured Dalmacija zastupanog po punomoćniku Županijsko državno odvjetništvo u Zadru</item>
    </derivirana_varijabla>
  </DomainObject.Predmet.StrankaListFormated>
  <DomainObject.Predmet.StrankaListFormatedOIB>
    <izvorni_sadrzaj>
      <item>Republika Hrvatska, Ministarstvo financija, Područni ured Dalmacija, OIB 52634238587 zastupanog po punomoćniku Županijsko državno odvjetništvo u Zadru</item>
    </izvorni_sadrzaj>
    <derivirana_varijabla naziv="DomainObject.Predmet.StrankaListFormatedOIB_1">
      <item>Republika Hrvatska, Ministarstvo financija, Područni ured Dalmacija, OIB 52634238587 zastupanog po punomoćniku Županijsko državno odvjetništvo u Zadru</item>
    </derivirana_varijabla>
  </DomainObject.Predmet.StrankaListFormatedOIB>
  <DomainObject.Predmet.StrankaListFormatedWithAdress>
    <izvorni_sadrzaj>
      <item>Republika Hrvatska, Ministarstvo financija, Područni ured Dalmacija, Pl. Borelli 9/2, 23000 Zadar zastupanog po punomoćniku Županijsko državno odvjetništvo u Zadru</item>
    </izvorni_sadrzaj>
    <derivirana_varijabla naziv="DomainObject.Predmet.StrankaListFormatedWithAdress_1">
      <item>Republika Hrvatska, Ministarstvo financija, Područni ured Dalmacija, Pl. Borelli 9/2, 23000 Zadar zastupanog po punomoćniku Županijsko državno odvjetništvo u Zadru</item>
    </derivirana_varijabla>
  </DomainObject.Predmet.StrankaListFormatedWithAdress>
  <DomainObject.Predmet.StrankaListFormatedWithAdressOIB>
    <izvorni_sadrzaj>
      <item>Republika Hrvatska, Ministarstvo financija, Područni ured Dalmacija, OIB 52634238587, Pl. Borelli 9/2, 23000 Zadar zastupanog po punomoćniku Županijsko državno odvjetništvo u Zadru</item>
    </izvorni_sadrzaj>
    <derivirana_varijabla naziv="DomainObject.Predmet.StrankaListFormatedWithAdressOIB_1">
      <item>Republika Hrvatska, Ministarstvo financija, Područni ured Dalmacija, OIB 52634238587, Pl. Borelli 9/2, 23000 Zadar zastupanog po punomoćniku Županijsko državno odvjetništvo u Zadru</item>
    </derivirana_varijabla>
  </DomainObject.Predmet.StrankaListFormatedWithAdressOIB>
  <DomainObject.Predmet.StrankaListNazivFormated>
    <izvorni_sadrzaj>
      <item>Republika Hrvatska, Ministarstvo financija, Područni ured Dalmacija</item>
    </izvorni_sadrzaj>
    <derivirana_varijabla naziv="DomainObject.Predmet.StrankaListNazivFormated_1">
      <item>Republika Hrvatska, Ministarstvo financija, Područni ured Dalmacija</item>
    </derivirana_varijabla>
  </DomainObject.Predmet.StrankaListNazivFormated>
  <DomainObject.Predmet.StrankaListNazivFormatedOIB>
    <izvorni_sadrzaj>
      <item>Republika Hrvatska, Ministarstvo financija, Područni ured Dalmacija, OIB 52634238587</item>
    </izvorni_sadrzaj>
    <derivirana_varijabla naziv="DomainObject.Predmet.StrankaListNazivFormatedOIB_1">
      <item>Republika Hrvatska, Ministarstvo financija, Područni ured Dalmacija, OIB 52634238587</item>
    </derivirana_varijabla>
  </DomainObject.Predmet.StrankaListNazivFormatedOIB>
  <DomainObject.Predmet.ProtuStrankaListFormated>
    <izvorni_sadrzaj>
      <item>ILICA d.o.o. za trgovinu i građevinarstvo</item>
    </izvorni_sadrzaj>
    <derivirana_varijabla naziv="DomainObject.Predmet.ProtuStrankaListFormated_1">
      <item>ILICA d.o.o. za trgovinu i građevinarstvo</item>
    </derivirana_varijabla>
  </DomainObject.Predmet.ProtuStrankaListFormated>
  <DomainObject.Predmet.ProtuStrankaListFormatedOIB>
    <izvorni_sadrzaj>
      <item>ILICA d.o.o. za trgovinu i građevinarstvo, OIB 81219417424</item>
    </izvorni_sadrzaj>
    <derivirana_varijabla naziv="DomainObject.Predmet.ProtuStrankaListFormatedOIB_1">
      <item>ILICA d.o.o. za trgovinu i građevinarstvo, OIB 81219417424</item>
    </derivirana_varijabla>
  </DomainObject.Predmet.ProtuStrankaListFormatedOIB>
  <DomainObject.Predmet.ProtuStrankaListFormatedWithAdress>
    <izvorni_sadrzaj>
      <item>ILICA d.o.o. za trgovinu i građevinarstvo, Smoković 23/a, 23222 Smoković</item>
    </izvorni_sadrzaj>
    <derivirana_varijabla naziv="DomainObject.Predmet.ProtuStrankaListFormatedWithAdress_1">
      <item>ILICA d.o.o. za trgovinu i građevinarstvo, Smoković 23/a, 23222 Smoković</item>
    </derivirana_varijabla>
  </DomainObject.Predmet.ProtuStrankaListFormatedWithAdress>
  <DomainObject.Predmet.ProtuStrankaListFormatedWithAdressOIB>
    <izvorni_sadrzaj>
      <item>ILICA d.o.o. za trgovinu i građevinarstvo, OIB 81219417424, Smoković 23/a, 23222 Smoković</item>
    </izvorni_sadrzaj>
    <derivirana_varijabla naziv="DomainObject.Predmet.ProtuStrankaListFormatedWithAdressOIB_1">
      <item>ILICA d.o.o. za trgovinu i građevinarstvo, OIB 81219417424, Smoković 23/a, 23222 Smoković</item>
    </derivirana_varijabla>
  </DomainObject.Predmet.ProtuStrankaListFormatedWithAdressOIB>
  <DomainObject.Predmet.ProtuStrankaListNazivFormated>
    <izvorni_sadrzaj>
      <item>ILICA d.o.o. za trgovinu i građevinarstvo</item>
    </izvorni_sadrzaj>
    <derivirana_varijabla naziv="DomainObject.Predmet.ProtuStrankaListNazivFormated_1">
      <item>ILICA d.o.o. za trgovinu i građevinarstvo</item>
    </derivirana_varijabla>
  </DomainObject.Predmet.ProtuStrankaListNazivFormated>
  <DomainObject.Predmet.ProtuStrankaListNazivFormatedOIB>
    <izvorni_sadrzaj>
      <item>ILICA d.o.o. za trgovinu i građevinarstvo, OIB 81219417424</item>
    </izvorni_sadrzaj>
    <derivirana_varijabla naziv="DomainObject.Predmet.ProtuStrankaListNazivFormatedOIB_1">
      <item>ILICA d.o.o. za trgovinu i građevinarstvo, OIB 81219417424</item>
    </derivirana_varijabla>
  </DomainObject.Predmet.ProtuStrankaListNazivFormatedOIB>
  <DomainObject.Predmet.OstaliListFormated>
    <izvorni_sadrzaj>
      <item>Županijsko državno odvjetništvo u Zadru punomoćnik sudionika u postupku Republika Hrvatska, Ministarstvo financija, Područni ured Dalmacija</item>
    </izvorni_sadrzaj>
    <derivirana_varijabla naziv="DomainObject.Predmet.OstaliListFormated_1">
      <item>Županijsko državno odvjetništvo u Zadru punomoćnik sudionika u postupku Republika Hrvatska, Ministarstvo financija, Područni ured Dalmacija</item>
    </derivirana_varijabla>
  </DomainObject.Predmet.OstaliListFormated>
  <DomainObject.Predmet.OstaliListFormatedOIB>
    <izvorni_sadrzaj>
      <item>Županijsko državno odvjetništvo u Zadru punomoćnik sudionika u postupku Republika Hrvatska, Ministarstvo financija, Područni ured Dalmacija</item>
    </izvorni_sadrzaj>
    <derivirana_varijabla naziv="DomainObject.Predmet.OstaliListFormatedOIB_1">
      <item>Županijsko državno odvjetništvo u Zadru punomoćnik sudionika u postupku Republika Hrvatska, Ministarstvo financija, Područni ured Dalmacija</item>
    </derivirana_varijabla>
  </DomainObject.Predmet.OstaliListFormatedOIB>
  <DomainObject.Predmet.OstaliListFormatedWithAdress>
    <izvorni_sadrzaj>
      <item>Županijsko državno odvjetništvo u Zadru punomoćnik sudionika u postupku Republika Hrvatska, Ministarstvo financija, Područni ured Dalmacija</item>
    </izvorni_sadrzaj>
    <derivirana_varijabla naziv="DomainObject.Predmet.OstaliListFormatedWithAdress_1">
      <item>Županijsko državno odvjetništvo u Zadru punomoćnik sudionika u postupku Republika Hrvatska, Ministarstvo financija, Područni ured Dalmacija</item>
    </derivirana_varijabla>
  </DomainObject.Predmet.OstaliListFormatedWithAdress>
  <DomainObject.Predmet.OstaliListFormatedWithAdressOIB>
    <izvorni_sadrzaj>
      <item>Županijsko državno odvjetništvo u Zadru punomoćnik sudionika u postupku Republika Hrvatska, Ministarstvo financija, Područni ured Dalmacija</item>
    </izvorni_sadrzaj>
    <derivirana_varijabla naziv="DomainObject.Predmet.OstaliListFormatedWithAdressOIB_1">
      <item>Županijsko državno odvjetništvo u Zadru punomoćnik sudionika u postupku Republika Hrvatska, Ministarstvo financija, Područni ured Dalmacija</item>
    </derivirana_varijabla>
  </DomainObject.Predmet.OstaliListFormatedWithAdressOIB>
  <DomainObject.Predmet.OstaliListNazivFormated>
    <izvorni_sadrzaj>
      <item>Županijsko državno odvjetništvo u Zadru</item>
    </izvorni_sadrzaj>
    <derivirana_varijabla naziv="DomainObject.Predmet.OstaliListNazivFormated_1">
      <item>Županijsko državno odvjetništvo u Zadru</item>
    </derivirana_varijabla>
  </DomainObject.Predmet.OstaliListNazivFormated>
  <DomainObject.Predmet.OstaliListNazivFormatedOIB>
    <izvorni_sadrzaj>
      <item>Županijsko državno odvjetništvo u Zadru</item>
    </izvorni_sadrzaj>
    <derivirana_varijabla naziv="DomainObject.Predmet.OstaliListNazivFormatedOIB_1">
      <item>Županijsko državno odvjetništvo u Zadru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Područni ured Dalmacija</izvorni_sadrzaj>
    <derivirana_varijabla naziv="DomainObject.Predmet.StrankaIDrugi_1">Republika Hrvatska, Ministarstvo financija, Područni ured Dalmacija</derivirana_varijabla>
  </DomainObject.Predmet.StrankaIDrugi>
  <DomainObject.Predmet.ProtustrankaIDrugi>
    <izvorni_sadrzaj>ILICA d.o.o. za trgovinu i građevinarstvo</izvorni_sadrzaj>
    <derivirana_varijabla naziv="DomainObject.Predmet.ProtustrankaIDrugi_1">ILICA d.o.o. za trgovinu i građevinarstvo</derivirana_varijabla>
  </DomainObject.Predmet.ProtustrankaIDrugi>
  <DomainObject.Predmet.StrankaIDrugiAdressOIB>
    <izvorni_sadrzaj>Republika Hrvatska, Ministarstvo financija, Područni ured Dalmacija, OIB 52634238587, Pl. Borelli 9/2, 23000 Zadar</izvorni_sadrzaj>
    <derivirana_varijabla naziv="DomainObject.Predmet.StrankaIDrugiAdressOIB_1">Republika Hrvatska, Ministarstvo financija, Područni ured Dalmacija, OIB 52634238587, Pl. Borelli 9/2, 23000 Zadar</derivirana_varijabla>
  </DomainObject.Predmet.StrankaIDrugiAdressOIB>
  <DomainObject.Predmet.ProtustrankaIDrugiAdressOIB>
    <izvorni_sadrzaj>ILICA d.o.o. za trgovinu i građevinarstvo, OIB 81219417424, Smoković 23/a, 23222 Smoković</izvorni_sadrzaj>
    <derivirana_varijabla naziv="DomainObject.Predmet.ProtustrankaIDrugiAdressOIB_1">ILICA d.o.o. za trgovinu i građevinarstvo, OIB 81219417424, Smoković 23/a, 23222 Smoković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Područni ured Dalmacija</item>
      <item>ILICA d.o.o. za trgovinu i građevinarstvo</item>
      <item>Županijsko državno odvjetništvo u Zadru</item>
    </izvorni_sadrzaj>
    <derivirana_varijabla naziv="DomainObject.Predmet.SudioniciListNaziv_1">
      <item>Republika Hrvatska, Ministarstvo financija, Područni ured Dalmacija</item>
      <item>ILICA d.o.o. za trgovinu i građevinarstvo</item>
      <item>Županijsko državno odvjetništvo u Zadru</item>
    </derivirana_varijabla>
  </DomainObject.Predmet.SudioniciListNaziv>
  <DomainObject.Predmet.SudioniciListAdressOIB>
    <izvorni_sadrzaj>
      <item>Republika Hrvatska, Ministarstvo financija, Područni ured Dalmacija, OIB 52634238587, Pl. Borelli 9/2,23000 Zadar</item>
      <item>ILICA d.o.o. za trgovinu i građevinarstvo, OIB 81219417424, Smoković 23/a,23222 Smoković</item>
      <item>Županijsko državno odvjetništvo u Zadru</item>
    </izvorni_sadrzaj>
    <derivirana_varijabla naziv="DomainObject.Predmet.SudioniciListAdressOIB_1">
      <item>Republika Hrvatska, Ministarstvo financija, Područni ured Dalmacija, OIB 52634238587, Pl. Borelli 9/2,23000 Zadar</item>
      <item>ILICA d.o.o. za trgovinu i građevinarstvo, OIB 81219417424, Smoković 23/a,23222 Smoković</item>
      <item>Županijsko državno odvjetništvo u Zadru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81219417424</item>
      <item>, OIB null</item>
    </izvorni_sadrzaj>
    <derivirana_varijabla naziv="DomainObject.Predmet.SudioniciListNazivOIB_1">
      <item>, OIB 52634238587</item>
      <item>, OIB 81219417424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22A3B4-5FF3-4BCB-B9D5-6AE2EACCC0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478</properties:Words>
  <properties:Characters>2644</properties:Characters>
  <properties:Lines>77</properties:Lines>
  <properties:Paragraphs>24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2016-04-05T11:05:00Z</dcterms:created>
  <dc:creator>Ardena Bajlo</dc:creator>
  <cp:lastModifiedBy>Merlina Klišmanić</cp:lastModifiedBy>
  <cp:lastPrinted>2016-04-05T12:13:00Z</cp:lastPrinted>
  <dcterms:modified xmlns:xsi="http://www.w3.org/2001/XMLSchema-instance" xsi:type="dcterms:W3CDTF">2016-04-06T06:09:00Z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