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ab9b" w14:paraId="c17ab9b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31612F">
        <w:t>312</w:t>
      </w:r>
      <w:r w:rsidR="00F45899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Vrtni put 3, za otvaranje stečajnog postupka nad dužnikom </w:t>
      </w:r>
      <w:r w:rsidR="0031612F" w:rsidRPr="0031612F">
        <w:rPr>
          <w:lang w:val="pt-BR"/>
        </w:rPr>
        <w:t>JOLIE ART j.d.o.o., Zagreb, Brgadska ulica 4, OIB. 25066147952</w:t>
      </w:r>
      <w:r w:rsidRPr="00B7228A">
        <w:rPr>
          <w:lang w:val="pt-BR"/>
        </w:rPr>
        <w:t xml:space="preserve">, </w:t>
      </w:r>
      <w:r w:rsidR="00A0067F">
        <w:t>28</w:t>
      </w:r>
      <w:r w:rsidRPr="00B7228A">
        <w:t xml:space="preserve">. travnja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1612F" w:rsidRPr="0031612F">
        <w:rPr>
          <w:lang w:val="pt-BR"/>
        </w:rPr>
        <w:t>JOLIE ART j.d.o.o., Zagreb, Brgadska ulica 4, OIB. 25066147952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915DD3">
        <w:br/>
        <w:t>5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31612F">
        <w:t>9.5</w:t>
      </w:r>
      <w:r w:rsidR="00915DD3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A0067F">
        <w:t>28</w:t>
      </w:r>
      <w:r w:rsidR="00B7228A" w:rsidRPr="00B7228A">
        <w:t xml:space="preserve">. travnja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2823A2" w:rsidP="00F213B6" w:rsidR="002823A2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823A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2823A2" w:rsidP="006B708C" w:rsidR="002823A2"/>
    <w:p w:rsidRDefault="002823A2" w:rsidP="006B708C" w:rsidR="002823A2"/>
    <w:p w:rsidRDefault="002823A2" w:rsidP="002C6293" w:rsidR="002823A2">
      <w:pPr>
        <w:jc w:val="both"/>
      </w:pPr>
    </w:p>
    <w:p w:rsidRDefault="002823A2" w:rsidP="002C6293" w:rsidR="002823A2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2823A2" w:rsidP="002C6293" w:rsidR="002823A2">
      <w:pPr>
        <w:jc w:val="both"/>
      </w:pPr>
      <w:r>
        <w:t xml:space="preserve">               Katica Franjić</w:t>
      </w:r>
    </w:p>
    <w:p w:rsidRDefault="00B639DE" w:rsidP="002823A2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23A2"/>
    <w:rsid w:val="00287281"/>
    <w:rsid w:val="002D2245"/>
    <w:rsid w:val="003079FF"/>
    <w:rsid w:val="0031612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15DD3"/>
    <w:rsid w:val="0093411A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3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3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3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3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3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3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3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3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JOLIE ART j.d.o.o. za proizvodnju, trgovinu i usluge zastupanog po punomoćniku Petra Mijić</izvorni_sadrzaj>
    <derivirana_varijabla naziv="DomainObject.Predmet.ProtustrankaFormated_1">  JOLIE ART j.d.o.o. za proizvodnju, trgovinu i usluge zastupanog po punomoćniku Petra Mijić</derivirana_varijabla>
  </DomainObject.Predmet.ProtustrankaFormated>
  <DomainObject.Predmet.ProtustrankaFormatedOIB>
    <izvorni_sadrzaj>  JOLIE ART j.d.o.o. za proizvodnju, trgovinu i usluge, OIB 25066147952 zastupanog po punomoćniku Petra Mijić</izvorni_sadrzaj>
    <derivirana_varijabla naziv="DomainObject.Predmet.ProtustrankaFormatedOIB_1">  JOLIE ART j.d.o.o. za proizvodnju, trgovinu i usluge, OIB 25066147952 zastupanog po punomoćniku Petra Mijić</derivirana_varijabla>
  </DomainObject.Predmet.ProtustrankaFormatedOIB>
  <DomainObject.Predmet.ProtustrankaFormatedWithAdress>
    <izvorni_sadrzaj> JOLIE ART j.d.o.o. za proizvodnju, trgovinu i usluge, Brgadska ulica 4, 10000 Zagreb zastupanog po punomoćniku Petra Mijić</izvorni_sadrzaj>
    <derivirana_varijabla naziv="DomainObject.Predmet.ProtustrankaFormatedWithAdress_1"> JOLIE ART j.d.o.o. za proizvodnju, trgovinu i usluge, Brgadska ulica 4, 10000 Zagreb zastupanog po punomoćniku Petra Mijić</derivirana_varijabla>
  </DomainObject.Predmet.ProtustrankaFormatedWithAdress>
  <DomainObject.Predmet.ProtustrankaFormatedWithAdressOIB>
    <izvorni_sadrzaj> JOLIE ART j.d.o.o. za proizvodnju, trgovinu i usluge, OIB 25066147952, Brgadska ulica 4, 10000 Zagreb zastupanog po punomoćniku Petra Mijić</izvorni_sadrzaj>
    <derivirana_varijabla naziv="DomainObject.Predmet.ProtustrankaFormatedWithAdressOIB_1"> JOLIE ART j.d.o.o. za proizvodnju, trgovinu i usluge, OIB 25066147952, Brgadska ulica 4, 10000 Zagreb zastupanog po punomoćniku Petra Mijić</derivirana_varijabla>
  </DomainObject.Predmet.ProtustrankaFormatedWithAdressOIB>
  <DomainObject.Predmet.ProtustrankaWithAdress>
    <izvorni_sadrzaj>JOLIE ART j.d.o.o. za proizvodnju, trgovinu i usluge Brgadska ulica 4, 10000 Zagreb</izvorni_sadrzaj>
    <derivirana_varijabla naziv="DomainObject.Predmet.ProtustrankaWithAdress_1">JOLIE ART j.d.o.o. za proizvodnju, trgovinu i usluge Brgadska ulica 4, 10000 Zagreb</derivirana_varijabla>
  </DomainObject.Predmet.ProtustrankaWithAdress>
  <DomainObject.Predmet.ProtustrankaWithAdressOIB>
    <izvorni_sadrzaj>JOLIE ART j.d.o.o. za proizvodnju, trgovinu i usluge, OIB 25066147952, Brgadska ulica 4, 10000 Zagreb</izvorni_sadrzaj>
    <derivirana_varijabla naziv="DomainObject.Predmet.ProtustrankaWithAdressOIB_1">JOLIE ART j.d.o.o. za proizvodnju, trgovinu i usluge, OIB 25066147952, Brgadska ulica 4, 10000 Zagreb</derivirana_varijabla>
  </DomainObject.Predmet.ProtustrankaWithAdressOIB>
  <DomainObject.Predmet.ProtustrankaNazivFormated>
    <izvorni_sadrzaj>JOLIE ART j.d.o.o. za proizvodnju, trgovinu i usluge</izvorni_sadrzaj>
    <derivirana_varijabla naziv="DomainObject.Predmet.ProtustrankaNazivFormated_1">JOLIE ART j.d.o.o. za proizvodnju, trgovinu i usluge</derivirana_varijabla>
  </DomainObject.Predmet.ProtustrankaNazivFormated>
  <DomainObject.Predmet.ProtustrankaNazivFormatedOIB>
    <izvorni_sadrzaj>JOLIE ART j.d.o.o. za proizvodnju, trgovinu i usluge, OIB 25066147952</izvorni_sadrzaj>
    <derivirana_varijabla naziv="DomainObject.Predmet.ProtustrankaNazivFormatedOIB_1">JOLIE ART j.d.o.o. za proizvodnju, trgovinu i usluge, OIB 25066147952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JOLIE ART j.d.o.o. za proizvodnju, trgovinu i usluge zastupanog po punomoćniku Petra Mijić</item>
    </izvorni_sadrzaj>
    <derivirana_varijabla naziv="DomainObject.Predmet.ProtuStrankaListFormated_1">
      <item>JOLIE ART j.d.o.o. za proizvodnju, trgovinu i usluge zastupanog po punomoćniku Petra Mijić</item>
    </derivirana_varijabla>
  </DomainObject.Predmet.ProtuStrankaListFormated>
  <DomainObject.Predmet.ProtuStrankaListFormatedOIB>
    <izvorni_sadrzaj>
      <item>JOLIE ART j.d.o.o. za proizvodnju, trgovinu i usluge, OIB 25066147952 zastupanog po punomoćniku Petra Mijić</item>
    </izvorni_sadrzaj>
    <derivirana_varijabla naziv="DomainObject.Predmet.ProtuStrankaListFormatedOIB_1">
      <item>JOLIE ART j.d.o.o. za proizvodnju, trgovinu i usluge, OIB 25066147952 zastupanog po punomoćniku Petra Mijić</item>
    </derivirana_varijabla>
  </DomainObject.Predmet.ProtuStrankaListFormatedOIB>
  <DomainObject.Predmet.ProtuStrankaListFormatedWithAdress>
    <izvorni_sadrzaj>
      <item>JOLIE ART j.d.o.o. za proizvodnju, trgovinu i usluge, Brgadska ulica 4, 10000 Zagreb zastupanog po punomoćniku Petra Mijić</item>
    </izvorni_sadrzaj>
    <derivirana_varijabla naziv="DomainObject.Predmet.ProtuStrankaListFormatedWithAdress_1">
      <item>JOLIE ART j.d.o.o. za proizvodnju, trgovinu i usluge, Brgadska ulica 4, 10000 Zagreb zastupanog po punomoćniku Petra Mijić</item>
    </derivirana_varijabla>
  </DomainObject.Predmet.ProtuStrankaListFormatedWithAdress>
  <DomainObject.Predmet.ProtuStrankaListFormatedWithAdressOIB>
    <izvorni_sadrzaj>
      <item>JOLIE ART j.d.o.o. za proizvodnju, trgovinu i usluge, OIB 25066147952, Brgadska ulica 4, 10000 Zagreb zastupanog po punomoćniku Petra Mijić</item>
    </izvorni_sadrzaj>
    <derivirana_varijabla naziv="DomainObject.Predmet.ProtuStrankaListFormatedWithAdressOIB_1">
      <item>JOLIE ART j.d.o.o. za proizvodnju, trgovinu i usluge, OIB 25066147952, Brgadska ulica 4, 10000 Zagreb zastupanog po punomoćniku Petra Mijić</item>
    </derivirana_varijabla>
  </DomainObject.Predmet.ProtuStrankaListFormatedWithAdressOIB>
  <DomainObject.Predmet.ProtuStrankaListNazivFormated>
    <izvorni_sadrzaj>
      <item>JOLIE ART j.d.o.o. za proizvodnju, trgovinu i usluge</item>
    </izvorni_sadrzaj>
    <derivirana_varijabla naziv="DomainObject.Predmet.ProtuStrankaListNazivFormated_1">
      <item>JOLIE ART j.d.o.o. za proizvodnju, trgovinu i usluge</item>
    </derivirana_varijabla>
  </DomainObject.Predmet.ProtuStrankaListNazivFormated>
  <DomainObject.Predmet.ProtuStrankaListNazivFormatedOIB>
    <izvorni_sadrzaj>
      <item>JOLIE ART j.d.o.o. za proizvodnju, trgovinu i usluge, OIB 25066147952</item>
    </izvorni_sadrzaj>
    <derivirana_varijabla naziv="DomainObject.Predmet.ProtuStrankaListNazivFormatedOIB_1">
      <item>JOLIE ART j.d.o.o. za proizvodnju, trgovinu i usluge, OIB 25066147952</item>
    </derivirana_varijabla>
  </DomainObject.Predmet.ProtuStrankaListNazivFormatedOIB>
  <DomainObject.Predmet.OstaliListFormated>
    <izvorni_sadrzaj>
      <item>Petra Mijić punomoćnik sudionika u postupku JOLIE ART j.d.o.o. za proizvodnju, trgovinu i usluge</item>
      <item>ERSTE &amp; STEIERMARKISCHE BANK d.d.</item>
    </izvorni_sadrzaj>
    <derivirana_varijabla naziv="DomainObject.Predmet.OstaliListFormated_1">
      <item>Petra Mijić punomoćnik sudionika u postupku JOLIE ART j.d.o.o. za proizvodnju, trgovinu i usluge</item>
      <item>ERSTE &amp; STEIERMARKISCHE BANK d.d.</item>
    </derivirana_varijabla>
  </DomainObject.Predmet.OstaliListFormated>
  <DomainObject.Predmet.OstaliListFormatedOIB>
    <izvorni_sadrzaj>
      <item>Petra Mijić, OIB 06072438991 punomoćnik sudionika u postupku JOLIE ART j.d.o.o. za proizvodnju, trgovinu i usluge</item>
      <item>ERSTE &amp; STEIERMARKISCHE BANK d.d.</item>
    </izvorni_sadrzaj>
    <derivirana_varijabla naziv="DomainObject.Predmet.OstaliListFormatedOIB_1">
      <item>Petra Mijić, OIB 06072438991 punomoćnik sudionika u postupku JOLIE ART j.d.o.o. za proizvodnju, trgovinu i usluge</item>
      <item>ERSTE &amp; STEIERMARKISCHE BANK d.d.</item>
    </derivirana_varijabla>
  </DomainObject.Predmet.OstaliListFormatedOIB>
  <DomainObject.Predmet.OstaliListFormatedWithAdress>
    <izvorni_sadrzaj>
      <item>Petra Mijić, Gorice 10d, 10000 Zagreb punomoćnik sudionika u postupku JOLIE ART j.d.o.o. za proizvodnju, trgovinu i usluge</item>
      <item>ERSTE &amp; STEIERMARKISCHE BANK d.d., Ivana Lučića 2, 10000 Zagreb</item>
    </izvorni_sadrzaj>
    <derivirana_varijabla naziv="DomainObject.Predmet.OstaliListFormatedWithAdress_1">
      <item>Petra Mijić, Gorice 10d, 10000 Zagreb punomoćnik sudionika u postupku JOLIE ART j.d.o.o. za proizvodnju, trgovinu i usluge</item>
      <item>ERSTE &amp; STEIERMARKISCHE BANK d.d., Ivana Lučića 2, 10000 Zagreb</item>
    </derivirana_varijabla>
  </DomainObject.Predmet.OstaliListFormatedWithAdress>
  <DomainObject.Predmet.OstaliListFormatedWithAdressOIB>
    <izvorni_sadrzaj>
      <item>Petra Mijić, OIB 06072438991, Gorice 10d, 10000 Zagreb punomoćnik sudionika u postupku JOLIE ART j.d.o.o. za proizvodnju, trgovinu i usluge</item>
      <item>ERSTE &amp; STEIERMARKISCHE BANK d.d., Ivana Lučića 2, 10000 Zagreb</item>
    </izvorni_sadrzaj>
    <derivirana_varijabla naziv="DomainObject.Predmet.OstaliListFormatedWithAdressOIB_1">
      <item>Petra Mijić, OIB 06072438991, Gorice 10d, 10000 Zagreb punomoćnik sudionika u postupku JOLIE ART j.d.o.o. za proizvodnju, trgovinu i usluge</item>
      <item>ERSTE &amp; STEIERMARKISCHE BANK d.d., Ivana Lučića 2, 10000 Zagreb</item>
    </derivirana_varijabla>
  </DomainObject.Predmet.OstaliListFormatedWithAdressOIB>
  <DomainObject.Predmet.OstaliListNazivFormated>
    <izvorni_sadrzaj>
      <item>Petra Mijić</item>
      <item>ERSTE &amp; STEIERMARKISCHE BANK d.d.</item>
    </izvorni_sadrzaj>
    <derivirana_varijabla naziv="DomainObject.Predmet.OstaliListNazivFormated_1">
      <item>Petra Mijić</item>
      <item>ERSTE &amp; STEIERMARKISCHE BANK d.d.</item>
    </derivirana_varijabla>
  </DomainObject.Predmet.OstaliListNazivFormated>
  <DomainObject.Predmet.OstaliListNazivFormatedOIB>
    <izvorni_sadrzaj>
      <item>Petra Mijić, OIB 06072438991</item>
      <item>ERSTE &amp; STEIERMARKISCHE BANK d.d.</item>
    </izvorni_sadrzaj>
    <derivirana_varijabla naziv="DomainObject.Predmet.OstaliListNazivFormatedOIB_1">
      <item>Petra Mijić, OIB 06072438991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JOLIE ART j.d.o.o. za proizvodnju, trgovinu i usluge</izvorni_sadrzaj>
    <derivirana_varijabla naziv="DomainObject.Predmet.ProtustrankaIDrugi_1">JOLIE ART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JOLIE ART j.d.o.o. za proizvodnju, trgovinu i usluge, OIB 25066147952, Brgadska ulica 4, 10000 Zagreb</izvorni_sadrzaj>
    <derivirana_varijabla naziv="DomainObject.Predmet.ProtustrankaIDrugiAdressOIB_1">JOLIE ART j.d.o.o. za proizvodnju, trgovinu i usluge, OIB 25066147952, Brgadska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JOLIE ART j.d.o.o. za proizvodnju, trgovinu i usluge</item>
      <item>Petra Mijić</item>
      <item>ERSTE &amp; STEIERMARKISCHE BANK d.d.</item>
    </izvorni_sadrzaj>
    <derivirana_varijabla naziv="DomainObject.Predmet.SudioniciListNaziv_1">
      <item>FINA Regionalni centar Zagreb</item>
      <item>JOLIE ART j.d.o.o. za proizvodnju, trgovinu i usluge</item>
      <item>Petra Mijić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JOLIE ART j.d.o.o. za proizvodnju, trgovinu i usluge, OIB 25066147952, Brgadska ulica 4,10000 Zagreb</item>
      <item>Petra Mijić, OIB 06072438991, Gorice 10d,10000 Zagreb</item>
      <item>ERSTE &amp; STEIERMARKISCHE BANK d.d., Ivana Lučića 2,10000 Zagreb</item>
    </izvorni_sadrzaj>
    <derivirana_varijabla naziv="DomainObject.Predmet.SudioniciListAdressOIB_1">
      <item>FINA Regionalni centar Zagreb, OIB 85821130368, Trg svibanjskih žrtava 1995. br. 1,10000 Zagreb</item>
      <item>JOLIE ART j.d.o.o. za proizvodnju, trgovinu i usluge, OIB 25066147952, Brgadska ulica 4,10000 Zagreb</item>
      <item>Petra Mijić, OIB 06072438991, Gorice 10d,10000 Zagreb</item>
      <item>ERSTE &amp; STEIERMARKISCHE BANK d.d., Ivana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25066147952</item>
      <item>, OIB 06072438991</item>
      <item>, OIB null</item>
    </izvorni_sadrzaj>
    <derivirana_varijabla naziv="DomainObject.Predmet.SudioniciListNazivOIB_1">
      <item>, OIB 85821130368</item>
      <item>, OIB 25066147952</item>
      <item>, OIB 06072438991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835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2017-04-27T13:06:00Z</dcterms:created>
  <dc:creator>nmarkovic</dc:creator>
  <cp:lastModifiedBy>Katica Franjić</cp:lastModifiedBy>
  <cp:lastPrinted>2017-04-28T07:47:00Z</cp:lastPrinted>
  <dcterms:modified xmlns:xsi="http://www.w3.org/2001/XMLSchema-instance" xsi:type="dcterms:W3CDTF">2017-04-28T07:47:00Z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