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463fc" w14:paraId="3a463fc" w:rsidRDefault="000851C1" w:rsidR="00A70C94" w:rsidRPr="00257DF6">
      <w:pPr>
        <w15:collapsed w:val="false"/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 w:rsidRPr="00257DF6">
        <w:t xml:space="preserve">        7</w:t>
      </w:r>
      <w:r w:rsidR="00A70C94" w:rsidRPr="00257DF6">
        <w:t>-</w:t>
      </w:r>
      <w:r w:rsidR="00A40BA6" w:rsidRPr="00257DF6">
        <w:t xml:space="preserve"> St-</w:t>
      </w:r>
      <w:r w:rsidR="00DD4A91">
        <w:t>830</w:t>
      </w:r>
      <w:r w:rsidR="00A40BA6" w:rsidRPr="00257DF6">
        <w:t>/201</w:t>
      </w:r>
      <w:r w:rsidR="00463FD1">
        <w:t>6</w:t>
      </w:r>
      <w:r w:rsidR="00A40BA6" w:rsidRPr="00257DF6">
        <w:t>-</w:t>
      </w:r>
      <w:r w:rsidR="00CE507E" w:rsidRPr="00257DF6">
        <w:t>2.</w:t>
      </w:r>
    </w:p>
    <w:p w:rsidRDefault="00A70C94" w:rsidR="00A70C94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A70C94" w:rsidR="00A70C94" w:rsidRPr="00257DF6"/>
    <w:p w:rsidRDefault="000A3F4D" w:rsidR="00A70C94" w:rsidRPr="00257DF6">
      <w:pPr>
        <w:jc w:val="center"/>
        <w:rPr>
          <w:b/>
        </w:rPr>
      </w:pPr>
      <w:r w:rsidRPr="00257DF6">
        <w:rPr>
          <w:b/>
        </w:rPr>
        <w:t>O G L A S</w:t>
      </w:r>
    </w:p>
    <w:p w:rsidRDefault="00A70C94" w:rsidP="006B5E06" w:rsidR="00A70C94" w:rsidRPr="00257DF6">
      <w:pPr>
        <w:rPr>
          <w:b/>
        </w:rPr>
      </w:pPr>
    </w:p>
    <w:p w:rsidRDefault="00A70C94" w:rsidR="00A70C94" w:rsidRPr="00257DF6">
      <w:pPr>
        <w:jc w:val="both"/>
      </w:pPr>
    </w:p>
    <w:p w:rsidRDefault="00A70C94" w:rsidP="000A3F4D" w:rsidR="008A524F" w:rsidRPr="00257DF6">
      <w:pPr>
        <w:jc w:val="both"/>
      </w:pPr>
      <w:r w:rsidRPr="00257DF6">
        <w:t>TRGOVAČKI S</w:t>
      </w:r>
      <w:r w:rsidR="00FA13EF" w:rsidRPr="00257DF6">
        <w:t xml:space="preserve">UD U BJELOVARU, </w:t>
      </w:r>
      <w:r w:rsidR="00CE507E" w:rsidRPr="00257DF6">
        <w:t xml:space="preserve">u skraćenom stečajnom postupku nad stečajnim dužnikom </w:t>
      </w:r>
      <w:r w:rsidR="00DD4A91" w:rsidRPr="00DD4A91">
        <w:t xml:space="preserve">DRUŠTVO SPLIĆANA U ZAGREBU </w:t>
      </w:r>
      <w:r w:rsidR="006A2CA8">
        <w:t>"</w:t>
      </w:r>
      <w:r w:rsidR="00DD4A91" w:rsidRPr="00DD4A91">
        <w:t>MARJAN</w:t>
      </w:r>
      <w:r w:rsidR="006A2CA8">
        <w:t>"</w:t>
      </w:r>
      <w:r w:rsidR="00463FD1">
        <w:t>,</w:t>
      </w:r>
      <w:r w:rsidR="00DD4A91">
        <w:t xml:space="preserve"> Zagreb, Ilica 16</w:t>
      </w:r>
      <w:r w:rsidR="00EB7F57">
        <w:t>,</w:t>
      </w:r>
      <w:r w:rsidR="00763773">
        <w:t xml:space="preserve"> OIB:</w:t>
      </w:r>
      <w:r w:rsidR="00DD4A91">
        <w:t>66132862383</w:t>
      </w:r>
      <w:r w:rsidR="00763773">
        <w:t xml:space="preserve">, </w:t>
      </w:r>
      <w:r w:rsidR="003F7660">
        <w:t>k</w:t>
      </w:r>
      <w:r w:rsidR="00CE507E" w:rsidRPr="00257DF6">
        <w:t xml:space="preserve">oji se vodi kod ovog suda pod </w:t>
      </w:r>
      <w:r w:rsidR="00257DF6" w:rsidRPr="00257DF6">
        <w:t xml:space="preserve">poslovnim </w:t>
      </w:r>
      <w:r w:rsidR="00CE507E" w:rsidRPr="00257DF6">
        <w:t>brojem St-</w:t>
      </w:r>
      <w:r w:rsidR="00DD4A91">
        <w:t>830</w:t>
      </w:r>
      <w:r w:rsidR="00CE507E" w:rsidRPr="00257DF6">
        <w:t>/201</w:t>
      </w:r>
      <w:r w:rsidR="00463FD1">
        <w:t>6</w:t>
      </w:r>
      <w:r w:rsidR="00CE507E" w:rsidRPr="00257DF6">
        <w:t>, temeljem odredbe čl.430., 431. i 434. Stečajnog zakona (Narodne novine broj 71/15), objavljuje:</w:t>
      </w:r>
      <w:r w:rsidR="008A524F" w:rsidRPr="00257DF6">
        <w:t xml:space="preserve"> </w:t>
      </w:r>
    </w:p>
    <w:p w:rsidRDefault="00A70C94" w:rsidR="00A70C94" w:rsidRPr="00257DF6">
      <w:pPr>
        <w:jc w:val="both"/>
      </w:pPr>
    </w:p>
    <w:p w:rsidRDefault="00CE507E" w:rsidR="009D697C" w:rsidRPr="00257DF6">
      <w:pPr>
        <w:jc w:val="both"/>
      </w:pPr>
      <w:r w:rsidRPr="00257DF6">
        <w:tab/>
      </w:r>
      <w:r w:rsidRPr="00257DF6">
        <w:rPr>
          <w:b/>
        </w:rPr>
        <w:t>I.</w:t>
      </w:r>
      <w:r w:rsidRPr="00257DF6">
        <w:t xml:space="preserve"> Na dan </w:t>
      </w:r>
      <w:r w:rsidR="00DD4A91">
        <w:t>1</w:t>
      </w:r>
      <w:r w:rsidRPr="00257DF6">
        <w:t xml:space="preserve">. </w:t>
      </w:r>
      <w:r w:rsidR="00E50961">
        <w:t>rujna</w:t>
      </w:r>
      <w:r w:rsidR="000B0F32">
        <w:t xml:space="preserve"> </w:t>
      </w:r>
      <w:r w:rsidRPr="00257DF6">
        <w:t xml:space="preserve">2015. godine dužnik u Očevidniku redoslijeda osnova za plaćanje ima evidentirane neizvršene osnove za plaćanje u ukupnom iznosu od </w:t>
      </w:r>
      <w:r w:rsidR="00DD4A91">
        <w:t xml:space="preserve">25.096,55 </w:t>
      </w:r>
      <w:r w:rsidRPr="00257DF6">
        <w:t>kuna, u koji iznos je uračunata kamata i naknad</w:t>
      </w:r>
      <w:r w:rsidR="009F6FD9">
        <w:t>a</w:t>
      </w:r>
      <w:r w:rsidRPr="00257DF6">
        <w:t xml:space="preserve"> Financijske agencije za provedbu ovrhe na novčanim sredstvima.</w:t>
      </w:r>
    </w:p>
    <w:p w:rsidRDefault="00257DF6" w:rsidR="00257DF6" w:rsidRPr="00257DF6">
      <w:pPr>
        <w:jc w:val="both"/>
      </w:pPr>
    </w:p>
    <w:p w:rsidRDefault="00CE507E" w:rsidR="00CE507E" w:rsidRPr="00257DF6">
      <w:pPr>
        <w:jc w:val="both"/>
      </w:pPr>
      <w:r w:rsidRPr="00257DF6">
        <w:tab/>
      </w:r>
      <w:r w:rsidRPr="00257DF6">
        <w:rPr>
          <w:b/>
        </w:rPr>
        <w:t>II.</w:t>
      </w:r>
      <w:r w:rsidR="00EB7F57">
        <w:rPr>
          <w:b/>
        </w:rPr>
        <w:t xml:space="preserve"> </w:t>
      </w:r>
      <w:r w:rsidRPr="00257DF6">
        <w:t>Poziva se osoba ovlaštena za zastupanje dužnika</w:t>
      </w:r>
      <w:r w:rsidR="00257DF6" w:rsidRPr="00257DF6">
        <w:t xml:space="preserve"> da u roku od 15 dana od objave oglasa na mrežnoj stranici e-Oglasna ploča Trgovačkog suda u Bjelovaru podnese sudu javnobilježnički ovjerovljeni popis imovine i obveza na propisanom obrascu.</w:t>
      </w:r>
    </w:p>
    <w:p w:rsidRDefault="00257DF6" w:rsidR="00257DF6" w:rsidRPr="00257DF6">
      <w:pPr>
        <w:jc w:val="both"/>
      </w:pPr>
    </w:p>
    <w:p w:rsidRDefault="00257DF6" w:rsidR="00257DF6" w:rsidRPr="00257DF6">
      <w:pPr>
        <w:jc w:val="both"/>
      </w:pPr>
      <w:r w:rsidRPr="00257DF6">
        <w:tab/>
      </w:r>
      <w:r w:rsidRPr="00257DF6">
        <w:rPr>
          <w:b/>
        </w:rPr>
        <w:t>III.</w:t>
      </w:r>
      <w:r w:rsidR="00EB7F57">
        <w:rPr>
          <w:b/>
        </w:rPr>
        <w:t xml:space="preserve"> </w:t>
      </w:r>
      <w:r w:rsidRPr="00257DF6">
        <w:t>Pozivaju se vjerovnici dužnika da u roku od 45 dana od objave ovog oglasa na mrežnoj stranici e-Oglasna ploča Trgovačkog suda u Bjelovaru predl</w:t>
      </w:r>
      <w:r w:rsidR="009F6FD9">
        <w:t>o</w:t>
      </w:r>
      <w:r w:rsidRPr="00257DF6">
        <w:t>že otvaranje stečajnog postupka nad dužnikom. Vjerovnike koji predlože otvaranje stečajnog postupka sud će pozvati na solidarno plaćanje predujma za namirenje troškova stečajnog postupka.</w:t>
      </w:r>
    </w:p>
    <w:p w:rsidRDefault="00257DF6" w:rsidR="00257DF6" w:rsidRPr="00257DF6">
      <w:pPr>
        <w:jc w:val="both"/>
      </w:pPr>
    </w:p>
    <w:p w:rsidRDefault="00257DF6" w:rsidP="00257DF6" w:rsidR="00A40BA6" w:rsidRPr="00257DF6">
      <w:pPr>
        <w:jc w:val="both"/>
      </w:pPr>
      <w:r w:rsidRPr="00257DF6">
        <w:tab/>
      </w:r>
      <w:r w:rsidRPr="00257DF6">
        <w:rPr>
          <w:b/>
        </w:rPr>
        <w:t>IV.</w:t>
      </w:r>
      <w:r w:rsidR="00EB7F57">
        <w:rPr>
          <w:b/>
        </w:rPr>
        <w:t xml:space="preserve"> </w:t>
      </w:r>
      <w:r w:rsidRPr="00257DF6">
        <w:t>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A40BA6" w:rsidP="00CE507E" w:rsidR="00593EA3" w:rsidRPr="00257DF6">
      <w:pPr>
        <w:ind w:hanging="709" w:left="709"/>
        <w:jc w:val="both"/>
      </w:pPr>
      <w:r w:rsidRPr="00257DF6">
        <w:tab/>
      </w:r>
    </w:p>
    <w:p w:rsidRDefault="00593EA3" w:rsidR="00593EA3" w:rsidRPr="00257DF6">
      <w:pPr>
        <w:jc w:val="both"/>
      </w:pPr>
    </w:p>
    <w:p w:rsidRDefault="00A70C94" w:rsidP="00257DF6" w:rsidR="00A70C94" w:rsidRPr="00257DF6">
      <w:pPr>
        <w:ind w:firstLine="720"/>
        <w:jc w:val="both"/>
      </w:pPr>
      <w:r w:rsidRPr="00257DF6">
        <w:t>U Bjelovaru,</w:t>
      </w:r>
      <w:r w:rsidR="001E5E08" w:rsidRPr="00257DF6">
        <w:t xml:space="preserve"> </w:t>
      </w:r>
      <w:r w:rsidR="00DD4A91">
        <w:t>2</w:t>
      </w:r>
      <w:r w:rsidR="00020152">
        <w:t>7</w:t>
      </w:r>
      <w:r w:rsidR="00A40BA6" w:rsidRPr="00257DF6">
        <w:t xml:space="preserve">. </w:t>
      </w:r>
      <w:r w:rsidR="00463FD1">
        <w:t>lipnja</w:t>
      </w:r>
      <w:r w:rsidR="002C4144" w:rsidRPr="00257DF6">
        <w:t xml:space="preserve"> 201</w:t>
      </w:r>
      <w:r w:rsidR="00463FD1">
        <w:t>6</w:t>
      </w:r>
      <w:r w:rsidR="00FA13EF" w:rsidRPr="00257DF6">
        <w:t>. godine</w:t>
      </w:r>
    </w:p>
    <w:p w:rsidRDefault="000A3F4D" w:rsidP="00FA13EF" w:rsidR="000A3F4D" w:rsidRPr="00257DF6">
      <w:pPr>
        <w:jc w:val="both"/>
      </w:pPr>
    </w:p>
    <w:p w:rsidRDefault="00FA13EF" w:rsidR="00FA13EF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  STEČAJNI SUDAC</w:t>
      </w:r>
    </w:p>
    <w:p w:rsidRDefault="00463FD1" w:rsidR="00A70C94" w:rsidRPr="00257DF6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70C94" w:rsidRPr="00257DF6">
        <w:t>TOMISLAV MRAZOVIĆ</w:t>
      </w:r>
    </w:p>
    <w:p w:rsidRDefault="00257DF6" w:rsidP="000A3F4D" w:rsidR="000A3F4D">
      <w:pPr>
        <w:jc w:val="both"/>
      </w:pPr>
      <w:proofErr w:type="spellStart"/>
      <w:r>
        <w:t>Rj</w:t>
      </w:r>
      <w:proofErr w:type="spellEnd"/>
      <w:r>
        <w:t>.</w:t>
      </w:r>
    </w:p>
    <w:p w:rsidRDefault="00257DF6" w:rsidP="000A3F4D" w:rsidR="00257DF6">
      <w:pPr>
        <w:jc w:val="both"/>
      </w:pPr>
      <w:r>
        <w:t>Dna:</w:t>
      </w:r>
      <w:r w:rsidR="00E82A7E">
        <w:t xml:space="preserve">stečajnom dužniku </w:t>
      </w:r>
      <w:r w:rsidR="009F6FD9">
        <w:t xml:space="preserve">putem </w:t>
      </w:r>
      <w:r>
        <w:t>e-oglasn</w:t>
      </w:r>
      <w:r w:rsidR="009F6FD9">
        <w:t>e</w:t>
      </w:r>
      <w:r>
        <w:t xml:space="preserve"> ploč</w:t>
      </w:r>
      <w:r w:rsidR="009F6FD9">
        <w:t>e suda</w:t>
      </w:r>
      <w:r w:rsidR="00C30D8E">
        <w:t xml:space="preserve"> i putem pošte</w:t>
      </w:r>
    </w:p>
    <w:p w:rsidRDefault="00E82A7E" w:rsidP="000A3F4D" w:rsidR="00257DF6">
      <w:pPr>
        <w:jc w:val="both"/>
      </w:pPr>
      <w:r>
        <w:t xml:space="preserve">        </w:t>
      </w:r>
      <w:r w:rsidR="009F6FD9">
        <w:t>Kal</w:t>
      </w:r>
      <w:r w:rsidR="00257DF6">
        <w:t>.45 dana</w:t>
      </w:r>
    </w:p>
    <w:p w:rsidRDefault="00257DF6" w:rsidP="000A3F4D" w:rsidR="00257DF6" w:rsidRPr="00257DF6">
      <w:pPr>
        <w:jc w:val="both"/>
      </w:pPr>
      <w:r>
        <w:t>U Bj.</w:t>
      </w:r>
      <w:r w:rsidR="00DD4A91">
        <w:t>2</w:t>
      </w:r>
      <w:r w:rsidR="00020152">
        <w:t>7</w:t>
      </w:r>
      <w:r>
        <w:t>.</w:t>
      </w:r>
      <w:r w:rsidR="00463FD1">
        <w:t>06</w:t>
      </w:r>
      <w:r>
        <w:t>.201</w:t>
      </w:r>
      <w:r w:rsidR="00463FD1">
        <w:t>6</w:t>
      </w:r>
      <w:r>
        <w:t>.g.</w:t>
      </w:r>
    </w:p>
    <w:p w:rsidRDefault="009D697C" w:rsidP="000A3F4D" w:rsidR="009D697C" w:rsidRPr="00257DF6">
      <w:pPr>
        <w:jc w:val="both"/>
      </w:pPr>
    </w:p>
    <w:p w:rsidRDefault="00734020" w:rsidR="00734020" w:rsidRPr="00257DF6"/>
    <w:sectPr w:rsidSect="00A40BA6" w:rsidR="00734020" w:rsidRPr="00257DF6">
      <w:headerReference w:type="even" r:id="rId9"/>
      <w:headerReference w:type="default" r:id="rId10"/>
      <w:pgSz w:h="16838" w:w="11906"/>
      <w:pgMar w:gutter="0" w:footer="720" w:header="720" w:left="1474" w:bottom="1134" w:right="147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0184" w:rsidR="00D80184">
      <w:r>
        <w:separator/>
      </w:r>
    </w:p>
  </w:endnote>
  <w:endnote w:id="0" w:type="continuationSeparator">
    <w:p w:rsidRDefault="00D80184" w:rsidR="00D801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0184" w:rsidR="00D80184">
      <w:r>
        <w:separator/>
      </w:r>
    </w:p>
  </w:footnote>
  <w:footnote w:id="0" w:type="continuationSeparator">
    <w:p w:rsidRDefault="00D80184" w:rsidR="00D801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R="00252B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7DF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P="00734020" w:rsidR="00252B2F" w:rsidRPr="00734020">
    <w:pPr>
      <w:rPr>
        <w:rFonts w:hAnsi="Arial" w:ascii="Arial"/>
      </w:rPr>
    </w:pPr>
    <w:r>
      <w:t xml:space="preserve">                                                                                                                  </w:t>
    </w:r>
    <w:r>
      <w:rPr>
        <w:rFonts w:hAnsi="Arial" w:ascii="Arial"/>
      </w:rPr>
      <w:t xml:space="preserve">      7- St-6/2013-22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47DF5"/>
    <w:multiLevelType w:val="singleLevel"/>
    <w:tmpl w:val="FA9265BE"/>
    <w:lvl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3EF"/>
    <w:rsid w:val="00020152"/>
    <w:rsid w:val="00036E64"/>
    <w:rsid w:val="000851C1"/>
    <w:rsid w:val="00092FD6"/>
    <w:rsid w:val="000962D9"/>
    <w:rsid w:val="000A3F4D"/>
    <w:rsid w:val="000B0F32"/>
    <w:rsid w:val="000B75BC"/>
    <w:rsid w:val="000D75B0"/>
    <w:rsid w:val="000E0CF1"/>
    <w:rsid w:val="00185301"/>
    <w:rsid w:val="00190BCD"/>
    <w:rsid w:val="001C512C"/>
    <w:rsid w:val="001E5E08"/>
    <w:rsid w:val="0024244D"/>
    <w:rsid w:val="00252B2F"/>
    <w:rsid w:val="00257DF6"/>
    <w:rsid w:val="002B5CD9"/>
    <w:rsid w:val="002C4144"/>
    <w:rsid w:val="002D4544"/>
    <w:rsid w:val="002E42C5"/>
    <w:rsid w:val="00364158"/>
    <w:rsid w:val="003C4BD3"/>
    <w:rsid w:val="003E3990"/>
    <w:rsid w:val="003F7660"/>
    <w:rsid w:val="004226FF"/>
    <w:rsid w:val="00463FD1"/>
    <w:rsid w:val="004A5E14"/>
    <w:rsid w:val="004F282D"/>
    <w:rsid w:val="00593EA3"/>
    <w:rsid w:val="005E5E88"/>
    <w:rsid w:val="00606F08"/>
    <w:rsid w:val="00633C92"/>
    <w:rsid w:val="006A2CA8"/>
    <w:rsid w:val="006B5E06"/>
    <w:rsid w:val="00734020"/>
    <w:rsid w:val="00763773"/>
    <w:rsid w:val="007A0658"/>
    <w:rsid w:val="007D1F01"/>
    <w:rsid w:val="00872CA9"/>
    <w:rsid w:val="00881BD5"/>
    <w:rsid w:val="00882B10"/>
    <w:rsid w:val="008A524F"/>
    <w:rsid w:val="008B4C8A"/>
    <w:rsid w:val="00917834"/>
    <w:rsid w:val="00940C27"/>
    <w:rsid w:val="009751CA"/>
    <w:rsid w:val="009D697C"/>
    <w:rsid w:val="009F6FD9"/>
    <w:rsid w:val="00A40BA6"/>
    <w:rsid w:val="00A46F62"/>
    <w:rsid w:val="00A70C94"/>
    <w:rsid w:val="00B253F8"/>
    <w:rsid w:val="00C171B8"/>
    <w:rsid w:val="00C30D8E"/>
    <w:rsid w:val="00C607D8"/>
    <w:rsid w:val="00CE507E"/>
    <w:rsid w:val="00D06827"/>
    <w:rsid w:val="00D80184"/>
    <w:rsid w:val="00DD4A91"/>
    <w:rsid w:val="00DE089B"/>
    <w:rsid w:val="00E1588A"/>
    <w:rsid w:val="00E2385C"/>
    <w:rsid w:val="00E2720F"/>
    <w:rsid w:val="00E50961"/>
    <w:rsid w:val="00E82A7E"/>
    <w:rsid w:val="00EB7F57"/>
    <w:rsid w:val="00ED52A6"/>
    <w:rsid w:val="00F016FE"/>
    <w:rsid w:val="00FA13EF"/>
    <w:rsid w:val="00FC0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hAnsi="Arial" w:ascii="Arial"/>
    </w:rPr>
  </w:style>
  <w:style w:styleId="Tekstrezerviranogmjesta" w:type="character">
    <w:name w:val="Placeholder Text"/>
    <w:basedOn w:val="Zadanifontodlomka"/>
    <w:uiPriority w:val="99"/>
    <w:semiHidden/>
    <w:rsid w:val="003641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41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4158"/>
    <w:rPr>
      <w:rFonts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4158"/>
    <w:rPr>
      <w:rFonts w:cs="Times New Roman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4158"/>
    <w:rPr>
      <w:rFonts w:cs="Times New Roman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ascii="Arial" w:hAnsi="Arial"/>
    </w:rPr>
  </w:style>
  <w:style w:styleId="Tekstrezerviranogmjesta" w:type="character">
    <w:name w:val="Placeholder Text"/>
    <w:basedOn w:val="Zadanifontodlomka"/>
    <w:uiPriority w:val="99"/>
    <w:semiHidden/>
    <w:rsid w:val="003641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41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4158"/>
    <w:rPr>
      <w:rFonts w:ascii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4158"/>
    <w:rPr>
      <w:rFonts w:ascii="Arial" w:cs="Times New Roman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4158"/>
    <w:rPr>
      <w:rFonts w:ascii="Arial" w:cs="Times New Roman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830</izvorni_sadrzaj>
    <derivirana_varijabla naziv="DomainObject.Predmet.Broj_1">830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St-830/2016</izvorni_sadrzaj>
    <derivirana_varijabla naziv="DomainObject.Predmet.OznakaBroj_1">St-830/2016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SPLIĆANA U ZAGREBU MARJAN</izvorni_sadrzaj>
    <derivirana_varijabla naziv="DomainObject.Predmet.ProtustrankaFormated_1">  DRUŠTVO SPLIĆANA U ZAGREBU MARJAN</derivirana_varijabla>
  </DomainObject.Predmet.ProtustrankaFormated>
  <DomainObject.Predmet.ProtustrankaFormatedOIB>
    <izvorni_sadrzaj>  DRUŠTVO SPLIĆANA U ZAGREBU MARJAN, OIB 66132862383</izvorni_sadrzaj>
    <derivirana_varijabla naziv="DomainObject.Predmet.ProtustrankaFormatedOIB_1">  DRUŠTVO SPLIĆANA U ZAGREBU MARJAN, OIB 66132862383</derivirana_varijabla>
  </DomainObject.Predmet.ProtustrankaFormatedOIB>
  <DomainObject.Predmet.ProtustrankaFormatedWithAdress>
    <izvorni_sadrzaj> DRUŠTVO SPLIĆANA U ZAGREBU MARJAN, Ilica 16, 10000 Zagreb</izvorni_sadrzaj>
    <derivirana_varijabla naziv="DomainObject.Predmet.ProtustrankaFormatedWithAdress_1"> DRUŠTVO SPLIĆANA U ZAGREBU MARJAN, Ilica 16, 10000 Zagreb</derivirana_varijabla>
  </DomainObject.Predmet.ProtustrankaFormatedWithAdress>
  <DomainObject.Predmet.ProtustrankaFormatedWithAdressOIB>
    <izvorni_sadrzaj> DRUŠTVO SPLIĆANA U ZAGREBU MARJAN, OIB 66132862383, Ilica 16, 10000 Zagreb</izvorni_sadrzaj>
    <derivirana_varijabla naziv="DomainObject.Predmet.ProtustrankaFormatedWithAdressOIB_1"> DRUŠTVO SPLIĆANA U ZAGREBU MARJAN, OIB 66132862383, Ilica 16, 10000 Zagreb</derivirana_varijabla>
  </DomainObject.Predmet.ProtustrankaFormatedWithAdressOIB>
  <DomainObject.Predmet.ProtustrankaWithAdress>
    <izvorni_sadrzaj>DRUŠTVO SPLIĆANA U ZAGREBU MARJAN Ilica 16, 10000 Zagreb</izvorni_sadrzaj>
    <derivirana_varijabla naziv="DomainObject.Predmet.ProtustrankaWithAdress_1">DRUŠTVO SPLIĆANA U ZAGREBU MARJAN Ilica 16, 10000 Zagreb</derivirana_varijabla>
  </DomainObject.Predmet.ProtustrankaWithAdress>
  <DomainObject.Predmet.ProtustrankaWithAdressOIB>
    <izvorni_sadrzaj>DRUŠTVO SPLIĆANA U ZAGREBU MARJAN, OIB 66132862383, Ilica 16, 10000 Zagreb</izvorni_sadrzaj>
    <derivirana_varijabla naziv="DomainObject.Predmet.ProtustrankaWithAdressOIB_1">DRUŠTVO SPLIĆANA U ZAGREBU MARJAN, OIB 66132862383, Ilica 16, 10000 Zagreb</derivirana_varijabla>
  </DomainObject.Predmet.ProtustrankaWithAdressOIB>
  <DomainObject.Predmet.ProtustrankaNazivFormated>
    <izvorni_sadrzaj>DRUŠTVO SPLIĆANA U ZAGREBU MARJAN</izvorni_sadrzaj>
    <derivirana_varijabla naziv="DomainObject.Predmet.ProtustrankaNazivFormated_1">DRUŠTVO SPLIĆANA U ZAGREBU MARJAN</derivirana_varijabla>
  </DomainObject.Predmet.ProtustrankaNazivFormated>
  <DomainObject.Predmet.ProtustrankaNazivFormatedOIB>
    <izvorni_sadrzaj>DRUŠTVO SPLIĆANA U ZAGREBU MARJAN, OIB 66132862383</izvorni_sadrzaj>
    <derivirana_varijabla naziv="DomainObject.Predmet.ProtustrankaNazivFormatedOIB_1">DRUŠTVO SPLIĆANA U ZAGREBU MARJAN, OIB 66132862383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DRUŠTVO SPLIĆANA U ZAGREBU MARJAN</item>
    </izvorni_sadrzaj>
    <derivirana_varijabla naziv="DomainObject.Predmet.ProtuStrankaListFormated_1">
      <item>DRUŠTVO SPLIĆANA U ZAGREBU MARJAN</item>
    </derivirana_varijabla>
  </DomainObject.Predmet.ProtuStrankaListFormated>
  <DomainObject.Predmet.ProtuStrankaListFormatedOIB>
    <izvorni_sadrzaj>
      <item>DRUŠTVO SPLIĆANA U ZAGREBU MARJAN, OIB 66132862383</item>
    </izvorni_sadrzaj>
    <derivirana_varijabla naziv="DomainObject.Predmet.ProtuStrankaListFormatedOIB_1">
      <item>DRUŠTVO SPLIĆANA U ZAGREBU MARJAN, OIB 66132862383</item>
    </derivirana_varijabla>
  </DomainObject.Predmet.ProtuStrankaListFormatedOIB>
  <DomainObject.Predmet.ProtuStrankaListFormatedWithAdress>
    <izvorni_sadrzaj>
      <item>DRUŠTVO SPLIĆANA U ZAGREBU MARJAN, Ilica 16, 10000 Zagreb</item>
    </izvorni_sadrzaj>
    <derivirana_varijabla naziv="DomainObject.Predmet.ProtuStrankaListFormatedWithAdress_1">
      <item>DRUŠTVO SPLIĆANA U ZAGREBU MARJAN, Ilica 16, 10000 Zagreb</item>
    </derivirana_varijabla>
  </DomainObject.Predmet.ProtuStrankaListFormatedWithAdress>
  <DomainObject.Predmet.ProtuStrankaListFormatedWithAdressOIB>
    <izvorni_sadrzaj>
      <item>DRUŠTVO SPLIĆANA U ZAGREBU MARJAN, OIB 66132862383, Ilica 16, 10000 Zagreb</item>
    </izvorni_sadrzaj>
    <derivirana_varijabla naziv="DomainObject.Predmet.ProtuStrankaListFormatedWithAdressOIB_1">
      <item>DRUŠTVO SPLIĆANA U ZAGREBU MARJAN, OIB 66132862383, Ilica 16, 10000 Zagreb</item>
    </derivirana_varijabla>
  </DomainObject.Predmet.ProtuStrankaListFormatedWithAdressOIB>
  <DomainObject.Predmet.ProtuStrankaListNazivFormated>
    <izvorni_sadrzaj>
      <item>DRUŠTVO SPLIĆANA U ZAGREBU MARJAN</item>
    </izvorni_sadrzaj>
    <derivirana_varijabla naziv="DomainObject.Predmet.ProtuStrankaListNazivFormated_1">
      <item>DRUŠTVO SPLIĆANA U ZAGREBU MARJAN</item>
    </derivirana_varijabla>
  </DomainObject.Predmet.ProtuStrankaListNazivFormated>
  <DomainObject.Predmet.ProtuStrankaListNazivFormatedOIB>
    <izvorni_sadrzaj>
      <item>DRUŠTVO SPLIĆANA U ZAGREBU MARJAN, OIB 66132862383</item>
    </izvorni_sadrzaj>
    <derivirana_varijabla naziv="DomainObject.Predmet.ProtuStrankaListNazivFormatedOIB_1">
      <item>DRUŠTVO SPLIĆANA U ZAGREBU MARJAN, OIB 66132862383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DRUŠTVO SPLIĆANA U ZAGREBU MARJAN</izvorni_sadrzaj>
    <derivirana_varijabla naziv="DomainObject.Predmet.ProtustrankaIDrugi_1">DRUŠTVO SPLIĆANA U ZAGREBU MARJAN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DRUŠTVO SPLIĆANA U ZAGREBU MARJAN, OIB 66132862383, Ilica 16, 10000 Zagreb</izvorni_sadrzaj>
    <derivirana_varijabla naziv="DomainObject.Predmet.ProtustrankaIDrugiAdressOIB_1">DRUŠTVO SPLIĆANA U ZAGREBU MARJAN, OIB 66132862383, Ilica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DRUŠTVO SPLIĆANA U ZAGREBU MARJAN</item>
      <item>FINA Regionalni centar Zagreb</item>
    </izvorni_sadrzaj>
    <derivirana_varijabla naziv="DomainObject.Predmet.SudioniciListNaziv_1">
      <item>DRUŠTVO SPLIĆANA U ZAGREBU MARJAN</item>
      <item>FINA Regionalni centar Zagreb</item>
    </derivirana_varijabla>
  </DomainObject.Predmet.SudioniciListNaziv>
  <DomainObject.Predmet.SudioniciListAdressOIB>
    <izvorni_sadrzaj>
      <item>DRUŠTVO SPLIĆANA U ZAGREBU MARJAN, OIB 66132862383, Ilica 16,10000 Zagreb</item>
      <item>FINA Regionalni centar Zagreb, OIB 85821130368, Trg svibanjskih žrtava 1995. 1,10000 Zagreb</item>
    </izvorni_sadrzaj>
    <derivirana_varijabla naziv="DomainObject.Predmet.SudioniciListAdressOIB_1">
      <item>DRUŠTVO SPLIĆANA U ZAGREBU MARJAN, OIB 66132862383, Ilica 16,10000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66132862383</item>
      <item>, OIB 85821130368</item>
    </izvorni_sadrzaj>
    <derivirana_varijabla naziv="DomainObject.Predmet.SudioniciListNazivOIB_1">
      <item>, OIB 66132862383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1</properties:Pages>
  <properties:Words>289</properties:Words>
  <properties:Characters>1618</properties:Characters>
  <properties:Lines>49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2016-06-23T12:45:00Z</dcterms:created>
  <dc:creator>TRGOVAČKI SUD</dc:creator>
  <cp:lastModifiedBy>Miroslav Lovreković</cp:lastModifiedBy>
  <cp:lastPrinted>2015-11-30T10:46:00Z</cp:lastPrinted>
  <dcterms:modified xmlns:xsi="http://www.w3.org/2001/XMLSchema-instance" xsi:type="dcterms:W3CDTF">2016-06-27T09:06:00Z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