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02fa" w14:paraId="a7f02fa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82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AB18D6" w:rsidRPr="00AB18D6">
        <w:rPr>
          <w:rFonts w:hAnsi="Times New Roman" w:ascii="Times New Roman"/>
          <w:szCs w:val="24"/>
          <w:lang w:val="hr-HR"/>
        </w:rPr>
        <w:t xml:space="preserve">MP-PAVKOVIĆ j.d.o.o. za frizerske i kozmetičke usluge, Poljanica </w:t>
      </w:r>
      <w:proofErr w:type="spellStart"/>
      <w:r w:rsidR="00AB18D6" w:rsidRPr="00AB18D6">
        <w:rPr>
          <w:rFonts w:hAnsi="Times New Roman" w:ascii="Times New Roman"/>
          <w:szCs w:val="24"/>
          <w:lang w:val="hr-HR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18D6" w:rsidRPr="00AB18D6">
        <w:rPr>
          <w:rFonts w:hAnsi="Times New Roman" w:ascii="Times New Roman"/>
          <w:szCs w:val="24"/>
          <w:lang w:val="hr-HR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  <w:lang w:val="hr-HR"/>
        </w:rPr>
        <w:t xml:space="preserve"> 23 A, OIB: 21941748405, MBS: 080837941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816D8" w:rsidRPr="00E816D8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AB18D6" w:rsidRPr="00AB18D6">
        <w:rPr>
          <w:rFonts w:hAnsi="Times New Roman" w:ascii="Times New Roman"/>
          <w:szCs w:val="24"/>
          <w:lang w:val="hr-HR"/>
        </w:rPr>
        <w:t xml:space="preserve">MP-PAVKOVIĆ j.d.o.o. za frizerske i kozmetičke usluge, Poljanica </w:t>
      </w:r>
      <w:proofErr w:type="spellStart"/>
      <w:r w:rsidR="00AB18D6" w:rsidRPr="00AB18D6">
        <w:rPr>
          <w:rFonts w:hAnsi="Times New Roman" w:ascii="Times New Roman"/>
          <w:szCs w:val="24"/>
          <w:lang w:val="hr-HR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18D6" w:rsidRPr="00AB18D6">
        <w:rPr>
          <w:rFonts w:hAnsi="Times New Roman" w:ascii="Times New Roman"/>
          <w:szCs w:val="24"/>
          <w:lang w:val="hr-HR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  <w:lang w:val="hr-HR"/>
        </w:rPr>
        <w:t xml:space="preserve"> 23 A, OIB: 21941748405, MBS: 080837941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30B66" w:rsidRPr="00C30B66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DE02C8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DE02C8">
        <w:rPr>
          <w:rFonts w:hAnsi="Times New Roman" w:ascii="Times New Roman"/>
          <w:szCs w:val="24"/>
        </w:rPr>
        <w:t>4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D027AF" w:rsidRPr="00D027AF">
        <w:rPr>
          <w:rFonts w:hAnsi="Times New Roman" w:ascii="Times New Roman"/>
          <w:szCs w:val="24"/>
          <w:lang w:val="hr-HR"/>
        </w:rPr>
        <w:t>Snježana Vrkljan, OIB: 44740101731, iz Zagreba, Kralja Zvonimira 75</w:t>
      </w:r>
      <w:r w:rsidR="00B4379F" w:rsidRPr="00B4379F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AB18D6" w:rsidRPr="00AB18D6">
        <w:rPr>
          <w:rFonts w:hAnsi="Times New Roman" w:ascii="Times New Roman"/>
          <w:szCs w:val="24"/>
        </w:rPr>
        <w:t xml:space="preserve">MP-PAVKOVIĆ j.d.o.o. za frizerske i kozmetičke usluge, Poljanica </w:t>
      </w:r>
      <w:proofErr w:type="spellStart"/>
      <w:r w:rsidR="00AB18D6" w:rsidRPr="00AB18D6">
        <w:rPr>
          <w:rFonts w:hAnsi="Times New Roman" w:ascii="Times New Roman"/>
          <w:szCs w:val="24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</w:rPr>
        <w:t xml:space="preserve">, </w:t>
      </w:r>
      <w:proofErr w:type="spellStart"/>
      <w:r w:rsidR="00AB18D6" w:rsidRPr="00AB18D6">
        <w:rPr>
          <w:rFonts w:hAnsi="Times New Roman" w:ascii="Times New Roman"/>
          <w:szCs w:val="24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</w:rPr>
        <w:t xml:space="preserve"> 23 A, OIB: 21941748405, MBS: 080837941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B18D6" w:rsidRPr="00AB18D6">
        <w:rPr>
          <w:rFonts w:hAnsi="Times New Roman" w:ascii="Times New Roman"/>
          <w:szCs w:val="24"/>
        </w:rPr>
        <w:t xml:space="preserve">MP-PAVKOVIĆ j.d.o.o. za frizerske i kozmetičke usluge, Poljanica </w:t>
      </w:r>
      <w:proofErr w:type="spellStart"/>
      <w:r w:rsidR="00AB18D6" w:rsidRPr="00AB18D6">
        <w:rPr>
          <w:rFonts w:hAnsi="Times New Roman" w:ascii="Times New Roman"/>
          <w:szCs w:val="24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</w:rPr>
        <w:t xml:space="preserve">, </w:t>
      </w:r>
      <w:proofErr w:type="spellStart"/>
      <w:r w:rsidR="00AB18D6" w:rsidRPr="00AB18D6">
        <w:rPr>
          <w:rFonts w:hAnsi="Times New Roman" w:ascii="Times New Roman"/>
          <w:szCs w:val="24"/>
        </w:rPr>
        <w:t>Bistranska</w:t>
      </w:r>
      <w:proofErr w:type="spellEnd"/>
      <w:r w:rsidR="00AB18D6" w:rsidRPr="00AB18D6">
        <w:rPr>
          <w:rFonts w:hAnsi="Times New Roman" w:ascii="Times New Roman"/>
          <w:szCs w:val="24"/>
        </w:rPr>
        <w:t xml:space="preserve"> 23 A, OIB: 21941748405, MBS: 080837941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B18D6" w:rsidP="00FA5BD9" w:rsidR="00AB18D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82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816D8" w:rsidRPr="00E816D8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F87F4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F87F42">
        <w:rPr>
          <w:rFonts w:hAnsi="Times New Roman" w:ascii="Times New Roman"/>
          <w:lang w:val="hr-HR"/>
        </w:rPr>
        <w:t xml:space="preserve">, </w:t>
      </w:r>
      <w:proofErr w:type="spellStart"/>
      <w:r w:rsidR="00F87F42">
        <w:rPr>
          <w:rFonts w:hAnsi="Times New Roman" w:ascii="Times New Roman"/>
          <w:szCs w:val="24"/>
        </w:rPr>
        <w:t>v.r</w:t>
      </w:r>
      <w:proofErr w:type="spellEnd"/>
      <w:r w:rsidR="00F87F42">
        <w:rPr>
          <w:rFonts w:hAnsi="Times New Roman" w:ascii="Times New Roman"/>
          <w:szCs w:val="24"/>
        </w:rPr>
        <w:t xml:space="preserve">. </w:t>
      </w:r>
    </w:p>
    <w:p w:rsidRDefault="00F87F42" w:rsidP="00FA1325" w:rsidR="00F87F4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F87F42" w:rsidP="00FA1325" w:rsidR="00F87F4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F87F42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30B66"/>
    <w:rsid w:val="00C4598C"/>
    <w:rsid w:val="00CA316C"/>
    <w:rsid w:val="00CB3231"/>
    <w:rsid w:val="00CB37A9"/>
    <w:rsid w:val="00CC0837"/>
    <w:rsid w:val="00CC16CD"/>
    <w:rsid w:val="00CC6152"/>
    <w:rsid w:val="00CD6A5A"/>
    <w:rsid w:val="00CE0794"/>
    <w:rsid w:val="00CE0937"/>
    <w:rsid w:val="00D027AF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02C8"/>
    <w:rsid w:val="00E15AB3"/>
    <w:rsid w:val="00E16694"/>
    <w:rsid w:val="00E27A30"/>
    <w:rsid w:val="00E55F39"/>
    <w:rsid w:val="00E60A1D"/>
    <w:rsid w:val="00E63185"/>
    <w:rsid w:val="00E70548"/>
    <w:rsid w:val="00E816D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87F4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MP-PAVKOVIĆ j.d.o.o. za frizerske i kozmetičke usluge</izvorni_sadrzaj>
    <derivirana_varijabla naziv="DomainObject.Predmet.ProtustrankaFormated_1">  MP-PAVKOVIĆ j.d.o.o. za frizerske i kozmetičke usluge</derivirana_varijabla>
  </DomainObject.Predmet.ProtustrankaFormated>
  <DomainObject.Predmet.ProtustrankaFormatedOIB>
    <izvorni_sadrzaj>  MP-PAVKOVIĆ j.d.o.o. za frizerske i kozmetičke usluge, OIB 21941748405</izvorni_sadrzaj>
    <derivirana_varijabla naziv="DomainObject.Predmet.ProtustrankaFormatedOIB_1">  MP-PAVKOVIĆ j.d.o.o. za frizerske i kozmetičke usluge, OIB 21941748405</derivirana_varijabla>
  </DomainObject.Predmet.ProtustrankaFormatedOIB>
  <DomainObject.Predmet.ProtustrankaFormatedWithAdress>
    <izvorni_sadrzaj> MP-PAVKOVIĆ j.d.o.o. za frizerske i kozmetičke usluge, Bistranska 23 A, 10298 Poljanica Bistranska</izvorni_sadrzaj>
    <derivirana_varijabla naziv="DomainObject.Predmet.ProtustrankaFormatedWithAdress_1"> MP-PAVKOVIĆ j.d.o.o. za frizerske i kozmetičke usluge, Bistranska 23 A, 10298 Poljanica Bistranska</derivirana_varijabla>
  </DomainObject.Predmet.ProtustrankaFormatedWithAdress>
  <DomainObject.Predmet.ProtustrankaFormatedWithAdressOIB>
    <izvorni_sadrzaj> MP-PAVKOVIĆ j.d.o.o. za frizerske i kozmetičke usluge, OIB 21941748405, Bistranska 23 A, 10298 Poljanica Bistranska</izvorni_sadrzaj>
    <derivirana_varijabla naziv="DomainObject.Predmet.ProtustrankaFormatedWithAdressOIB_1"> MP-PAVKOVIĆ j.d.o.o. za frizerske i kozmetičke usluge, OIB 21941748405, Bistranska 23 A, 10298 Poljanica Bistranska</derivirana_varijabla>
  </DomainObject.Predmet.ProtustrankaFormatedWithAdressOIB>
  <DomainObject.Predmet.ProtustrankaWithAdress>
    <izvorni_sadrzaj>MP-PAVKOVIĆ j.d.o.o. za frizerske i kozmetičke usluge Bistranska 23 A, 10298 Poljanica Bistranska</izvorni_sadrzaj>
    <derivirana_varijabla naziv="DomainObject.Predmet.ProtustrankaWithAdress_1">MP-PAVKOVIĆ j.d.o.o. za frizerske i kozmetičke usluge Bistranska 23 A, 10298 Poljanica Bistranska</derivirana_varijabla>
  </DomainObject.Predmet.ProtustrankaWithAdress>
  <DomainObject.Predmet.ProtustrankaWithAdressOIB>
    <izvorni_sadrzaj>MP-PAVKOVIĆ j.d.o.o. za frizerske i kozmetičke usluge, OIB 21941748405, Bistranska 23 A, 10298 Poljanica Bistranska</izvorni_sadrzaj>
    <derivirana_varijabla naziv="DomainObject.Predmet.ProtustrankaWithAdressOIB_1">MP-PAVKOVIĆ j.d.o.o. za frizerske i kozmetičke usluge, OIB 21941748405, Bistranska 23 A, 10298 Poljanica Bistranska</derivirana_varijabla>
  </DomainObject.Predmet.ProtustrankaWithAdressOIB>
  <DomainObject.Predmet.ProtustrankaNazivFormated>
    <izvorni_sadrzaj>MP-PAVKOVIĆ j.d.o.o. za frizerske i kozmetičke usluge</izvorni_sadrzaj>
    <derivirana_varijabla naziv="DomainObject.Predmet.ProtustrankaNazivFormated_1">MP-PAVKOVIĆ j.d.o.o. za frizerske i kozmetičke usluge</derivirana_varijabla>
  </DomainObject.Predmet.ProtustrankaNazivFormated>
  <DomainObject.Predmet.ProtustrankaNazivFormatedOIB>
    <izvorni_sadrzaj>MP-PAVKOVIĆ j.d.o.o. za frizerske i kozmetičke usluge, OIB 21941748405</izvorni_sadrzaj>
    <derivirana_varijabla naziv="DomainObject.Predmet.ProtustrankaNazivFormatedOIB_1">MP-PAVKOVIĆ j.d.o.o. za frizerske i kozmetičke usluge, OIB 21941748405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MP-PAVKOVIĆ j.d.o.o. za frizerske i kozmetičke usluge</item>
    </izvorni_sadrzaj>
    <derivirana_varijabla naziv="DomainObject.Predmet.ProtuStrankaListFormated_1">
      <item>MP-PAVKOVIĆ j.d.o.o. za frizerske i kozmetičke usluge</item>
    </derivirana_varijabla>
  </DomainObject.Predmet.ProtuStrankaListFormated>
  <DomainObject.Predmet.ProtuStrankaListFormatedOIB>
    <izvorni_sadrzaj>
      <item>MP-PAVKOVIĆ j.d.o.o. za frizerske i kozmetičke usluge, OIB 21941748405</item>
    </izvorni_sadrzaj>
    <derivirana_varijabla naziv="DomainObject.Predmet.ProtuStrankaListFormatedOIB_1">
      <item>MP-PAVKOVIĆ j.d.o.o. za frizerske i kozmetičke usluge, OIB 21941748405</item>
    </derivirana_varijabla>
  </DomainObject.Predmet.ProtuStrankaListFormatedOIB>
  <DomainObject.Predmet.ProtuStrankaListFormatedWithAdress>
    <izvorni_sadrzaj>
      <item>MP-PAVKOVIĆ j.d.o.o. za frizerske i kozmetičke usluge, Bistranska 23 A, 10298 Poljanica Bistranska</item>
    </izvorni_sadrzaj>
    <derivirana_varijabla naziv="DomainObject.Predmet.ProtuStrankaListFormatedWithAdress_1">
      <item>MP-PAVKOVIĆ j.d.o.o. za frizerske i kozmetičke usluge, Bistranska 23 A, 10298 Poljanica Bistranska</item>
    </derivirana_varijabla>
  </DomainObject.Predmet.ProtuStrankaListFormatedWithAdress>
  <DomainObject.Predmet.ProtuStrankaListFormatedWithAdressOIB>
    <izvorni_sadrzaj>
      <item>MP-PAVKOVIĆ j.d.o.o. za frizerske i kozmetičke usluge, OIB 21941748405, Bistranska 23 A, 10298 Poljanica Bistranska</item>
    </izvorni_sadrzaj>
    <derivirana_varijabla naziv="DomainObject.Predmet.ProtuStrankaListFormatedWithAdressOIB_1">
      <item>MP-PAVKOVIĆ j.d.o.o. za frizerske i kozmetičke usluge, OIB 21941748405, Bistranska 23 A, 10298 Poljanica Bistranska</item>
    </derivirana_varijabla>
  </DomainObject.Predmet.ProtuStrankaListFormatedWithAdressOIB>
  <DomainObject.Predmet.ProtuStrankaListNazivFormated>
    <izvorni_sadrzaj>
      <item>MP-PAVKOVIĆ j.d.o.o. za frizerske i kozmetičke usluge</item>
    </izvorni_sadrzaj>
    <derivirana_varijabla naziv="DomainObject.Predmet.ProtuStrankaListNazivFormated_1">
      <item>MP-PAVKOVIĆ j.d.o.o. za frizerske i kozmetičke usluge</item>
    </derivirana_varijabla>
  </DomainObject.Predmet.ProtuStrankaListNazivFormated>
  <DomainObject.Predmet.ProtuStrankaListNazivFormatedOIB>
    <izvorni_sadrzaj>
      <item>MP-PAVKOVIĆ j.d.o.o. za frizerske i kozmetičke usluge, OIB 21941748405</item>
    </izvorni_sadrzaj>
    <derivirana_varijabla naziv="DomainObject.Predmet.ProtuStrankaListNazivFormatedOIB_1">
      <item>MP-PAVKOVIĆ j.d.o.o. za frizerske i kozmetičke usluge, OIB 21941748405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MP-PAVKOVIĆ j.d.o.o. za frizerske i kozmetičke usluge</izvorni_sadrzaj>
    <derivirana_varijabla naziv="DomainObject.Predmet.ProtustrankaIDrugi_1">MP-PAVKOVIĆ j.d.o.o. za frizerske i kozmetičke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MP-PAVKOVIĆ j.d.o.o. za frizerske i kozmetičke usluge, OIB 21941748405, Bistranska 23 A, 10298 Poljanica Bistranska</izvorni_sadrzaj>
    <derivirana_varijabla naziv="DomainObject.Predmet.ProtustrankaIDrugiAdressOIB_1">MP-PAVKOVIĆ j.d.o.o. za frizerske i kozmetičke usluge, OIB 21941748405, Bistranska 23 A,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MP-PAVKOVIĆ j.d.o.o. za frizerske i kozmetičke usluge</item>
    </izvorni_sadrzaj>
    <derivirana_varijabla naziv="DomainObject.Predmet.SudioniciListNaziv_1">
      <item>FINA Regionalni centar Zagreb</item>
      <item>MP-PAVKOVIĆ j.d.o.o. za frizerske i kozmetičke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MP-PAVKOVIĆ j.d.o.o. za frizerske i kozmetičke usluge, OIB 21941748405, Bistranska 23 A,10298 Poljanica Bistranska</item>
    </izvorni_sadrzaj>
    <derivirana_varijabla naziv="DomainObject.Predmet.SudioniciListAdressOIB_1">
      <item>FINA Regionalni centar Zagreb, OIB 85821130368, Trg svibanjskih žrtava 1995. 1,10000 Zagreb</item>
      <item>MP-PAVKOVIĆ j.d.o.o. za frizerske i kozmetičke usluge, OIB 21941748405, Bistranska 23 A,10298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21941748405</item>
    </izvorni_sadrzaj>
    <derivirana_varijabla naziv="DomainObject.Predmet.SudioniciListNazivOIB_1">
      <item>, OIB 85821130368</item>
      <item>, OIB 21941748405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53125-ECEB-45E2-A9D3-95EFB9523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2349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2018-08-24T08:53:00Z</dcterms:created>
  <dc:creator>Mirna Panjan</dc:creator>
  <cp:lastModifiedBy>Marina Radaković</cp:lastModifiedBy>
  <cp:lastPrinted>2018-08-24T08:52:00Z</cp:lastPrinted>
  <dcterms:modified xmlns:xsi="http://www.w3.org/2001/XMLSchema-instance" xsi:type="dcterms:W3CDTF">2018-12-21T10:42:00Z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(St-782-2018.docx)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