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1e34" w14:paraId="a551e3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4158</w:t>
      </w:r>
      <w:r w:rsidR="00E039EE">
        <w:t>/2016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6C7760">
        <w:t xml:space="preserve">ZADRUGA MALI RAJ za pružanje usluga skrbi, </w:t>
      </w:r>
      <w:proofErr w:type="spellStart"/>
      <w:r w:rsidR="006C7760">
        <w:t>Guci</w:t>
      </w:r>
      <w:proofErr w:type="spellEnd"/>
      <w:r w:rsidR="006C7760">
        <w:t xml:space="preserve"> </w:t>
      </w:r>
      <w:proofErr w:type="spellStart"/>
      <w:r w:rsidR="006C7760">
        <w:t>Draganićki</w:t>
      </w:r>
      <w:proofErr w:type="spellEnd"/>
      <w:r w:rsidR="006C7760">
        <w:t xml:space="preserve">, </w:t>
      </w:r>
      <w:proofErr w:type="spellStart"/>
      <w:r w:rsidR="006C7760">
        <w:t>Guci</w:t>
      </w:r>
      <w:proofErr w:type="spellEnd"/>
      <w:r w:rsidR="006C7760">
        <w:t xml:space="preserve"> </w:t>
      </w:r>
      <w:proofErr w:type="spellStart"/>
      <w:r w:rsidR="006C7760">
        <w:t>Draganački</w:t>
      </w:r>
      <w:proofErr w:type="spellEnd"/>
      <w:r w:rsidR="006C7760">
        <w:t xml:space="preserve"> 1 A, OIB 08980154504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C7760" w:rsidP="0080790D" w:rsidR="0080790D">
      <w:pPr>
        <w:jc w:val="both"/>
        <w:rPr>
          <w:b/>
        </w:rPr>
      </w:pPr>
      <w:r>
        <w:rPr>
          <w:b/>
        </w:rPr>
        <w:t>14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8F4FA1">
        <w:rPr>
          <w:b/>
        </w:rPr>
        <w:t>10,3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6C7760" w:rsidP="006C7760" w:rsidR="006C7760">
      <w:r>
        <w:t xml:space="preserve">- dužnik ZADRUGA MALI RAJ za pružanje usluga skrbi, </w:t>
      </w:r>
      <w:proofErr w:type="spellStart"/>
      <w:r>
        <w:t>Guci</w:t>
      </w:r>
      <w:proofErr w:type="spellEnd"/>
      <w:r>
        <w:t xml:space="preserve"> </w:t>
      </w:r>
      <w:proofErr w:type="spellStart"/>
      <w:r>
        <w:t>Draganićki</w:t>
      </w:r>
      <w:proofErr w:type="spellEnd"/>
    </w:p>
    <w:p w:rsidRDefault="006C7760" w:rsidP="006C7760" w:rsidR="006C7760">
      <w:r>
        <w:t xml:space="preserve">- zakonski zastupnik dužnika Snježana </w:t>
      </w:r>
      <w:proofErr w:type="spellStart"/>
      <w:r>
        <w:t>Žeželić</w:t>
      </w:r>
      <w:proofErr w:type="spellEnd"/>
    </w:p>
    <w:p w:rsidRDefault="006C7760" w:rsidP="006C7760" w:rsidR="0080790D">
      <w:r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05A" w:rsidP="008F69E1" w:rsidR="0023505A">
      <w:r>
        <w:separator/>
      </w:r>
    </w:p>
  </w:endnote>
  <w:endnote w:id="0" w:type="continuationSeparator">
    <w:p w:rsidRDefault="0023505A" w:rsidP="008F69E1" w:rsidR="0023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05A" w:rsidP="008F69E1" w:rsidR="0023505A">
      <w:r>
        <w:separator/>
      </w:r>
    </w:p>
  </w:footnote>
  <w:footnote w:id="0" w:type="continuationSeparator">
    <w:p w:rsidRDefault="0023505A" w:rsidP="008F69E1" w:rsidR="0023505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3CB4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05A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D3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D3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St-4158/2016</izvorni_sadrzaj>
    <derivirana_varijabla naziv="DomainObject.Predmet.OznakaBroj_1">St-4158/2016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ZADRUGA MALI RAJ za pružanje usluga skrbi zastupanog po punomoćniku Snježana Žeželić</izvorni_sadrzaj>
    <derivirana_varijabla naziv="DomainObject.Predmet.ProtustrankaFormated_1">  ZADRUGA MALI RAJ za pružanje usluga skrbi zastupanog po punomoćniku Snježana Žeželić</derivirana_varijabla>
  </DomainObject.Predmet.ProtustrankaFormated>
  <DomainObject.Predmet.ProtustrankaFormatedOIB>
    <izvorni_sadrzaj>  ZADRUGA MALI RAJ za pružanje usluga skrbi, OIB 08980154504 zastupanog po punomoćniku Snježana Žeželić</izvorni_sadrzaj>
    <derivirana_varijabla naziv="DomainObject.Predmet.ProtustrankaFormatedOIB_1">  ZADRUGA MALI RAJ za pružanje usluga skrbi, OIB 08980154504 zastupanog po punomoćniku Snježana Žeželić</derivirana_varijabla>
  </DomainObject.Predmet.ProtustrankaFormatedOIB>
  <DomainObject.Predmet.ProtustrankaFormatedWithAdress>
    <izvorni_sadrzaj> ZADRUGA MALI RAJ za pružanje usluga skrbi,  Guci  Draganački 1 A, 10450 Guci Draganički zastupanog po punomoćniku Snježana Žeželić</izvorni_sadrzaj>
    <derivirana_varijabla naziv="DomainObject.Predmet.ProtustrankaFormatedWithAdress_1"> ZADRUGA MALI RAJ za pružanje usluga skrbi,  Guci  Draganački 1 A, 10450 Guci Draganički zastupanog po punomoćniku Snježana Žeželić</derivirana_varijabla>
  </DomainObject.Predmet.ProtustrankaFormatedWithAdress>
  <DomainObject.Predmet.ProtustrankaFormatedWithAdressOIB>
    <izvorni_sadrzaj> ZADRUGA MALI RAJ za pružanje usluga skrbi, OIB 08980154504,  Guci  Draganački 1 A, 10450 Guci Draganički zastupanog po punomoćniku Snježana Žeželić</izvorni_sadrzaj>
    <derivirana_varijabla naziv="DomainObject.Predmet.ProtustrankaFormatedWithAdressOIB_1"> ZADRUGA MALI RAJ za pružanje usluga skrbi, OIB 08980154504,  Guci  Draganački 1 A, 10450 Guci Draganički zastupanog po punomoćniku Snježana Žeželić</derivirana_varijabla>
  </DomainObject.Predmet.ProtustrankaFormatedWithAdressOIB>
  <DomainObject.Predmet.ProtustrankaWithAdress>
    <izvorni_sadrzaj>ZADRUGA MALI RAJ za pružanje usluga skrbi  Guci  Draganački 1 A, 10450 Guci Draganički</izvorni_sadrzaj>
    <derivirana_varijabla naziv="DomainObject.Predmet.ProtustrankaWithAdress_1">ZADRUGA MALI RAJ za pružanje usluga skrbi  Guci  Draganački 1 A, 10450 Guci Draganički</derivirana_varijabla>
  </DomainObject.Predmet.ProtustrankaWithAdress>
  <DomainObject.Predmet.ProtustrankaWithAdressOIB>
    <izvorni_sadrzaj>ZADRUGA MALI RAJ za pružanje usluga skrbi, OIB 08980154504,  Guci  Draganački 1 A, 10450 Guci Draganički</izvorni_sadrzaj>
    <derivirana_varijabla naziv="DomainObject.Predmet.ProtustrankaWithAdressOIB_1">ZADRUGA MALI RAJ za pružanje usluga skrbi, OIB 08980154504,  Guci  Draganački 1 A, 10450 Guci Draganički</derivirana_varijabla>
  </DomainObject.Predmet.ProtustrankaWithAdressOIB>
  <DomainObject.Predmet.ProtustrankaNazivFormated>
    <izvorni_sadrzaj>ZADRUGA MALI RAJ za pružanje usluga skrbi</izvorni_sadrzaj>
    <derivirana_varijabla naziv="DomainObject.Predmet.ProtustrankaNazivFormated_1">ZADRUGA MALI RAJ za pružanje usluga skrbi</derivirana_varijabla>
  </DomainObject.Predmet.ProtustrankaNazivFormated>
  <DomainObject.Predmet.ProtustrankaNazivFormatedOIB>
    <izvorni_sadrzaj>ZADRUGA MALI RAJ za pružanje usluga skrbi, OIB 08980154504</izvorni_sadrzaj>
    <derivirana_varijabla naziv="DomainObject.Predmet.ProtustrankaNazivFormatedOIB_1">ZADRUGA MALI RAJ za pružanje usluga skrbi, OIB 08980154504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MALI RAJ za pružanje usluga skrbi zastupanog po punomoćniku Snježana Žeželić</item>
    </izvorni_sadrzaj>
    <derivirana_varijabla naziv="DomainObject.Predmet.ProtuStrankaListFormated_1">
      <item>ZADRUGA MALI RAJ za pružanje usluga skrbi zastupanog po punomoćniku Snježana Žeželić</item>
    </derivirana_varijabla>
  </DomainObject.Predmet.ProtuStrankaListFormated>
  <DomainObject.Predmet.ProtuStrankaListFormatedOIB>
    <izvorni_sadrzaj>
      <item>ZADRUGA MALI RAJ za pružanje usluga skrbi, OIB 08980154504 zastupanog po punomoćniku Snježana Žeželić</item>
    </izvorni_sadrzaj>
    <derivirana_varijabla naziv="DomainObject.Predmet.ProtuStrankaListFormatedOIB_1">
      <item>ZADRUGA MALI RAJ za pružanje usluga skrbi, OIB 08980154504 zastupanog po punomoćniku Snježana Žeželić</item>
    </derivirana_varijabla>
  </DomainObject.Predmet.ProtuStrankaListFormatedOIB>
  <DomainObject.Predmet.ProtuStrankaListFormatedWithAdress>
    <izvorni_sadrzaj>
      <item>ZADRUGA MALI RAJ za pružanje usluga skrbi,  Guci  Draganački 1 A, 10450 Guci Draganički zastupanog po punomoćniku Snježana Žeželić</item>
    </izvorni_sadrzaj>
    <derivirana_varijabla naziv="DomainObject.Predmet.ProtuStrankaListFormatedWithAdress_1">
      <item>ZADRUGA MALI RAJ za pružanje usluga skrbi,  Guci  Draganački 1 A, 10450 Guci Draganički zastupanog po punomoćniku Snježana Žeželić</item>
    </derivirana_varijabla>
  </DomainObject.Predmet.ProtuStrankaListFormatedWithAdress>
  <DomainObject.Predmet.ProtuStrankaListFormatedWithAdressOIB>
    <izvorni_sadrzaj>
      <item>ZADRUGA MALI RAJ za pružanje usluga skrbi, OIB 08980154504,  Guci  Draganački 1 A, 10450 Guci Draganički zastupanog po punomoćniku Snježana Žeželić</item>
    </izvorni_sadrzaj>
    <derivirana_varijabla naziv="DomainObject.Predmet.ProtuStrankaListFormatedWithAdressOIB_1">
      <item>ZADRUGA MALI RAJ za pružanje usluga skrbi, OIB 08980154504,  Guci  Draganački 1 A, 10450 Guci Draganički zastupanog po punomoćniku Snježana Žeželić</item>
    </derivirana_varijabla>
  </DomainObject.Predmet.ProtuStrankaListFormatedWithAdressOIB>
  <DomainObject.Predmet.ProtuStrankaListNazivFormated>
    <izvorni_sadrzaj>
      <item>ZADRUGA MALI RAJ za pružanje usluga skrbi</item>
    </izvorni_sadrzaj>
    <derivirana_varijabla naziv="DomainObject.Predmet.ProtuStrankaListNazivFormated_1">
      <item>ZADRUGA MALI RAJ za pružanje usluga skrbi</item>
    </derivirana_varijabla>
  </DomainObject.Predmet.ProtuStrankaListNazivFormated>
  <DomainObject.Predmet.ProtuStrankaListNazivFormatedOIB>
    <izvorni_sadrzaj>
      <item>ZADRUGA MALI RAJ za pružanje usluga skrbi, OIB 08980154504</item>
    </izvorni_sadrzaj>
    <derivirana_varijabla naziv="DomainObject.Predmet.ProtuStrankaListNazivFormatedOIB_1">
      <item>ZADRUGA MALI RAJ za pružanje usluga skrbi, OIB 08980154504</item>
    </derivirana_varijabla>
  </DomainObject.Predmet.ProtuStrankaListNazivFormatedOIB>
  <DomainObject.Predmet.OstaliListFormated>
    <izvorni_sadrzaj>
      <item>Snježana Žeželić punomoćnica sudionika u postupku ZADRUGA MALI RAJ za pružanje usluga skrbi</item>
    </izvorni_sadrzaj>
    <derivirana_varijabla naziv="DomainObject.Predmet.OstaliListFormated_1">
      <item>Snježana Žeželić punomoćnica sudionika u postupku ZADRUGA MALI RAJ za pružanje usluga skrbi</item>
    </derivirana_varijabla>
  </DomainObject.Predmet.OstaliListFormated>
  <DomainObject.Predmet.OstaliListFormatedOIB>
    <izvorni_sadrzaj>
      <item>Snježana Žeželić, OIB 33734114085 punomoćnica sudionika u postupku ZADRUGA MALI RAJ za pružanje usluga skrbi</item>
    </izvorni_sadrzaj>
    <derivirana_varijabla naziv="DomainObject.Predmet.OstaliListFormatedOIB_1">
      <item>Snježana Žeželić, OIB 33734114085 punomoćnica sudionika u postupku ZADRUGA MALI RAJ za pružanje usluga skrbi</item>
    </derivirana_varijabla>
  </DomainObject.Predmet.OstaliListFormatedOIB>
  <DomainObject.Predmet.OstaliListFormatedWithAdress>
    <izvorni_sadrzaj>
      <item>Snježana Žeželić, Novaki Petrovinski 80, 10450 Novaki Petrovinski punomoćnica sudionika u postupku ZADRUGA MALI RAJ za pružanje usluga skrbi</item>
    </izvorni_sadrzaj>
    <derivirana_varijabla naziv="DomainObject.Predmet.OstaliListFormatedWithAdress_1">
      <item>Snježana Žeželić, Novaki Petrovinski 80, 10450 Novaki Petrovinski punomoćnica sudionika u postupku ZADRUGA MALI RAJ za pružanje usluga skrbi</item>
    </derivirana_varijabla>
  </DomainObject.Predmet.OstaliListFormatedWithAdress>
  <DomainObject.Predmet.OstaliListFormatedWithAdressOIB>
    <izvorni_sadrzaj>
      <item>Snježana Žeželić, OIB 33734114085, Novaki Petrovinski 80, 10450 Novaki Petrovinski punomoćnica sudionika u postupku ZADRUGA MALI RAJ za pružanje usluga skrbi</item>
    </izvorni_sadrzaj>
    <derivirana_varijabla naziv="DomainObject.Predmet.OstaliListFormatedWithAdressOIB_1">
      <item>Snježana Žeželić, OIB 33734114085, Novaki Petrovinski 80, 10450 Novaki Petrovinski punomoćnica sudionika u postupku ZADRUGA MALI RAJ za pružanje usluga skrbi</item>
    </derivirana_varijabla>
  </DomainObject.Predmet.OstaliListFormatedWithAdressOIB>
  <DomainObject.Predmet.OstaliListNazivFormated>
    <izvorni_sadrzaj>
      <item>Snježana Žeželić</item>
    </izvorni_sadrzaj>
    <derivirana_varijabla naziv="DomainObject.Predmet.OstaliListNazivFormated_1">
      <item>Snježana Žeželić</item>
    </derivirana_varijabla>
  </DomainObject.Predmet.OstaliListNazivFormated>
  <DomainObject.Predmet.OstaliListNazivFormatedOIB>
    <izvorni_sadrzaj>
      <item>Snježana Žeželić, OIB 33734114085</item>
    </izvorni_sadrzaj>
    <derivirana_varijabla naziv="DomainObject.Predmet.OstaliListNazivFormatedOIB_1">
      <item>Snježana Žeželić, OIB 33734114085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MALI RAJ za pružanje usluga skrbi</izvorni_sadrzaj>
    <derivirana_varijabla naziv="DomainObject.Predmet.ProtustrankaIDrugi_1">ZADRUGA MALI RAJ za pružanje usluga skrbi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MALI RAJ za pružanje usluga skrbi, OIB 08980154504,  Guci  Draganački 1 A, 10450 Guci Draganički</izvorni_sadrzaj>
    <derivirana_varijabla naziv="DomainObject.Predmet.ProtustrankaIDrugiAdressOIB_1">ZADRUGA MALI RAJ za pružanje usluga skrbi, OIB 08980154504,  Guci  Draganački 1 A,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MALI RAJ za pružanje usluga skrbi</item>
      <item>FINA Regionalni centar Zagreb</item>
      <item>Snježana Žeželić</item>
    </izvorni_sadrzaj>
    <derivirana_varijabla naziv="DomainObject.Predmet.SudioniciListNaziv_1">
      <item>ZADRUGA MALI RAJ za pružanje usluga skrbi</item>
      <item>FINA Regionalni centar Zagreb</item>
      <item>Snježana Žeželić</item>
    </derivirana_varijabla>
  </DomainObject.Predmet.SudioniciListNaziv>
  <DomainObject.Predmet.SudioniciListAdressOIB>
    <izvorni_sadrzaj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izvorni_sadrzaj>
    <derivirana_varijabla naziv="DomainObject.Predmet.SudioniciListAdressOIB_1"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08980154504</item>
      <item>, OIB 85821130368</item>
      <item>, OIB 33734114085</item>
    </izvorni_sadrzaj>
    <derivirana_varijabla naziv="DomainObject.Predmet.SudioniciListNazivOIB_1">
      <item>, OIB 08980154504</item>
      <item>, OIB 85821130368</item>
      <item>, OIB 33734114085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St-4158/2016-4</izvorni_sadrzaj>
    <derivirana_varijabla naziv="DomainObject.PredzadnjaOdlukaIzPredmeta.Oznaka_1">St-4158/2016-4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2EAC3-80CA-47DA-A57B-DE51817EC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844</properties:Characters>
  <properties:Lines>38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2019-01-10T07:07:00Z</cp:lastPrinted>
  <dcterms:modified xmlns:xsi="http://www.w3.org/2001/XMLSchema-instance" xsi:type="dcterms:W3CDTF">2019-01-18T07:36:00Z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