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4dc3" w14:paraId="eaa4dc3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</w:t>
      </w:r>
      <w:r w:rsidR="00AE3C23">
        <w:rPr>
          <w:sz w:val="24"/>
        </w:rPr>
        <w:t xml:space="preserve">  </w:t>
      </w:r>
      <w:r w:rsidRPr="003B6518">
        <w:rPr>
          <w:sz w:val="24"/>
        </w:rPr>
        <w:t xml:space="preserve"> 45. St-</w:t>
      </w:r>
      <w:r w:rsidR="007C12D4">
        <w:rPr>
          <w:sz w:val="24"/>
        </w:rPr>
        <w:t>1273/2018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230E77">
        <w:rPr>
          <w:sz w:val="24"/>
        </w:rPr>
        <w:t xml:space="preserve">JOSEFSSON NAUTIKA d.o.o. Zagreb, Prilaz V. Brajkovića 4, OIB: 41043588885, </w:t>
      </w:r>
      <w:proofErr w:type="spellStart"/>
      <w:r w:rsidR="00230E77">
        <w:rPr>
          <w:sz w:val="24"/>
        </w:rPr>
        <w:t>MBS</w:t>
      </w:r>
      <w:proofErr w:type="spellEnd"/>
      <w:r w:rsidR="00230E77">
        <w:rPr>
          <w:sz w:val="24"/>
        </w:rPr>
        <w:t>: 080870678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9A2317">
        <w:rPr>
          <w:sz w:val="24"/>
        </w:rPr>
        <w:t>07</w:t>
      </w:r>
      <w:r w:rsidR="00230E77">
        <w:rPr>
          <w:sz w:val="24"/>
        </w:rPr>
        <w:t>. rujna</w:t>
      </w:r>
      <w:r w:rsidR="00AE3C23">
        <w:rPr>
          <w:sz w:val="24"/>
        </w:rPr>
        <w:t xml:space="preserve"> 2018</w:t>
      </w:r>
      <w:r w:rsidR="00F77A51">
        <w:rPr>
          <w:sz w:val="24"/>
        </w:rPr>
        <w:t>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230E77">
        <w:rPr>
          <w:sz w:val="24"/>
        </w:rPr>
        <w:t>JOSEFSSON NAUTIKA d.o.o. Zagreb, Prilaz V. Brajkovića 4, OIB: 41043588885, MBS: 080870678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230E77">
        <w:rPr>
          <w:sz w:val="24"/>
        </w:rPr>
        <w:t>JOSEFSSON NAUTIKA d.o.o. Zagreb, Prilaz V. Brajkovića 4, OIB: 41043588885, MBS: 080870678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na</w:t>
      </w:r>
      <w:r w:rsidR="002434EC">
        <w:rPr>
          <w:sz w:val="24"/>
        </w:rPr>
        <w:t xml:space="preserve">vedeno kako je dužnik, na dan </w:t>
      </w:r>
      <w:r w:rsidR="00230E77">
        <w:rPr>
          <w:sz w:val="24"/>
        </w:rPr>
        <w:t>10.05</w:t>
      </w:r>
      <w:r w:rsidR="00AE3C23">
        <w:rPr>
          <w:sz w:val="24"/>
        </w:rPr>
        <w:t>.2018</w:t>
      </w:r>
      <w:r w:rsidR="00517410" w:rsidRPr="003B6518">
        <w:rPr>
          <w:sz w:val="24"/>
        </w:rPr>
        <w:t xml:space="preserve">.g., u Očevidniku redoslijeda osnova za plaćanje imao evidentirane neizvršene osnove za plaćanje u neprekinutom razdoblju od </w:t>
      </w:r>
      <w:r w:rsidR="002434EC">
        <w:rPr>
          <w:sz w:val="24"/>
        </w:rPr>
        <w:t>120</w:t>
      </w:r>
      <w:r w:rsidR="00517410" w:rsidRPr="003B6518">
        <w:rPr>
          <w:sz w:val="24"/>
        </w:rPr>
        <w:t xml:space="preserve"> dana, u ukupnom iznosu od </w:t>
      </w:r>
      <w:r w:rsidR="00230E77">
        <w:rPr>
          <w:sz w:val="24"/>
        </w:rPr>
        <w:t>8.395,98</w:t>
      </w:r>
      <w:r w:rsidR="00517410" w:rsidRPr="003B6518">
        <w:rPr>
          <w:sz w:val="24"/>
        </w:rPr>
        <w:t xml:space="preserve">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  <w:t>Stoga je sud na temelju odredbe čl. 430 SZ-a objavio oglas kojim je pozvao osobe ovlaštene za zastupanje dužnika po zakonu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2434EC" w:rsidP="002F4AB4" w:rsidR="002F4AB4" w:rsidRPr="003B6518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230E77">
        <w:rPr>
          <w:sz w:val="24"/>
        </w:rPr>
        <w:t>05.09</w:t>
      </w:r>
      <w:r w:rsidR="00AE3C23">
        <w:rPr>
          <w:sz w:val="24"/>
        </w:rPr>
        <w:t>.2018</w:t>
      </w:r>
      <w:r w:rsidR="002F4AB4" w:rsidRPr="003B6518">
        <w:rPr>
          <w:sz w:val="24"/>
        </w:rPr>
        <w:t xml:space="preserve">.g. dužnik </w:t>
      </w:r>
      <w:r w:rsidR="00230E77">
        <w:rPr>
          <w:sz w:val="24"/>
        </w:rPr>
        <w:t>JOSEFSSON NAUTIKA d.o.o. Zagreb, Prilaz V. Brajkovića 4, OIB: 41043588885, MBS: 080870678</w:t>
      </w:r>
      <w:r w:rsidR="00AE3C23">
        <w:rPr>
          <w:sz w:val="24"/>
        </w:rPr>
        <w:t xml:space="preserve"> </w:t>
      </w:r>
      <w:r w:rsidR="002F4AB4" w:rsidRPr="003B6518">
        <w:rPr>
          <w:sz w:val="24"/>
        </w:rPr>
        <w:t xml:space="preserve">je dostavio sudu potvrdu o blokadi računa i novčanih sredstava od </w:t>
      </w:r>
      <w:r w:rsidR="00230E77">
        <w:rPr>
          <w:sz w:val="24"/>
        </w:rPr>
        <w:t>04.09.2018</w:t>
      </w:r>
      <w:r>
        <w:rPr>
          <w:sz w:val="24"/>
        </w:rPr>
        <w:t xml:space="preserve">. (list </w:t>
      </w:r>
      <w:r w:rsidR="00230E77">
        <w:rPr>
          <w:sz w:val="24"/>
        </w:rPr>
        <w:t>13</w:t>
      </w:r>
      <w:r w:rsidR="002F4AB4" w:rsidRPr="003B6518">
        <w:rPr>
          <w:sz w:val="24"/>
        </w:rPr>
        <w:t xml:space="preserve">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 xml:space="preserve">Regionalni centar </w:t>
      </w:r>
      <w:r>
        <w:rPr>
          <w:sz w:val="24"/>
        </w:rPr>
        <w:t>Zagreb</w:t>
      </w:r>
      <w:r w:rsidR="00230E77">
        <w:rPr>
          <w:sz w:val="24"/>
        </w:rPr>
        <w:t xml:space="preserve"> </w:t>
      </w:r>
      <w:r w:rsidR="00FD15F0">
        <w:rPr>
          <w:sz w:val="24"/>
        </w:rPr>
        <w:t>-</w:t>
      </w:r>
      <w:r w:rsidR="002F4AB4" w:rsidRPr="003B6518">
        <w:rPr>
          <w:sz w:val="24"/>
        </w:rPr>
        <w:t xml:space="preserve"> iz koje proizlazi kako je na računima i novčanim sredstvima dužnika: </w:t>
      </w:r>
      <w:r w:rsidR="00230E77">
        <w:rPr>
          <w:sz w:val="24"/>
        </w:rPr>
        <w:t xml:space="preserve">JOSEFSSON NAUTIKA d.o.o. Zagreb, Prilaz V. Brajkovića 4, OIB: 41043588885, MBS: 080870678 </w:t>
      </w:r>
      <w:r w:rsidR="002F4AB4" w:rsidRPr="003B6518">
        <w:rPr>
          <w:sz w:val="24"/>
        </w:rPr>
        <w:t>- na dan izdavanja potvrde evidentirano 0 dana neprekidne blokade.</w:t>
      </w:r>
    </w:p>
    <w:p w:rsidRDefault="002F4AB4" w:rsidP="002F4AB4" w:rsidR="002F4AB4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4531B0" w:rsidP="002F4AB4" w:rsidR="003B65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 xml:space="preserve">          </w:t>
      </w:r>
      <w:r>
        <w:rPr>
          <w:sz w:val="24"/>
        </w:rPr>
        <w:t>- 2 -</w:t>
      </w:r>
    </w:p>
    <w:p w:rsidRDefault="004531B0" w:rsidP="002F4AB4" w:rsidR="004531B0">
      <w:pPr>
        <w:jc w:val="both"/>
        <w:rPr>
          <w:sz w:val="24"/>
        </w:rPr>
      </w:pPr>
    </w:p>
    <w:p w:rsidRDefault="004531B0" w:rsidP="002F4AB4" w:rsidR="004531B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ab/>
      </w:r>
      <w:r w:rsidRPr="004531B0">
        <w:rPr>
          <w:sz w:val="24"/>
        </w:rPr>
        <w:t xml:space="preserve"> </w:t>
      </w:r>
      <w:r w:rsidR="00AE3C23">
        <w:rPr>
          <w:sz w:val="24"/>
        </w:rPr>
        <w:t xml:space="preserve">   </w:t>
      </w:r>
      <w:r w:rsidRPr="004531B0">
        <w:rPr>
          <w:sz w:val="24"/>
        </w:rPr>
        <w:t xml:space="preserve"> 45. </w:t>
      </w:r>
      <w:r w:rsidR="004C0E3E" w:rsidRPr="003B6518">
        <w:rPr>
          <w:sz w:val="24"/>
        </w:rPr>
        <w:t>St-</w:t>
      </w:r>
      <w:r w:rsidR="00230E77">
        <w:rPr>
          <w:sz w:val="24"/>
        </w:rPr>
        <w:t>1273/2018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 xml:space="preserve">Slijedom navedenog, sud je izveo zaključak kako dužnikov račun nije blokiran, kao i da dužnik nema nepodmirenih obveza na dan </w:t>
      </w:r>
      <w:r w:rsidR="00230E77">
        <w:rPr>
          <w:sz w:val="24"/>
        </w:rPr>
        <w:t>04.09.</w:t>
      </w:r>
      <w:r w:rsidR="00AE3C23">
        <w:rPr>
          <w:sz w:val="24"/>
        </w:rPr>
        <w:t>2018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>U Zagrebu</w:t>
      </w:r>
      <w:r w:rsidR="00AE3C23">
        <w:rPr>
          <w:sz w:val="24"/>
        </w:rPr>
        <w:t>,</w:t>
      </w:r>
      <w:r w:rsidR="004D640B" w:rsidRPr="003B6518">
        <w:rPr>
          <w:sz w:val="24"/>
        </w:rPr>
        <w:t xml:space="preserve"> </w:t>
      </w:r>
      <w:r w:rsidR="009A2317">
        <w:rPr>
          <w:sz w:val="24"/>
        </w:rPr>
        <w:t>07</w:t>
      </w:r>
      <w:r w:rsidR="00230E77">
        <w:rPr>
          <w:sz w:val="24"/>
        </w:rPr>
        <w:t>. rujna</w:t>
      </w:r>
      <w:r w:rsidR="00AE3C23">
        <w:rPr>
          <w:sz w:val="24"/>
        </w:rPr>
        <w:t xml:space="preserve"> 2018</w:t>
      </w:r>
      <w:r w:rsidRPr="003B6518">
        <w:rPr>
          <w:sz w:val="24"/>
        </w:rPr>
        <w:t>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Mirna Panjan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>
      <w:pPr>
        <w:rPr>
          <w:sz w:val="24"/>
        </w:rPr>
      </w:pP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 xml:space="preserve">DNA: </w:t>
      </w: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>FINI</w:t>
      </w: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>dužniku</w:t>
      </w:r>
      <w:r w:rsidR="00AE3C23">
        <w:rPr>
          <w:sz w:val="24"/>
        </w:rPr>
        <w:t xml:space="preserve"> po pun.</w:t>
      </w:r>
      <w:r w:rsidRPr="001F3829">
        <w:rPr>
          <w:sz w:val="24"/>
        </w:rPr>
        <w:t xml:space="preserve"> </w:t>
      </w:r>
    </w:p>
    <w:p w:rsidRDefault="004531B0" w:rsidP="00517410" w:rsidR="004531B0" w:rsidRPr="001F3829">
      <w:pPr>
        <w:rPr>
          <w:sz w:val="24"/>
        </w:rPr>
      </w:pPr>
      <w:r w:rsidRPr="001F3829">
        <w:rPr>
          <w:sz w:val="24"/>
        </w:rPr>
        <w:t>e-</w:t>
      </w:r>
      <w:r w:rsidR="00230E77">
        <w:rPr>
          <w:sz w:val="24"/>
        </w:rPr>
        <w:t>oglasna</w:t>
      </w:r>
      <w:r w:rsidRPr="001F3829">
        <w:rPr>
          <w:sz w:val="24"/>
        </w:rPr>
        <w:t xml:space="preserve"> p</w:t>
      </w:r>
      <w:r w:rsidR="002434EC" w:rsidRPr="001F3829">
        <w:rPr>
          <w:sz w:val="24"/>
        </w:rPr>
        <w:t>loča</w:t>
      </w:r>
    </w:p>
    <w:sectPr w:rsidSect="003B6518" w:rsidR="004531B0" w:rsidRPr="001F3829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442F5"/>
    <w:rsid w:val="00170EA6"/>
    <w:rsid w:val="0017766E"/>
    <w:rsid w:val="0017795A"/>
    <w:rsid w:val="001E1E9F"/>
    <w:rsid w:val="001E3342"/>
    <w:rsid w:val="001F3829"/>
    <w:rsid w:val="00210BB6"/>
    <w:rsid w:val="00230E77"/>
    <w:rsid w:val="002434EC"/>
    <w:rsid w:val="00275833"/>
    <w:rsid w:val="002B386E"/>
    <w:rsid w:val="002F4AB4"/>
    <w:rsid w:val="00305050"/>
    <w:rsid w:val="003279B2"/>
    <w:rsid w:val="003B6518"/>
    <w:rsid w:val="003D2682"/>
    <w:rsid w:val="003E31D6"/>
    <w:rsid w:val="004531B0"/>
    <w:rsid w:val="004717B0"/>
    <w:rsid w:val="004C0E3E"/>
    <w:rsid w:val="004C7490"/>
    <w:rsid w:val="004D640B"/>
    <w:rsid w:val="0050562B"/>
    <w:rsid w:val="00517410"/>
    <w:rsid w:val="00546F8A"/>
    <w:rsid w:val="0060613D"/>
    <w:rsid w:val="006061D1"/>
    <w:rsid w:val="006078DE"/>
    <w:rsid w:val="00662CC3"/>
    <w:rsid w:val="006E0EEE"/>
    <w:rsid w:val="007122B2"/>
    <w:rsid w:val="00713AE9"/>
    <w:rsid w:val="007C12D4"/>
    <w:rsid w:val="007F0152"/>
    <w:rsid w:val="00822080"/>
    <w:rsid w:val="00854216"/>
    <w:rsid w:val="008C1DFF"/>
    <w:rsid w:val="008C458D"/>
    <w:rsid w:val="008E7A35"/>
    <w:rsid w:val="00900D72"/>
    <w:rsid w:val="009013BF"/>
    <w:rsid w:val="00922CD1"/>
    <w:rsid w:val="0093505F"/>
    <w:rsid w:val="009A2317"/>
    <w:rsid w:val="00A74195"/>
    <w:rsid w:val="00AA4C98"/>
    <w:rsid w:val="00AE3C23"/>
    <w:rsid w:val="00AE518C"/>
    <w:rsid w:val="00CA316C"/>
    <w:rsid w:val="00D90876"/>
    <w:rsid w:val="00EA17E7"/>
    <w:rsid w:val="00ED6CFA"/>
    <w:rsid w:val="00F77A51"/>
    <w:rsid w:val="00F96197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B009B"/>
  <w15:docId w15:val="{3C1F87D9-C4C0-45B3-AA5E-CB0F3496886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St-1273/2018</izvorni_sadrzaj>
    <derivirana_varijabla naziv="DomainObject.Predmet.OznakaBroj_1">St-1273/2018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JOSEFSSON NAUTIKA d.o.o. zastupanog po punomoćniku Orehovec, Vinter, Kiš, Šimunović, odvjetničko društvo d.o.o.</izvorni_sadrzaj>
    <derivirana_varijabla naziv="DomainObject.Predmet.ProtustrankaFormated_1">  JOSEFSSON NAUTIKA d.o.o. zastupanog po punomoćniku Orehovec, Vinter, Kiš, Šimunović, odvjetničko društvo d.o.o.</derivirana_varijabla>
  </DomainObject.Predmet.ProtustrankaFormated>
  <DomainObject.Predmet.ProtustrankaFormatedOIB>
    <izvorni_sadrzaj>  JOSEFSSON NAUTIKA d.o.o., OIB 41043588885 zastupanog po punomoćniku Orehovec, Vinter, Kiš, Šimunović, odvjetničko društvo d.o.o.</izvorni_sadrzaj>
    <derivirana_varijabla naziv="DomainObject.Predmet.ProtustrankaFormatedOIB_1">  JOSEFSSON NAUTIKA d.o.o., OIB 41043588885 zastupanog po punomoćniku Orehovec, Vinter, Kiš, Šimunović, odvjetničko društvo d.o.o.</derivirana_varijabla>
  </DomainObject.Predmet.ProtustrankaFormatedOIB>
  <DomainObject.Predmet.ProtustrankaFormatedWithAdress>
    <izvorni_sadrzaj> JOSEFSSON NAUTIKA d.o.o., Prilaz V. Brajkovića 4, 10000 Zagreb zastupanog po punomoćniku Orehovec, Vinter, Kiš, Šimunović, odvjetničko društvo d.o.o.</izvorni_sadrzaj>
    <derivirana_varijabla naziv="DomainObject.Predmet.ProtustrankaFormatedWithAdress_1"> JOSEFSSON NAUTIKA d.o.o., Prilaz V. Brajkovića 4, 10000 Zagreb zastupanog po punomoćniku Orehovec, Vinter, Kiš, Šimunović, odvjetničko društvo d.o.o.</derivirana_varijabla>
  </DomainObject.Predmet.ProtustrankaFormatedWithAdress>
  <DomainObject.Predmet.ProtustrankaFormatedWithAdressOIB>
    <izvorni_sadrzaj> JOSEFSSON NAUTIKA d.o.o., OIB 41043588885, Prilaz V. Brajkovića 4, 10000 Zagreb zastupanog po punomoćniku Orehovec, Vinter, Kiš, Šimunović, odvjetničko društvo d.o.o.</izvorni_sadrzaj>
    <derivirana_varijabla naziv="DomainObject.Predmet.ProtustrankaFormatedWithAdressOIB_1"> JOSEFSSON NAUTIKA d.o.o., OIB 41043588885, Prilaz V. Brajkovića 4, 10000 Zagreb zastupanog po punomoćniku Orehovec, Vinter, Kiš, Šimunović, odvjetničko društvo d.o.o.</derivirana_varijabla>
  </DomainObject.Predmet.ProtustrankaFormatedWithAdressOIB>
  <DomainObject.Predmet.ProtustrankaWithAdress>
    <izvorni_sadrzaj>JOSEFSSON NAUTIKA d.o.o. Prilaz V. Brajkovića 4, 10000 Zagreb</izvorni_sadrzaj>
    <derivirana_varijabla naziv="DomainObject.Predmet.ProtustrankaWithAdress_1">JOSEFSSON NAUTIKA d.o.o. Prilaz V. Brajkovića 4, 10000 Zagreb</derivirana_varijabla>
  </DomainObject.Predmet.ProtustrankaWithAdress>
  <DomainObject.Predmet.ProtustrankaWithAdressOIB>
    <izvorni_sadrzaj>JOSEFSSON NAUTIKA d.o.o., OIB 41043588885, Prilaz V. Brajkovića 4, 10000 Zagreb</izvorni_sadrzaj>
    <derivirana_varijabla naziv="DomainObject.Predmet.ProtustrankaWithAdressOIB_1">JOSEFSSON NAUTIKA d.o.o., OIB 41043588885, Prilaz V. Brajkovića 4, 10000 Zagreb</derivirana_varijabla>
  </DomainObject.Predmet.ProtustrankaWithAdressOIB>
  <DomainObject.Predmet.ProtustrankaNazivFormated>
    <izvorni_sadrzaj>JOSEFSSON NAUTIKA d.o.o.</izvorni_sadrzaj>
    <derivirana_varijabla naziv="DomainObject.Predmet.ProtustrankaNazivFormated_1">JOSEFSSON NAUTIKA d.o.o.</derivirana_varijabla>
  </DomainObject.Predmet.ProtustrankaNazivFormated>
  <DomainObject.Predmet.ProtustrankaNazivFormatedOIB>
    <izvorni_sadrzaj>JOSEFSSON NAUTIKA d.o.o., OIB 41043588885</izvorni_sadrzaj>
    <derivirana_varijabla naziv="DomainObject.Predmet.ProtustrankaNazivFormatedOIB_1">JOSEFSSON NAUTIKA d.o.o., OIB 41043588885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JOSEFSSON NAUTIKA d.o.o. zastupanog po punomoćniku Orehovec, Vinter, Kiš, Šimunović, odvjetničko društvo d.o.o.</item>
    </izvorni_sadrzaj>
    <derivirana_varijabla naziv="DomainObject.Predmet.ProtuStrankaListFormated_1">
      <item>JOSEFSSON NAUTIKA d.o.o. zastupanog po punomoćniku Orehovec, Vinter, Kiš, Šimunović, odvjetničko društvo d.o.o.</item>
    </derivirana_varijabla>
  </DomainObject.Predmet.ProtuStrankaListFormated>
  <DomainObject.Predmet.ProtuStrankaListFormatedOIB>
    <izvorni_sadrzaj>
      <item>JOSEFSSON NAUTIKA d.o.o., OIB 41043588885 zastupanog po punomoćniku Orehovec, Vinter, Kiš, Šimunović, odvjetničko društvo d.o.o.</item>
    </izvorni_sadrzaj>
    <derivirana_varijabla naziv="DomainObject.Predmet.ProtuStrankaListFormatedOIB_1">
      <item>JOSEFSSON NAUTIKA d.o.o., OIB 41043588885 zastupanog po punomoćniku Orehovec, Vinter, Kiš, Šimunović, odvjetničko društvo d.o.o.</item>
    </derivirana_varijabla>
  </DomainObject.Predmet.ProtuStrankaListFormatedOIB>
  <DomainObject.Predmet.ProtuStrankaListFormatedWithAdress>
    <izvorni_sadrzaj>
      <item>JOSEFSSON NAUTIKA d.o.o., Prilaz V. Brajkovića 4, 10000 Zagreb zastupanog po punomoćniku Orehovec, Vinter, Kiš, Šimunović, odvjetničko društvo d.o.o.</item>
    </izvorni_sadrzaj>
    <derivirana_varijabla naziv="DomainObject.Predmet.ProtuStrankaListFormatedWithAdress_1">
      <item>JOSEFSSON NAUTIKA d.o.o., Prilaz V. Brajkovića 4, 10000 Zagreb zastupanog po punomoćniku Orehovec, Vinter, Kiš, Šimunović, odvjetničko društvo d.o.o.</item>
    </derivirana_varijabla>
  </DomainObject.Predmet.ProtuStrankaListFormatedWithAdress>
  <DomainObject.Predmet.ProtuStrankaListFormatedWithAdressOIB>
    <izvorni_sadrzaj>
      <item>JOSEFSSON NAUTIKA d.o.o., OIB 41043588885, Prilaz V. Brajkovića 4, 10000 Zagreb zastupanog po punomoćniku Orehovec, Vinter, Kiš, Šimunović, odvjetničko društvo d.o.o.</item>
    </izvorni_sadrzaj>
    <derivirana_varijabla naziv="DomainObject.Predmet.ProtuStrankaListFormatedWithAdressOIB_1">
      <item>JOSEFSSON NAUTIKA d.o.o., OIB 41043588885, Prilaz V. Brajkovića 4, 10000 Zagreb zastupanog po punomoćniku Orehovec, Vinter, Kiš, Šimunović, odvjetničko društvo d.o.o.</item>
    </derivirana_varijabla>
  </DomainObject.Predmet.ProtuStrankaListFormatedWithAdressOIB>
  <DomainObject.Predmet.ProtuStrankaListNazivFormated>
    <izvorni_sadrzaj>
      <item>JOSEFSSON NAUTIKA d.o.o.</item>
    </izvorni_sadrzaj>
    <derivirana_varijabla naziv="DomainObject.Predmet.ProtuStrankaListNazivFormated_1">
      <item>JOSEFSSON NAUTIKA d.o.o.</item>
    </derivirana_varijabla>
  </DomainObject.Predmet.ProtuStrankaListNazivFormated>
  <DomainObject.Predmet.ProtuStrankaListNazivFormatedOIB>
    <izvorni_sadrzaj>
      <item>JOSEFSSON NAUTIKA d.o.o., OIB 41043588885</item>
    </izvorni_sadrzaj>
    <derivirana_varijabla naziv="DomainObject.Predmet.ProtuStrankaListNazivFormatedOIB_1">
      <item>JOSEFSSON NAUTIKA d.o.o., OIB 41043588885</item>
    </derivirana_varijabla>
  </DomainObject.Predmet.ProtuStrankaListNazivFormatedOIB>
  <DomainObject.Predmet.OstaliListFormated>
    <izvorni_sadrzaj>
      <item>Orehovec, Vinter, Kiš, Šimunović, odvjetničko društvo d.o.o. punomoćnik sudionika u postupku JOSEFSSON NAUTIKA d.o.o.</item>
    </izvorni_sadrzaj>
    <derivirana_varijabla naziv="DomainObject.Predmet.OstaliListFormated_1">
      <item>Orehovec, Vinter, Kiš, Šimunović, odvjetničko društvo d.o.o. punomoćnik sudionika u postupku JOSEFSSON NAUTIKA d.o.o.</item>
    </derivirana_varijabla>
  </DomainObject.Predmet.OstaliListFormated>
  <DomainObject.Predmet.OstaliListFormatedOIB>
    <izvorni_sadrzaj>
      <item>Orehovec, Vinter, Kiš, Šimunović, odvjetničko društvo d.o.o., OIB 95898073413 punomoćnik sudionika u postupku JOSEFSSON NAUTIKA d.o.o.</item>
    </izvorni_sadrzaj>
    <derivirana_varijabla naziv="DomainObject.Predmet.OstaliListFormatedOIB_1">
      <item>Orehovec, Vinter, Kiš, Šimunović, odvjetničko društvo d.o.o., OIB 95898073413 punomoćnik sudionika u postupku JOSEFSSON NAUTIKA d.o.o.</item>
    </derivirana_varijabla>
  </DomainObject.Predmet.OstaliListFormatedOIB>
  <DomainObject.Predmet.OstaliListFormatedWithAdress>
    <izvorni_sadrzaj>
      <item>Orehovec, Vinter, Kiš, Šimunović, odvjetničko društvo d.o.o., Smičiklasova 18, 10000 Zagreb punomoćnik sudionika u postupku JOSEFSSON NAUTIKA d.o.o.</item>
    </izvorni_sadrzaj>
    <derivirana_varijabla naziv="DomainObject.Predmet.OstaliListFormatedWithAdress_1">
      <item>Orehovec, Vinter, Kiš, Šimunović, odvjetničko društvo d.o.o., Smičiklasova 18, 10000 Zagreb punomoćnik sudionika u postupku JOSEFSSON NAUTIKA d.o.o.</item>
    </derivirana_varijabla>
  </DomainObject.Predmet.OstaliListFormatedWithAdress>
  <DomainObject.Predmet.OstaliListFormatedWithAdressOIB>
    <izvorni_sadrzaj>
      <item>Orehovec, Vinter, Kiš, Šimunović, odvjetničko društvo d.o.o., OIB 95898073413, Smičiklasova 18, 10000 Zagreb punomoćnik sudionika u postupku JOSEFSSON NAUTIKA d.o.o.</item>
    </izvorni_sadrzaj>
    <derivirana_varijabla naziv="DomainObject.Predmet.OstaliListFormatedWithAdressOIB_1">
      <item>Orehovec, Vinter, Kiš, Šimunović, odvjetničko društvo d.o.o., OIB 95898073413, Smičiklasova 18, 10000 Zagreb punomoćnik sudionika u postupku JOSEFSSON NAUTIKA d.o.o.</item>
    </derivirana_varijabla>
  </DomainObject.Predmet.OstaliListFormatedWithAdressOIB>
  <DomainObject.Predmet.OstaliListNazivFormated>
    <izvorni_sadrzaj>
      <item>Orehovec, Vinter, Kiš, Šimunović, odvjetničko društvo d.o.o.</item>
    </izvorni_sadrzaj>
    <derivirana_varijabla naziv="DomainObject.Predmet.OstaliListNazivFormated_1">
      <item>Orehovec, Vinter, Kiš, Šimunović, odvjetničko društvo d.o.o.</item>
    </derivirana_varijabla>
  </DomainObject.Predmet.OstaliListNazivFormated>
  <DomainObject.Predmet.OstaliListNazivFormatedOIB>
    <izvorni_sadrzaj>
      <item>Orehovec, Vinter, Kiš, Šimunović, odvjetničko društvo d.o.o., OIB 95898073413</item>
    </izvorni_sadrzaj>
    <derivirana_varijabla naziv="DomainObject.Predmet.OstaliListNazivFormatedOIB_1">
      <item>Orehovec, Vinter, Kiš, Šimunović,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JOSEFSSON NAUTIKA d.o.o.</izvorni_sadrzaj>
    <derivirana_varijabla naziv="DomainObject.Predmet.ProtustrankaIDrugi_1">JOSEFSSON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JOSEFSSON NAUTIKA d.o.o., OIB 41043588885, Prilaz V. Brajkovića 4, 10000 Zagreb</izvorni_sadrzaj>
    <derivirana_varijabla naziv="DomainObject.Predmet.ProtustrankaIDrugiAdressOIB_1">JOSEFSSON NAUTIKA d.o.o., OIB 41043588885,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JOSEFSSON NAUTIKA d.o.o.</item>
      <item>Orehovec, Vinter, Kiš, Šimunović, odvjetničko društvo d.o.o.</item>
    </izvorni_sadrzaj>
    <derivirana_varijabla naziv="DomainObject.Predmet.SudioniciListNaziv_1">
      <item>FINA Regionalni centar Zagreb</item>
      <item>JOSEFSSON NAUTIKA d.o.o.</item>
      <item>Orehovec, Vinter, Kiš, Šimunović,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JOSEFSSON NAUTIKA d.o.o., OIB 41043588885, Prilaz V. Brajkovića 4,10000 Zagreb</item>
      <item>Orehovec, Vinter, Kiš, Šimunović, odvjetničko društvo d.o.o., OIB 95898073413, Smičiklasova 18,10000 Zagreb</item>
    </izvorni_sadrzaj>
    <derivirana_varijabla naziv="DomainObject.Predmet.SudioniciListAdressOIB_1">
      <item>FINA Regionalni centar Zagreb, OIB 85821130368, Trg svibanjskih žrtava 1995. br. 1,10000 Zagreb</item>
      <item>JOSEFSSON NAUTIKA d.o.o., OIB 41043588885, Prilaz V. Brajkovića 4,10000 Zagreb</item>
      <item>Orehovec, Vinter, Kiš, Šimunović,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41043588885</item>
      <item>, OIB 95898073413</item>
    </izvorni_sadrzaj>
    <derivirana_varijabla naziv="DomainObject.Predmet.SudioniciListNazivOIB_1">
      <item>, OIB 85821130368</item>
      <item>, OIB 41043588885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A0B75-8633-4D84-AB1B-E8D0BB60C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3026</properties:Characters>
  <properties:Lines>87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2018-09-14T11:18:00Z</dcterms:created>
  <dc:creator>Mirna Panjan</dc:creator>
  <cp:lastModifiedBy>Mirna Panjan</cp:lastModifiedBy>
  <cp:lastPrinted>2018-09-19T12:17:00Z</cp:lastPrinted>
  <dcterms:modified xmlns:xsi="http://www.w3.org/2001/XMLSchema-instance" xsi:type="dcterms:W3CDTF">2018-09-19T12:18:00Z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obustavi skraćenog stečajnog postupka (St-1273-2018 obustava.docx)</vt:lpwstr>
  </prop:property>
  <prop:property name="CC_coloring" pid="5" fmtid="{D5CDD505-2E9C-101B-9397-08002B2CF9AE}">
    <vt:bool>false</vt:bool>
  </prop:property>
</prop:Properties>
</file>