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a4ad" w14:paraId="a7da4ad" w:rsidRDefault="00E508CD" w:rsidP="00910611" w:rsidR="00E508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08CD" w:rsidP="00910611" w:rsidR="00E508CD">
      <w:r>
        <w:rPr>
          <w:rFonts w:eastAsia="MS Mincho"/>
        </w:rPr>
        <w:t>REPUBLIKA HRVATSKA</w:t>
      </w:r>
    </w:p>
    <w:p w:rsidRDefault="00E508CD" w:rsidP="00910611" w:rsidR="00E508CD">
      <w:r>
        <w:rPr>
          <w:rFonts w:eastAsia="MS Mincho"/>
        </w:rPr>
        <w:t>TRGOVAČKI SUD U RIJECI</w:t>
      </w:r>
    </w:p>
    <w:p w:rsidRDefault="00E508CD" w:rsidR="00E508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EE6AC3"/>
    <w:p w:rsidRDefault="0073588E" w:rsidP="0073588E" w:rsidR="0073588E" w:rsidRPr="00EE6AC3">
      <w:pPr>
        <w:jc w:val="center"/>
        <w:rPr>
          <w:bCs/>
        </w:rPr>
      </w:pPr>
      <w:r w:rsidRPr="00EE6AC3">
        <w:tab/>
      </w:r>
      <w:r w:rsidRPr="00EE6AC3">
        <w:tab/>
      </w:r>
    </w:p>
    <w:p w:rsidRDefault="008B473D" w:rsidP="0073588E" w:rsidR="008B473D" w:rsidRPr="00EE6AC3">
      <w:pPr>
        <w:jc w:val="center"/>
        <w:rPr>
          <w:bCs/>
        </w:rPr>
      </w:pPr>
      <w:r w:rsidRPr="00EE6AC3">
        <w:rPr>
          <w:bCs/>
        </w:rPr>
        <w:t>R E P U B L I K A    H R V A T S K A</w:t>
      </w: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 A K</w:t>
      </w:r>
    </w:p>
    <w:p w:rsidRDefault="0098719A" w:rsidP="0073588E" w:rsidR="0098719A">
      <w:pPr>
        <w:jc w:val="center"/>
        <w:rPr>
          <w:bCs/>
        </w:rPr>
      </w:pPr>
    </w:p>
    <w:p w:rsidRDefault="0094210E" w:rsidP="0073588E" w:rsidR="0094210E" w:rsidRPr="00EE6AC3">
      <w:pPr>
        <w:jc w:val="center"/>
        <w:rPr>
          <w:bCs/>
        </w:rPr>
      </w:pPr>
    </w:p>
    <w:p w:rsidRDefault="009E4761" w:rsidP="009E4761" w:rsidR="009E4761" w:rsidRPr="00EE6AC3">
      <w:pPr>
        <w:jc w:val="both"/>
      </w:pPr>
      <w:r w:rsidRPr="00EE6AC3">
        <w:tab/>
      </w:r>
      <w:r w:rsidRPr="00EE6AC3">
        <w:tab/>
        <w:t xml:space="preserve">Trgovački sud u Rijeci, po stečajnom sucu Veri Jelenović, u stečajnom postupku nad dužnikom </w:t>
      </w:r>
      <w:r w:rsidRPr="00EE6AC3">
        <w:rPr>
          <w:rStyle w:val="tabletextfield"/>
        </w:rPr>
        <w:t>ELEKTROMATERIJAL dioničko društvo za trgovinu i usluge Rijeka, Cambierieva 13</w:t>
      </w:r>
      <w:r w:rsidR="0010062D" w:rsidRPr="00EE6AC3">
        <w:rPr>
          <w:rStyle w:val="tabletextfield"/>
        </w:rPr>
        <w:t>, OIB 72091456912</w:t>
      </w:r>
      <w:r w:rsidRPr="00EE6AC3">
        <w:t xml:space="preserve">,  dana </w:t>
      </w:r>
      <w:r w:rsidR="00EE6AC3">
        <w:t xml:space="preserve">1. ožujka </w:t>
      </w:r>
      <w:r w:rsidR="006C5709" w:rsidRPr="00EE6AC3">
        <w:t xml:space="preserve"> 2016</w:t>
      </w:r>
      <w:r w:rsidRPr="00EE6AC3">
        <w:t>. godine</w:t>
      </w:r>
    </w:p>
    <w:p w:rsidRDefault="0073588E" w:rsidP="0073588E" w:rsidR="00B426A7" w:rsidRPr="00EE6AC3">
      <w:pPr>
        <w:jc w:val="both"/>
      </w:pPr>
      <w:r w:rsidRPr="00EE6AC3">
        <w:t xml:space="preserve"> </w:t>
      </w:r>
      <w:r w:rsidR="00405724" w:rsidRPr="00EE6AC3">
        <w:tab/>
      </w:r>
    </w:p>
    <w:p w:rsidRDefault="0094210E" w:rsidP="0073588E" w:rsidR="0094210E">
      <w:pPr>
        <w:jc w:val="center"/>
        <w:rPr>
          <w:bCs/>
        </w:rPr>
      </w:pP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</w:t>
      </w:r>
      <w:r w:rsidR="0073588E" w:rsidRPr="00EE6AC3">
        <w:rPr>
          <w:bCs/>
        </w:rPr>
        <w:t xml:space="preserve"> i o  j e</w:t>
      </w:r>
    </w:p>
    <w:p w:rsidRDefault="0073588E" w:rsidP="0073588E" w:rsidR="0073588E">
      <w:pPr>
        <w:jc w:val="center"/>
        <w:rPr>
          <w:bCs/>
        </w:rPr>
      </w:pPr>
    </w:p>
    <w:p w:rsidRDefault="0094210E" w:rsidP="0073588E" w:rsidR="0094210E" w:rsidRPr="00EE6AC3">
      <w:pPr>
        <w:jc w:val="center"/>
        <w:rPr>
          <w:bCs/>
        </w:rPr>
      </w:pPr>
    </w:p>
    <w:p w:rsidRDefault="0073588E" w:rsidP="0073588E" w:rsidR="00D57D69" w:rsidRPr="00EE6AC3">
      <w:pPr>
        <w:jc w:val="both"/>
      </w:pPr>
      <w:r w:rsidRPr="00EE6AC3">
        <w:tab/>
      </w:r>
      <w:r w:rsidRPr="00EE6AC3">
        <w:tab/>
      </w:r>
      <w:r w:rsidR="00D57D69" w:rsidRPr="00EE6AC3">
        <w:t>S</w:t>
      </w:r>
      <w:r w:rsidRPr="00EE6AC3">
        <w:t>tečajnom upravitelju</w:t>
      </w:r>
      <w:r w:rsidR="00C741AF" w:rsidRPr="00EE6AC3">
        <w:t xml:space="preserve"> </w:t>
      </w:r>
      <w:r w:rsidR="009E4761" w:rsidRPr="00EE6AC3">
        <w:t>mr. sc. Blaženki Prpić iz Rijeke, Corrado Illiasich 21/2</w:t>
      </w:r>
      <w:r w:rsidR="00D57D69" w:rsidRPr="00EE6AC3">
        <w:t xml:space="preserve"> daje se odobrenje za sklapanje novih ugovora o radu na određeno vrijeme radi dovršenja započetih poslova i otklanjanja moguće štete za sljedeće radnike: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PREDRAG JAŠEK na radnom mjestu VODITELJ SKLADIŠTA,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VESNA BOLIĆ na radnom mjestu KOORDINATOR VELEPRODAJE,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HILDA KRILETIĆ-KURILIĆ na radnom mjestu REFERENT PRODAJE,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ADAM ABRAMOVIĆ na radnom mjestu SKLADIŠNI RADNIK,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JOSIP INATOVIĆ na radnom mjestu SKLADIŠNI RADNIK,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ANITA RADOŠEVIĆ na radnom mjestu REFERENT,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ĐENI JARIĆ na radnom mjestu REFERENT,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SILVANO RADOŠEVIĆ na radnom mjestu KOORDINATOR,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RADE MALOBABIĆ na radnom mjestu PRAVNIK,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FLORIJAN DADIĆ na radnom mjestu KURIR - DOMAR, s kojim se ugovor sklapa od 01. do 31. ožujka 2016. godine,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>- TOMISLAV JOVIĆ na radnom mjestu PORTIR, s kojim se ugovor sklapa od 01. do 31. ožujka 2016. godine.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 xml:space="preserve"> </w:t>
      </w:r>
    </w:p>
    <w:p w:rsidRDefault="001D0B74" w:rsidP="0007191C" w:rsidR="0007191C" w:rsidRPr="00EE6AC3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EE6AC3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EE6AC3">
      <w:pPr>
        <w:jc w:val="center"/>
        <w:rPr>
          <w:bCs/>
        </w:rPr>
      </w:pPr>
      <w:r w:rsidRPr="00EE6AC3">
        <w:rPr>
          <w:bCs/>
        </w:rPr>
        <w:lastRenderedPageBreak/>
        <w:t>Obrazloženje</w:t>
      </w:r>
    </w:p>
    <w:p w:rsidRDefault="002C5944" w:rsidP="0073588E" w:rsidR="0073588E" w:rsidRPr="00EE6AC3">
      <w:pPr>
        <w:jc w:val="both"/>
        <w:rPr>
          <w:bCs/>
        </w:rPr>
      </w:pPr>
      <w:r w:rsidRPr="00EE6AC3">
        <w:rPr>
          <w:bCs/>
        </w:rPr>
        <w:tab/>
      </w:r>
      <w:r w:rsidRPr="00EE6AC3">
        <w:rPr>
          <w:bCs/>
        </w:rPr>
        <w:tab/>
        <w:t xml:space="preserve">Stečajni upravitelj je podneskom od </w:t>
      </w:r>
      <w:r w:rsidR="00EE6AC3">
        <w:rPr>
          <w:bCs/>
        </w:rPr>
        <w:t>29. veljače</w:t>
      </w:r>
      <w:r w:rsidR="006C5709" w:rsidRPr="00EE6AC3">
        <w:rPr>
          <w:bCs/>
        </w:rPr>
        <w:t xml:space="preserve"> 2016</w:t>
      </w:r>
      <w:r w:rsidRPr="00EE6AC3">
        <w:rPr>
          <w:bCs/>
        </w:rPr>
        <w:t>. godine zatražila od stečajnog suca odobrenje za sklapanje novih ugovora o radu na određeno vrijeme radi</w:t>
      </w:r>
      <w:r w:rsidR="00027408" w:rsidRPr="00EE6AC3">
        <w:rPr>
          <w:bCs/>
        </w:rPr>
        <w:t xml:space="preserve"> dovršenja započetih poslova i </w:t>
      </w:r>
      <w:r w:rsidRPr="00EE6AC3">
        <w:rPr>
          <w:bCs/>
        </w:rPr>
        <w:t>o</w:t>
      </w:r>
      <w:r w:rsidR="00027408" w:rsidRPr="00EE6AC3">
        <w:rPr>
          <w:bCs/>
        </w:rPr>
        <w:t>t</w:t>
      </w:r>
      <w:r w:rsidRPr="00EE6AC3">
        <w:rPr>
          <w:bCs/>
        </w:rPr>
        <w:t xml:space="preserve">klanjanja moguće štete sa radnicima </w:t>
      </w:r>
      <w:r w:rsidR="00027408" w:rsidRPr="00EE6AC3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EE6AC3">
      <w:pPr>
        <w:jc w:val="both"/>
      </w:pPr>
      <w:r w:rsidRPr="00EE6AC3">
        <w:rPr>
          <w:bCs/>
        </w:rPr>
        <w:tab/>
      </w:r>
      <w:r w:rsidRPr="00EE6AC3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EE6AC3">
        <w:rPr>
          <w:bCs/>
        </w:rPr>
        <w:t xml:space="preserve"> </w:t>
      </w:r>
      <w:r w:rsidR="00CF1BDA" w:rsidRPr="00EE6AC3">
        <w:rPr>
          <w:bCs/>
        </w:rPr>
        <w:t>Stečajnog zakona (objavljen u NN 44/96, 29/99, 129/00, 123/03, 82/06, 116/10, 25/12 i 133/12)</w:t>
      </w:r>
      <w:r w:rsidRPr="00EE6AC3">
        <w:rPr>
          <w:bCs/>
        </w:rPr>
        <w:t xml:space="preserve"> riješio kao u izreci</w:t>
      </w:r>
      <w:r w:rsidR="00D201E2" w:rsidRPr="00EE6AC3">
        <w:t>.</w:t>
      </w:r>
    </w:p>
    <w:p w:rsidRDefault="0073588E" w:rsidP="0073588E" w:rsidR="0073588E" w:rsidRPr="00EE6AC3">
      <w:pPr>
        <w:jc w:val="center"/>
      </w:pPr>
      <w:r w:rsidRPr="00EE6AC3">
        <w:t xml:space="preserve">Rijeka, </w:t>
      </w:r>
      <w:r w:rsidR="00EE6AC3">
        <w:t>1. ožujka</w:t>
      </w:r>
      <w:r w:rsidR="006C5709" w:rsidRPr="00EE6AC3">
        <w:t xml:space="preserve"> 2016</w:t>
      </w:r>
      <w:r w:rsidRPr="00EE6AC3">
        <w:t>. g.</w:t>
      </w:r>
    </w:p>
    <w:p w:rsidRDefault="00D26637" w:rsidP="0073588E" w:rsidR="00D26637">
      <w:pPr>
        <w:jc w:val="center"/>
      </w:pPr>
    </w:p>
    <w:p w:rsidRDefault="00EE6AC3" w:rsidP="0073588E" w:rsidR="00EE6AC3" w:rsidRPr="00EE6AC3">
      <w:pPr>
        <w:jc w:val="center"/>
      </w:pP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5F42F6" w:rsidP="0073588E" w:rsidR="005F42F6" w:rsidRPr="00EE6AC3"/>
    <w:p w:rsidRDefault="00D26637" w:rsidP="0073588E" w:rsidR="00D26637" w:rsidRPr="00EE6AC3"/>
    <w:p w:rsidRDefault="0073588E" w:rsidP="0073588E" w:rsidR="0073588E" w:rsidRPr="00EE6AC3">
      <w:r w:rsidRPr="00EE6AC3">
        <w:t>UPUTA O PRAVNOM LIJEKU:</w:t>
      </w:r>
    </w:p>
    <w:p w:rsidRDefault="0073588E" w:rsidP="008B16A3" w:rsidR="00D201E2" w:rsidRPr="00EE6AC3">
      <w:pPr>
        <w:jc w:val="both"/>
      </w:pPr>
      <w:r w:rsidRPr="00EE6AC3">
        <w:t xml:space="preserve">Protiv  ovog  </w:t>
      </w:r>
      <w:r w:rsidR="00D26637" w:rsidRPr="00EE6AC3">
        <w:t>zaključka žalba nije dopuštena</w:t>
      </w:r>
      <w:r w:rsidRPr="00EE6AC3">
        <w:t>.</w:t>
      </w:r>
    </w:p>
    <w:p w:rsidRDefault="00B93740" w:rsidR="00B93740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94210E" w:rsidR="0094210E"/>
    <w:p w:rsidRDefault="00D201E2" w:rsidR="00D201E2" w:rsidRPr="00EE6AC3">
      <w:r w:rsidRPr="00EE6AC3">
        <w:t>DNA</w:t>
      </w:r>
    </w:p>
    <w:p w:rsidRDefault="00D201E2" w:rsidP="00D201E2" w:rsidR="00D201E2" w:rsidRPr="00EE6AC3">
      <w:pPr>
        <w:numPr>
          <w:ilvl w:val="0"/>
          <w:numId w:val="1"/>
        </w:numPr>
      </w:pPr>
      <w:r w:rsidRPr="00EE6AC3">
        <w:t xml:space="preserve">st. upravitelju </w:t>
      </w:r>
      <w:r w:rsidR="00D65267" w:rsidRPr="00EE6AC3">
        <w:t>Blaženki Prpić</w:t>
      </w:r>
    </w:p>
    <w:p w:rsidRDefault="00D516C4" w:rsidP="00AF3BFB" w:rsidR="00AF3BFB" w:rsidRPr="00EE6AC3">
      <w:pPr>
        <w:numPr>
          <w:ilvl w:val="0"/>
          <w:numId w:val="1"/>
        </w:numPr>
      </w:pPr>
      <w:r w:rsidRPr="00EE6AC3">
        <w:t>e-</w:t>
      </w:r>
      <w:r w:rsidR="00027408" w:rsidRPr="00EE6AC3">
        <w:t>oglasna ploča</w:t>
      </w:r>
    </w:p>
    <w:p w:rsidRDefault="0094210E" w:rsidP="00D201E2" w:rsidR="0094210E"/>
    <w:p w:rsidRDefault="00CB6FCF" w:rsidP="00D201E2" w:rsidR="00D201E2" w:rsidRPr="00EE6AC3">
      <w:r w:rsidRPr="00EE6AC3">
        <w:t xml:space="preserve">Rijeka, </w:t>
      </w:r>
      <w:r w:rsidR="00EE6AC3">
        <w:t>1. ožujka</w:t>
      </w:r>
      <w:r w:rsidR="006C5709" w:rsidRPr="00EE6AC3">
        <w:t xml:space="preserve"> 2016</w:t>
      </w:r>
      <w:r w:rsidR="00D201E2" w:rsidRPr="00EE6AC3">
        <w:t>.</w:t>
      </w:r>
      <w:r w:rsidR="00922CBA" w:rsidRPr="00EE6AC3">
        <w:t xml:space="preserve"> </w:t>
      </w:r>
      <w:r w:rsidR="007958F2" w:rsidRPr="00EE6AC3">
        <w:t>g.</w:t>
      </w:r>
    </w:p>
    <w:p w:rsidRDefault="00095F3E" w:rsidP="00D201E2" w:rsidR="00095F3E" w:rsidRPr="00EE6AC3"/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095F3E" w:rsidP="00855C44" w:rsidR="00095F3E" w:rsidRPr="00EE6AC3">
      <w:pPr>
        <w:jc w:val="both"/>
      </w:pPr>
    </w:p>
    <w:sectPr w:rsidSect="008B16A3" w:rsidR="00095F3E" w:rsidRPr="00EE6AC3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E03" w:rsidR="003E6E03">
      <w:r>
        <w:separator/>
      </w:r>
    </w:p>
  </w:endnote>
  <w:endnote w:id="0" w:type="continuationSeparator">
    <w:p w:rsidRDefault="003E6E03" w:rsidR="003E6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8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E03" w:rsidR="003E6E03">
      <w:r>
        <w:separator/>
      </w:r>
    </w:p>
  </w:footnote>
  <w:footnote w:id="0" w:type="continuationSeparator">
    <w:p w:rsidRDefault="003E6E03" w:rsidR="003E6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E6E03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92302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210E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508C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E6AC3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2151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2016-03-01T10:23:00Z</dcterms:created>
  <dc:creator>M San Grupa</dc:creator>
  <cp:lastModifiedBy>Danijela Fumić</cp:lastModifiedBy>
  <cp:lastPrinted>2016-03-01T10:23:00Z</cp:lastPrinted>
  <dcterms:modified xmlns:xsi="http://www.w3.org/2001/XMLSchema-instance" xsi:type="dcterms:W3CDTF">2016-03-01T10:25:00Z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