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d1ba" w14:paraId="8bcd1ba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DE4145">
        <w:t>-1465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333C19">
        <w:t>om savjetniku Lariju</w:t>
      </w:r>
      <w:r w:rsidR="004838FB">
        <w:t xml:space="preserve"> Glavaš</w:t>
      </w:r>
      <w:r w:rsidR="00F05699">
        <w:t>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DE4145">
        <w:t xml:space="preserve">TULIPAN ZEMLJANI RAZVOJ d.o.o., Split, Obala Hrvatskog narodnog preporoda 6, OIB: 73809610177, </w:t>
      </w:r>
      <w:r>
        <w:t xml:space="preserve">dana </w:t>
      </w:r>
      <w:r w:rsidR="00FE5480">
        <w:t>5.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FE5480" w:rsidR="00DE4145">
      <w:pPr>
        <w:jc w:val="both"/>
      </w:pPr>
      <w:r>
        <w:t>Predlagatelj je 30.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DE4145" w:rsidRPr="00DE4145">
        <w:t>TULIPAN ZEMLJANI RAZVOJ d.o.o., Split, Obala Hrvatskog narodnog preporoda 6, OIB: 73809610177</w:t>
      </w:r>
      <w:r w:rsidR="00DE4145">
        <w:t>.</w:t>
      </w:r>
    </w:p>
    <w:p w:rsidRDefault="002B15A7" w:rsidP="00706888" w:rsidR="002B15A7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FE5480" w:rsidR="0064043E">
      <w:pPr>
        <w:jc w:val="both"/>
      </w:pPr>
      <w:r>
        <w:t xml:space="preserve">Po izvršenom uvidu sud je utvrdio da je kod ovog suda već ranije pokrenut stečajni postupak i to pod poslovnim brojem: 11 St-166/12, a da je </w:t>
      </w:r>
      <w:r w:rsidRPr="00DE4145">
        <w:t>rješenjem broj St-166/20</w:t>
      </w:r>
      <w:r w:rsidR="00333C19">
        <w:t>12 od 26.01.2016. godine otvoren i istovremeno zaključen</w:t>
      </w:r>
      <w:r w:rsidRPr="00DE4145">
        <w:t xml:space="preserve"> stečajni postupak nad dužnikom TULIPAN ZEMLJANI RAZVOJ d.o.o. za usluge, Split, Obala Hrvatskog narodnog preporoda 6, MBS: 060209148, OIB: 73809610177. </w:t>
      </w:r>
    </w:p>
    <w:p w:rsidRDefault="0064043E" w:rsidP="00FE5480" w:rsidR="0064043E">
      <w:pPr>
        <w:jc w:val="both"/>
      </w:pPr>
    </w:p>
    <w:p w:rsidRDefault="0064043E" w:rsidP="00FE5480" w:rsidR="0064043E">
      <w:pPr>
        <w:jc w:val="both"/>
      </w:pPr>
      <w:r>
        <w:lastRenderedPageBreak/>
        <w:t xml:space="preserve">Nadalje, </w:t>
      </w:r>
      <w:r w:rsidR="00FE5480">
        <w:t xml:space="preserve"> </w:t>
      </w:r>
      <w:r w:rsidRPr="0064043E">
        <w:t>Trgovački sud u Splitu, po sucu pojedincu Eda Maleš, u registarskom postupku brisanja subjekta upisa TULIPAN ZEMLJANI RAZVOJ d.o.o. za usluge u stečaju MBS 060209148, OIB 73809610177 po službenoj dužnosti, na temelju članka 67. Zakona o sudskom registru ("Narodne novine" broj 1/95, 57/96, 1/98, 30/99, 45/99, 54/05, 40/07, 91/10, 90/11, 148/13, 93/14 i 110/15; u daljnjem tekstu: Zakon o sudskom registru), 2. ožujka 2016. godine</w:t>
      </w:r>
      <w:r>
        <w:t>, upisao je brisanje subjekta upisa temeljem  rješenja ovog suda</w:t>
      </w:r>
      <w:r w:rsidRPr="0064043E">
        <w:t xml:space="preserve"> broj St-166/2012 od 26.01.2016. godine</w:t>
      </w:r>
      <w:r>
        <w:t>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 u postupku koji se vodio pred pod poslovnim brojem:  </w:t>
      </w:r>
      <w:r w:rsidR="0064043E" w:rsidRPr="0064043E">
        <w:t>St-166/2012 od 26.01.2016. godine</w:t>
      </w:r>
      <w:r w:rsidR="0064043E">
        <w:t>, što je sudski r</w:t>
      </w:r>
      <w:r w:rsidR="00F05699">
        <w:t>egistar ovog suda i proveo upis</w:t>
      </w:r>
      <w:r w:rsidR="0064043E">
        <w:t>om od 2. ožujka 2016. godine.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5.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043E"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F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DE4145">
      <w:t>1465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24279B"/>
    <w:rsid w:val="002A4B4D"/>
    <w:rsid w:val="002B15A7"/>
    <w:rsid w:val="00333C19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4043E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DE4145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St-1465/2015</izvorni_sadrzaj>
    <derivirana_varijabla naziv="DomainObject.Predmet.OznakaBroj_1">St-1465/2015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ZEMLJANI RAZVOJ d.o.o. za usluge</izvorni_sadrzaj>
    <derivirana_varijabla naziv="DomainObject.Predmet.ProtustrankaFormated_1">  TULIPAN ZEMLJANI RAZVOJ d.o.o. za usluge</derivirana_varijabla>
  </DomainObject.Predmet.ProtustrankaFormated>
  <DomainObject.Predmet.ProtustrankaFormatedOIB>
    <izvorni_sadrzaj>  TULIPAN ZEMLJANI RAZVOJ d.o.o. za usluge, OIB 73809610177</izvorni_sadrzaj>
    <derivirana_varijabla naziv="DomainObject.Predmet.ProtustrankaFormatedOIB_1">  TULIPAN ZEMLJANI RAZVOJ d.o.o. za usluge, OIB 73809610177</derivirana_varijabla>
  </DomainObject.Predmet.ProtustrankaFormatedOIB>
  <DomainObject.Predmet.ProtustrankaFormatedWithAdress>
    <izvorni_sadrzaj> TULIPAN ZEMLJANI RAZVOJ d.o.o. za usluge, Obala Hrvatskog narodnog preporoda 6, 21000 Split</izvorni_sadrzaj>
    <derivirana_varijabla naziv="DomainObject.Predmet.ProtustrankaFormatedWithAdress_1"> TULIPAN ZEMLJANI RAZVOJ d.o.o. za usluge, Obala Hrvatskog narodnog preporoda 6, 21000 Split</derivirana_varijabla>
  </DomainObject.Predmet.ProtustrankaFormatedWithAdress>
  <DomainObject.Predmet.ProtustrankaFormatedWithAdressOIB>
    <izvorni_sadrzaj> TULIPAN ZEMLJANI RAZVOJ d.o.o. za usluge, OIB 73809610177, Obala Hrvatskog narodnog preporoda 6, 21000 Split</izvorni_sadrzaj>
    <derivirana_varijabla naziv="DomainObject.Predmet.ProtustrankaFormatedWithAdressOIB_1"> TULIPAN ZEMLJANI RAZVOJ d.o.o. za usluge, OIB 73809610177, Obala Hrvatskog narodnog preporoda 6, 21000 Split</derivirana_varijabla>
  </DomainObject.Predmet.ProtustrankaFormatedWithAdressOIB>
  <DomainObject.Predmet.ProtustrankaWithAdress>
    <izvorni_sadrzaj>TULIPAN ZEMLJANI RAZVOJ d.o.o. za usluge Obala Hrvatskog narodnog preporoda 6, 21000 Split</izvorni_sadrzaj>
    <derivirana_varijabla naziv="DomainObject.Predmet.ProtustrankaWithAdress_1">TULIPAN ZEMLJANI RAZVOJ d.o.o. za usluge Obala Hrvatskog narodnog preporoda 6, 21000 Split</derivirana_varijabla>
  </DomainObject.Predmet.ProtustrankaWithAdress>
  <DomainObject.Predmet.ProtustrankaWithAdressOIB>
    <izvorni_sadrzaj>TULIPAN ZEMLJANI RAZVOJ d.o.o. za usluge, OIB 73809610177, Obala Hrvatskog narodnog preporoda 6, 21000 Split</izvorni_sadrzaj>
    <derivirana_varijabla naziv="DomainObject.Predmet.ProtustrankaWithAdressOIB_1">TULIPAN ZEMLJANI RAZVOJ d.o.o. za usluge, OIB 73809610177, Obala Hrvatskog narodnog preporoda 6, 21000 Split</derivirana_varijabla>
  </DomainObject.Predmet.ProtustrankaWithAdressOIB>
  <DomainObject.Predmet.ProtustrankaNazivFormated>
    <izvorni_sadrzaj>TULIPAN ZEMLJANI RAZVOJ d.o.o. za usluge</izvorni_sadrzaj>
    <derivirana_varijabla naziv="DomainObject.Predmet.ProtustrankaNazivFormated_1">TULIPAN ZEMLJANI RAZVOJ d.o.o. za usluge</derivirana_varijabla>
  </DomainObject.Predmet.ProtustrankaNazivFormated>
  <DomainObject.Predmet.ProtustrankaNazivFormatedOIB>
    <izvorni_sadrzaj>TULIPAN ZEMLJANI RAZVOJ d.o.o. za usluge, OIB 73809610177</izvorni_sadrzaj>
    <derivirana_varijabla naziv="DomainObject.Predmet.ProtustrankaNazivFormatedOIB_1">TULIPAN ZEMLJANI RAZVOJ d.o.o. za usluge, OIB 73809610177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1248963.95</izvorni_sadrzaj>
    <derivirana_varijabla naziv="DomainObject.Predmet.TrenutnaVrijednost_1">1248963.95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ZEMLJANI RAZVOJ d.o.o. za usluge</item>
    </izvorni_sadrzaj>
    <derivirana_varijabla naziv="DomainObject.Predmet.ProtuStrankaListFormated_1">
      <item>TULIPAN ZEMLJANI RAZVOJ d.o.o. za usluge</item>
    </derivirana_varijabla>
  </DomainObject.Predmet.ProtuStrankaListFormated>
  <DomainObject.Predmet.ProtuStrankaListFormatedOIB>
    <izvorni_sadrzaj>
      <item>TULIPAN ZEMLJANI RAZVOJ d.o.o. za usluge, OIB 73809610177</item>
    </izvorni_sadrzaj>
    <derivirana_varijabla naziv="DomainObject.Predmet.ProtuStrankaListFormatedOIB_1">
      <item>TULIPAN ZEMLJANI RAZVOJ d.o.o. za usluge, OIB 73809610177</item>
    </derivirana_varijabla>
  </DomainObject.Predmet.ProtuStrankaListFormatedOIB>
  <DomainObject.Predmet.ProtuStrankaListFormatedWithAdress>
    <izvorni_sadrzaj>
      <item>TULIPAN ZEMLJANI RAZVOJ d.o.o. za usluge, Obala Hrvatskog narodnog preporoda 6, 21000 Split</item>
    </izvorni_sadrzaj>
    <derivirana_varijabla naziv="DomainObject.Predmet.ProtuStrankaListFormatedWithAdress_1">
      <item>TULIPAN ZEMLJANI RAZVOJ d.o.o. za usluge, Obala Hrvatskog narodnog preporoda 6, 21000 Split</item>
    </derivirana_varijabla>
  </DomainObject.Predmet.ProtuStrankaListFormatedWithAdress>
  <DomainObject.Predmet.ProtuStrankaListFormatedWithAdressOIB>
    <izvorni_sadrzaj>
      <item>TULIPAN ZEMLJANI RAZVOJ d.o.o. za usluge, OIB 73809610177, Obala Hrvatskog narodnog preporoda 6, 21000 Split</item>
    </izvorni_sadrzaj>
    <derivirana_varijabla naziv="DomainObject.Predmet.ProtuStrankaListFormatedWithAdressOIB_1">
      <item>TULIPAN ZEMLJANI RAZVOJ d.o.o. za usluge, OIB 73809610177, Obala Hrvatskog narodnog preporoda 6, 21000 Split</item>
    </derivirana_varijabla>
  </DomainObject.Predmet.ProtuStrankaListFormatedWithAdressOIB>
  <DomainObject.Predmet.ProtuStrankaListNazivFormated>
    <izvorni_sadrzaj>
      <item>TULIPAN ZEMLJANI RAZVOJ d.o.o. za usluge</item>
    </izvorni_sadrzaj>
    <derivirana_varijabla naziv="DomainObject.Predmet.ProtuStrankaListNazivFormated_1">
      <item>TULIPAN ZEMLJANI RAZVOJ d.o.o. za usluge</item>
    </derivirana_varijabla>
  </DomainObject.Predmet.ProtuStrankaListNazivFormated>
  <DomainObject.Predmet.ProtuStrankaListNazivFormatedOIB>
    <izvorni_sadrzaj>
      <item>TULIPAN ZEMLJANI RAZVOJ d.o.o. za usluge, OIB 73809610177</item>
    </izvorni_sadrzaj>
    <derivirana_varijabla naziv="DomainObject.Predmet.ProtuStrankaListNazivFormatedOIB_1">
      <item>TULIPAN ZEMLJANI RAZVOJ d.o.o. za usluge, OIB 73809610177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ZEMLJANI RAZVOJ d.o.o. za usluge</izvorni_sadrzaj>
    <derivirana_varijabla naziv="DomainObject.Predmet.ProtustrankaIDrugi_1">TULIPAN ZEMLJANI RAZVOJ d.o.o.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TULIPAN ZEMLJANI RAZVOJ d.o.o. za usluge, OIB 73809610177, Obala Hrvatskog narodnog preporoda 6, 21000 Split</izvorni_sadrzaj>
    <derivirana_varijabla naziv="DomainObject.Predmet.ProtustrankaIDrugiAdressOIB_1">TULIPAN ZEMLJANI RAZVOJ d.o.o. za usluge, OIB 73809610177,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ZEMLJANI RAZVOJ d.o.o. za usluge</item>
      <item>FINANCIJSKA AGENCIJA, RC SPLIT</item>
    </izvorni_sadrzaj>
    <derivirana_varijabla naziv="DomainObject.Predmet.SudioniciListNaziv_1">
      <item>TULIPAN ZEMLJANI RAZVOJ d.o.o. za usluge</item>
      <item>FINANCIJSKA AGENCIJA, RC SPLIT</item>
    </derivirana_varijabla>
  </DomainObject.Predmet.SudioniciListNaziv>
  <DomainObject.Predmet.SudioniciListAdressOIB>
    <izvorni_sadrzaj>
      <item>TULIPAN ZEMLJANI RAZVOJ d.o.o. za usluge, OIB 73809610177, Obala Hrvatskog narodnog preporoda 6,21000 Split</item>
      <item>FINANCIJSKA AGENCIJA, RC SPLIT, OIB 85821130368, Mažuranićevo šetalište 24b,21000 Split</item>
    </izvorni_sadrzaj>
    <derivirana_varijabla naziv="DomainObject.Predmet.SudioniciListAdressOIB_1">
      <item>TULIPAN ZEMLJANI RAZVOJ d.o.o. za usluge, OIB 73809610177, Obala Hrvatskog narodnog preporoda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73809610177</item>
      <item>, OIB 85821130368</item>
    </izvorni_sadrzaj>
    <derivirana_varijabla naziv="DomainObject.Predmet.SudioniciListNazivOIB_1">
      <item>, OIB 73809610177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508</properties:Words>
  <properties:Characters>2719</properties:Characters>
  <properties:Lines>88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Lari Glavaš</cp:lastModifiedBy>
  <cp:lastPrinted>2015-12-04T07:24:00Z</cp:lastPrinted>
  <dcterms:modified xmlns:xsi="http://www.w3.org/2001/XMLSchema-instance" xsi:type="dcterms:W3CDTF">2016-04-05T10:46:00Z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