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befb" w14:paraId="516bef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D46C69">
        <w:t>85</w:t>
      </w:r>
      <w:r w:rsidR="00DF5ECD">
        <w:t>0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DF5ECD">
        <w:t>DOMUS GRADNJA d.o.o., Kukljica, OIB: 72109071970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D362FA">
        <w:t>1</w:t>
      </w:r>
      <w:r w:rsidR="004F279B">
        <w:t>7</w:t>
      </w:r>
      <w:r w:rsidR="00547B4B">
        <w:t>. lipnja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DF5ECD">
        <w:t>DOMUS GRADNJA d.o.o., Kukljica, OIB: 72109071970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C62D6" w:rsidP="00A70A5D" w:rsidR="000A6B55">
      <w:pPr>
        <w:jc w:val="center"/>
      </w:pPr>
      <w:r>
        <w:t>29</w:t>
      </w:r>
      <w:r w:rsidR="00547B4B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D46C69">
        <w:t>09</w:t>
      </w:r>
      <w:r w:rsidR="00A70A5D">
        <w:t>,</w:t>
      </w:r>
      <w:r w:rsidR="00DF5ECD">
        <w:t>05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C62D6" w:rsidP="000A6B55" w:rsidR="000A6B55">
      <w:pPr>
        <w:jc w:val="center"/>
      </w:pPr>
      <w:r>
        <w:t>29</w:t>
      </w:r>
      <w:r w:rsidR="00547B4B">
        <w:t>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D46C69">
        <w:t>09</w:t>
      </w:r>
      <w:r w:rsidR="00547B4B">
        <w:t>,</w:t>
      </w:r>
      <w:r w:rsidR="00D46C69">
        <w:t>0</w:t>
      </w:r>
      <w:r w:rsidR="00DF5ECD">
        <w:t>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DF5ECD" w:rsidRPr="00A34198">
        <w:t>DOMUS GRADNJA d.o.o., Kukljica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BC46A5">
        <w:t xml:space="preserve">01. rujna </w:t>
      </w:r>
      <w:r w:rsidR="00F972A6">
        <w:t>201</w:t>
      </w:r>
      <w:r w:rsidR="00AF0981">
        <w:t>6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BC46A5">
        <w:t>187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BC46A5">
        <w:t>8.971,19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BC46A5">
        <w:t>tri</w:t>
      </w:r>
      <w:r w:rsidR="00BC46A5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D362FA">
        <w:t>1</w:t>
      </w:r>
      <w:r w:rsidR="004F279B">
        <w:t>7</w:t>
      </w:r>
      <w:r w:rsidR="00547B4B">
        <w:t>. lipnja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DF5ECD" w:rsidRPr="00A34198">
        <w:t>DOMUS GRADNJA d.o.o., Kukljica</w:t>
      </w:r>
      <w:r w:rsidR="00DF5ECD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DF5ECD" w:rsidP="004F279B" w:rsidR="00153B5F" w:rsidRPr="004F279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DAMIR ĆEMAN, Kukljica, Ulica li 167 A, </w:t>
      </w:r>
      <w:r w:rsidR="00153B5F">
        <w:t>uz upozorenje na adresu</w:t>
      </w:r>
      <w:r w:rsidR="00D362FA">
        <w:t xml:space="preserve"> </w:t>
      </w:r>
      <w:r w:rsidR="00153B5F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ECD" w:rsidP="00AA1AD1" w:rsidR="00DF5ECD">
      <w:r>
        <w:separator/>
      </w:r>
    </w:p>
  </w:endnote>
  <w:endnote w:id="0" w:type="continuationSeparator">
    <w:p w:rsidRDefault="00DF5ECD" w:rsidP="00AA1AD1" w:rsidR="00DF5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ECD" w:rsidP="00AA1AD1" w:rsidR="00DF5ECD">
      <w:r>
        <w:separator/>
      </w:r>
    </w:p>
  </w:footnote>
  <w:footnote w:id="0" w:type="continuationSeparator">
    <w:p w:rsidRDefault="00DF5ECD" w:rsidP="00AA1AD1" w:rsidR="00DF5E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ECD" w:rsidP="003C6ABB" w:rsidR="00DF5ECD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1D0839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St-850/16-4</w:t>
    </w:r>
  </w:p>
  <w:p w:rsidRDefault="00DF5ECD" w:rsidR="00DF5ECD">
    <w:pPr>
      <w:pStyle w:val="Zaglavlje"/>
      <w:jc w:val="center"/>
    </w:pPr>
  </w:p>
  <w:p w:rsidRDefault="00DF5ECD" w:rsidR="00DF5E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366D8"/>
    <w:rsid w:val="000400E9"/>
    <w:rsid w:val="0004017B"/>
    <w:rsid w:val="00046564"/>
    <w:rsid w:val="0005791D"/>
    <w:rsid w:val="00061A25"/>
    <w:rsid w:val="00067D16"/>
    <w:rsid w:val="00075671"/>
    <w:rsid w:val="000761AA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0839"/>
    <w:rsid w:val="001D1E5D"/>
    <w:rsid w:val="001E1077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567CB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279B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47B4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C62D6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560C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134A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0981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6A5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747E6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362FA"/>
    <w:rsid w:val="00D41552"/>
    <w:rsid w:val="00D442FF"/>
    <w:rsid w:val="00D44689"/>
    <w:rsid w:val="00D46C6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5ECD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6769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0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8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8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8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8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0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8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8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8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8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GRADNJA d.o.o. za graditeljstvo, turizam i trgovinu</izvorni_sadrzaj>
    <derivirana_varijabla naziv="DomainObject.Predmet.ProtustrankaFormated_1">  DOMUS GRADNJA d.o.o. za graditeljstvo, turizam i trgovinu</derivirana_varijabla>
  </DomainObject.Predmet.ProtustrankaFormated>
  <DomainObject.Predmet.ProtustrankaFormatedOIB>
    <izvorni_sadrzaj>  DOMUS GRADNJA d.o.o. za graditeljstvo, turizam i trgovinu, OIB 72109071970</izvorni_sadrzaj>
    <derivirana_varijabla naziv="DomainObject.Predmet.ProtustrankaFormatedOIB_1">  DOMUS GRADNJA d.o.o. za graditeljstvo, turizam i trgovinu, OIB 72109071970</derivirana_varijabla>
  </DomainObject.Predmet.ProtustrankaFormatedOIB>
  <DomainObject.Predmet.ProtustrankaFormatedWithAdress>
    <izvorni_sadrzaj> DOMUS GRADNJA d.o.o. za graditeljstvo, turizam i trgovinu, Kukljica, 23273 Kukljica</izvorni_sadrzaj>
    <derivirana_varijabla naziv="DomainObject.Predmet.ProtustrankaFormatedWithAdress_1"> DOMUS GRADNJA d.o.o. za graditeljstvo, turizam i trgovinu, Kukljica, 23273 Kukljica</derivirana_varijabla>
  </DomainObject.Predmet.ProtustrankaFormatedWithAdress>
  <DomainObject.Predmet.ProtustrankaFormatedWithAdressOIB>
    <izvorni_sadrzaj> DOMUS GRADNJA d.o.o. za graditeljstvo, turizam i trgovinu, OIB 72109071970, Kukljica, 23273 Kukljica</izvorni_sadrzaj>
    <derivirana_varijabla naziv="DomainObject.Predmet.ProtustrankaFormatedWithAdressOIB_1"> DOMUS GRADNJA d.o.o. za graditeljstvo, turizam i trgovinu, OIB 72109071970, Kukljica, 23273 Kukljica</derivirana_varijabla>
  </DomainObject.Predmet.ProtustrankaFormatedWithAdressOIB>
  <DomainObject.Predmet.ProtustrankaWithAdress>
    <izvorni_sadrzaj>DOMUS GRADNJA d.o.o. za graditeljstvo, turizam i trgovinu Kukljica, 23273 Kukljica</izvorni_sadrzaj>
    <derivirana_varijabla naziv="DomainObject.Predmet.ProtustrankaWithAdress_1">DOMUS GRADNJA d.o.o. za graditeljstvo, turizam i trgovinu Kukljica, 23273 Kukljica</derivirana_varijabla>
  </DomainObject.Predmet.ProtustrankaWithAdress>
  <DomainObject.Predmet.ProtustrankaWithAdressOIB>
    <izvorni_sadrzaj>DOMUS GRADNJA d.o.o. za graditeljstvo, turizam i trgovinu, OIB 72109071970, Kukljica, 23273 Kukljica</izvorni_sadrzaj>
    <derivirana_varijabla naziv="DomainObject.Predmet.ProtustrankaWithAdressOIB_1">DOMUS GRADNJA d.o.o. za graditeljstvo, turizam i trgovinu, OIB 72109071970, Kukljica, 23273 Kukljica</derivirana_varijabla>
  </DomainObject.Predmet.ProtustrankaWithAdressOIB>
  <DomainObject.Predmet.ProtustrankaNazivFormated>
    <izvorni_sadrzaj>DOMUS GRADNJA d.o.o. za graditeljstvo, turizam i trgovinu</izvorni_sadrzaj>
    <derivirana_varijabla naziv="DomainObject.Predmet.ProtustrankaNazivFormated_1">DOMUS GRADNJA d.o.o. za graditeljstvo, turizam i trgovinu</derivirana_varijabla>
  </DomainObject.Predmet.ProtustrankaNazivFormated>
  <DomainObject.Predmet.ProtustrankaNazivFormatedOIB>
    <izvorni_sadrzaj>DOMUS GRADNJA d.o.o. za graditeljstvo, turizam i trgovinu, OIB 72109071970</izvorni_sadrzaj>
    <derivirana_varijabla naziv="DomainObject.Predmet.ProtustrankaNazivFormatedOIB_1">DOMUS GRADNJA d.o.o. za graditeljstvo, turizam i trgovinu, OIB 72109071970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8971.19</izvorni_sadrzaj>
    <derivirana_varijabla naziv="DomainObject.Predmet.TrenutnaVrijednost_1">8971.19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DOMUS GRADNJA d.o.o. za graditeljstvo, turizam i trgovinu</item>
    </izvorni_sadrzaj>
    <derivirana_varijabla naziv="DomainObject.Predmet.ProtuStrankaListFormated_1">
      <item>DOMUS GRADNJA d.o.o. za graditeljstvo, turizam i trgovinu</item>
    </derivirana_varijabla>
  </DomainObject.Predmet.ProtuStrankaListFormated>
  <DomainObject.Predmet.ProtuStrankaListFormatedOIB>
    <izvorni_sadrzaj>
      <item>DOMUS GRADNJA d.o.o. za graditeljstvo, turizam i trgovinu, OIB 72109071970</item>
    </izvorni_sadrzaj>
    <derivirana_varijabla naziv="DomainObject.Predmet.ProtuStrankaListFormatedOIB_1">
      <item>DOMUS GRADNJA d.o.o. za graditeljstvo, turizam i trgovinu, OIB 72109071970</item>
    </derivirana_varijabla>
  </DomainObject.Predmet.ProtuStrankaListFormatedOIB>
  <DomainObject.Predmet.ProtuStrankaListFormatedWithAdress>
    <izvorni_sadrzaj>
      <item>DOMUS GRADNJA d.o.o. za graditeljstvo, turizam i trgovinu, Kukljica, 23273 Kukljica</item>
    </izvorni_sadrzaj>
    <derivirana_varijabla naziv="DomainObject.Predmet.ProtuStrankaListFormatedWithAdress_1">
      <item>DOMUS GRADNJA d.o.o. za graditeljstvo, turizam i trgovinu, Kukljica, 23273 Kukljica</item>
    </derivirana_varijabla>
  </DomainObject.Predmet.ProtuStrankaListFormatedWithAdress>
  <DomainObject.Predmet.ProtuStrankaListFormatedWithAdressOIB>
    <izvorni_sadrzaj>
      <item>DOMUS GRADNJA d.o.o. za graditeljstvo, turizam i trgovinu, OIB 72109071970, Kukljica, 23273 Kukljica</item>
    </izvorni_sadrzaj>
    <derivirana_varijabla naziv="DomainObject.Predmet.ProtuStrankaListFormatedWithAdressOIB_1">
      <item>DOMUS GRADNJA d.o.o. za graditeljstvo, turizam i trgovinu, OIB 72109071970, Kukljica, 23273 Kukljica</item>
    </derivirana_varijabla>
  </DomainObject.Predmet.ProtuStrankaListFormatedWithAdressOIB>
  <DomainObject.Predmet.ProtuStrankaListNazivFormated>
    <izvorni_sadrzaj>
      <item>DOMUS GRADNJA d.o.o. za graditeljstvo, turizam i trgovinu</item>
    </izvorni_sadrzaj>
    <derivirana_varijabla naziv="DomainObject.Predmet.ProtuStrankaListNazivFormated_1">
      <item>DOMUS GRADNJA d.o.o. za graditeljstvo, turizam i trgovinu</item>
    </derivirana_varijabla>
  </DomainObject.Predmet.ProtuStrankaListNazivFormated>
  <DomainObject.Predmet.ProtuStrankaListNazivFormatedOIB>
    <izvorni_sadrzaj>
      <item>DOMUS GRADNJA d.o.o. za graditeljstvo, turizam i trgovinu, OIB 72109071970</item>
    </izvorni_sadrzaj>
    <derivirana_varijabla naziv="DomainObject.Predmet.ProtuStrankaListNazivFormatedOIB_1">
      <item>DOMUS GRADNJA d.o.o. za graditeljstvo, turizam i trgovinu, OIB 72109071970</item>
    </derivirana_varijabla>
  </DomainObject.Predmet.ProtuStrankaListNazivFormatedOIB>
  <DomainObject.Predmet.OstaliListFormated>
    <izvorni_sadrzaj>
      <item>Damir Ćeman</item>
    </izvorni_sadrzaj>
    <derivirana_varijabla naziv="DomainObject.Predmet.OstaliListFormated_1">
      <item>Damir Ćeman</item>
    </derivirana_varijabla>
  </DomainObject.Predmet.OstaliListFormated>
  <DomainObject.Predmet.OstaliListFormatedOIB>
    <izvorni_sadrzaj>
      <item>Damir Ćeman, OIB 73141747212</item>
    </izvorni_sadrzaj>
    <derivirana_varijabla naziv="DomainObject.Predmet.OstaliListFormatedOIB_1">
      <item>Damir Ćeman, OIB 73141747212</item>
    </derivirana_varijabla>
  </DomainObject.Predmet.OstaliListFormatedOIB>
  <DomainObject.Predmet.OstaliListFormatedWithAdress>
    <izvorni_sadrzaj>
      <item>Damir Ćeman, Kukljica Ulica Ii 167 A, 23273 Kukljica</item>
    </izvorni_sadrzaj>
    <derivirana_varijabla naziv="DomainObject.Predmet.OstaliListFormatedWithAdress_1">
      <item>Damir Ćeman, Kukljica Ulica Ii 167 A, 23273 Kukljica</item>
    </derivirana_varijabla>
  </DomainObject.Predmet.OstaliListFormatedWithAdress>
  <DomainObject.Predmet.OstaliListFormatedWithAdressOIB>
    <izvorni_sadrzaj>
      <item>Damir Ćeman, OIB 73141747212, Kukljica Ulica Ii 167 A, 23273 Kukljica</item>
    </izvorni_sadrzaj>
    <derivirana_varijabla naziv="DomainObject.Predmet.OstaliListFormatedWithAdressOIB_1">
      <item>Damir Ćeman, OIB 73141747212, Kukljica Ulica Ii 167 A, 23273 Kukljica</item>
    </derivirana_varijabla>
  </DomainObject.Predmet.OstaliListFormatedWithAdressOIB>
  <DomainObject.Predmet.OstaliListNazivFormated>
    <izvorni_sadrzaj>
      <item>Damir Ćeman</item>
    </izvorni_sadrzaj>
    <derivirana_varijabla naziv="DomainObject.Predmet.OstaliListNazivFormated_1">
      <item>Damir Ćeman</item>
    </derivirana_varijabla>
  </DomainObject.Predmet.OstaliListNazivFormated>
  <DomainObject.Predmet.OstaliListNazivFormatedOIB>
    <izvorni_sadrzaj>
      <item>Damir Ćeman, OIB 73141747212</item>
    </izvorni_sadrzaj>
    <derivirana_varijabla naziv="DomainObject.Predmet.OstaliListNazivFormatedOIB_1">
      <item>Damir Ćeman, OIB 73141747212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DOMUS GRADNJA d.o.o. za graditeljstvo, turizam i trgovinu</izvorni_sadrzaj>
    <derivirana_varijabla naziv="DomainObject.Predmet.ProtustrankaIDrugi_1">DOMUS GRADNJA d.o.o. za graditeljstvo,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DOMUS GRADNJA d.o.o. za graditeljstvo, turizam i trgovinu, OIB 72109071970, Kukljica, 23273 Kukljica</izvorni_sadrzaj>
    <derivirana_varijabla naziv="DomainObject.Predmet.ProtustrankaIDrugiAdressOIB_1">DOMUS GRADNJA d.o.o. za graditeljstvo, turizam i trgovinu, OIB 72109071970, Kukljica,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DOMUS GRADNJA d.o.o. za graditeljstvo, turizam i trgovinu</item>
      <item>Damir Ćeman</item>
    </izvorni_sadrzaj>
    <derivirana_varijabla naziv="DomainObject.Predmet.SudioniciListNaziv_1">
      <item>Financijska agencija</item>
      <item>DOMUS GRADNJA d.o.o. za graditeljstvo, turizam i trgovinu</item>
      <item>Damir Ćeman</item>
    </derivirana_varijabla>
  </DomainObject.Predmet.SudioniciListNaziv>
  <DomainObject.Predmet.SudioniciListAdressOIB>
    <izvorni_sadrzaj>
      <item>Financijska agencija, OIB 85821130368, Ivana Danila 4,23000 Zadar</item>
      <item>DOMUS GRADNJA d.o.o. za graditeljstvo, turizam i trgovinu, OIB 72109071970, Kukljica,23273 Kukljica</item>
      <item>Damir Ćeman, OIB 73141747212, Kukljica Ulica Ii 167 A,23273 Kukljica</item>
    </izvorni_sadrzaj>
    <derivirana_varijabla naziv="DomainObject.Predmet.SudioniciListAdressOIB_1">
      <item>Financijska agencija, OIB 85821130368, Ivana Danila 4,23000 Zadar</item>
      <item>DOMUS GRADNJA d.o.o. za graditeljstvo, turizam i trgovinu, OIB 72109071970, Kukljica,23273 Kukljica</item>
      <item>Damir Ćeman, OIB 73141747212, Kukljica Ulica Ii 167 A,23273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72109071970</item>
      <item>, OIB 73141747212</item>
    </izvorni_sadrzaj>
    <derivirana_varijabla naziv="DomainObject.Predmet.SudioniciListNazivOIB_1">
      <item>, OIB 85821130368</item>
      <item>, OIB 72109071970</item>
      <item>, OIB 73141747212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9555D8-49EF-4207-A354-064F511B73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350</properties:Words>
  <properties:Characters>1836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2016-06-17T11:38:00Z</dcterms:created>
  <dc:creator>Administrator</dc:creator>
  <cp:lastModifiedBy>wsadmin</cp:lastModifiedBy>
  <cp:lastPrinted>2016-03-18T09:50:00Z</cp:lastPrinted>
  <dcterms:modified xmlns:xsi="http://www.w3.org/2001/XMLSchema-instance" xsi:type="dcterms:W3CDTF">2016-06-20T12:04:00Z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