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659a9" w14:paraId="22659a9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</w:t>
      </w:r>
      <w:r w:rsidR="00EF3005">
        <w:t>6</w:t>
      </w:r>
      <w:r w:rsidR="00CF1868">
        <w:t>1</w:t>
      </w:r>
      <w:r w:rsidR="008A4A9C">
        <w:t>8</w:t>
      </w:r>
      <w:r w:rsidR="00EF3005"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</w:t>
      </w:r>
      <w:r w:rsidR="00C137C0">
        <w:t>ZAGREB, Trg svibanjskih žrtava 1995. 1, O</w:t>
      </w:r>
      <w:r>
        <w:t xml:space="preserve">IB 85821130368 za provedbom skraćenog stečajnog postupka nad </w:t>
      </w:r>
      <w:r w:rsidR="00DA4683">
        <w:t>dužnikom</w:t>
      </w:r>
      <w:r w:rsidR="00DD469F">
        <w:t xml:space="preserve"> </w:t>
      </w:r>
      <w:r w:rsidR="008A4A9C">
        <w:t>BIR-TRADE</w:t>
      </w:r>
      <w:r w:rsidR="0052115A">
        <w:t xml:space="preserve"> društvo s ograničenom odgovornošću za </w:t>
      </w:r>
      <w:r w:rsidR="008A4A9C">
        <w:t>usluge u turizmu</w:t>
      </w:r>
      <w:r w:rsidR="00A93D3B">
        <w:t>,</w:t>
      </w:r>
      <w:r w:rsidR="008A4A9C">
        <w:t xml:space="preserve"> Sveti Ivan Zelina, Bocakova 50/a, OIB 80056944761</w:t>
      </w:r>
      <w:r w:rsidR="0052115A">
        <w:t>, MBS 080</w:t>
      </w:r>
      <w:r w:rsidR="008A4A9C">
        <w:t>335204</w:t>
      </w:r>
      <w:r w:rsidR="00F73129">
        <w:t>, dana 5. rujna 2016.,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8A4A9C">
        <w:t>BIR-TRADE društvo s ograničenom odgovornošću za usluge u turizmu</w:t>
      </w:r>
      <w:r w:rsidR="00A93D3B">
        <w:t>,</w:t>
      </w:r>
      <w:r w:rsidR="008A4A9C">
        <w:t xml:space="preserve"> Sveti Ivan Zelina, Bocakova 50/a, OIB 80056944761, MBS 080335204.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617587" w:rsidR="00617587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291642">
        <w:t xml:space="preserve"> </w:t>
      </w:r>
      <w:r w:rsidR="006B054D">
        <w:t xml:space="preserve"> </w:t>
      </w:r>
      <w:r w:rsidR="00A93D3B">
        <w:t>Jelenko Lehki iz Zagreba, Pavla Hatza 10, OIB 96068307857.</w:t>
      </w:r>
    </w:p>
    <w:p w:rsidRDefault="00716C1D" w:rsidP="00716C1D" w:rsidR="00716C1D">
      <w:pPr>
        <w:pStyle w:val="Odlomakpopisa"/>
        <w:ind w:left="1571"/>
        <w:jc w:val="both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8A4A9C">
        <w:t>BIR-TRADE društvo s ograničenom odgovornošću za usluge u turizmu</w:t>
      </w:r>
      <w:r w:rsidR="00A93D3B">
        <w:t>,</w:t>
      </w:r>
      <w:r w:rsidR="008A4A9C">
        <w:t xml:space="preserve"> Sveti Ivan Zelina, Bocakova 50/a, OIB 80056944761, MBS 080335204</w:t>
      </w:r>
      <w:r w:rsidR="00AB5C50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</w:t>
      </w:r>
      <w:r w:rsidR="00F30289">
        <w:t>ZAGREB</w:t>
      </w:r>
      <w:r>
        <w:t xml:space="preserve"> podnijela je Trgovačkom sudu u Zagrebu dana</w:t>
      </w:r>
      <w:r w:rsidR="00AB5C50">
        <w:t xml:space="preserve"> </w:t>
      </w:r>
      <w:r w:rsidR="008A4A9C">
        <w:t>17.</w:t>
      </w:r>
      <w:r w:rsidR="00773859">
        <w:t xml:space="preserve"> prosinca</w:t>
      </w:r>
      <w:r w:rsidR="00F30289">
        <w:t xml:space="preserve"> 2015</w:t>
      </w:r>
      <w:r>
        <w:t>. zahtjev za provedbu skraćenog stečajnog postupka nad dužnikom</w:t>
      </w:r>
      <w:r w:rsidR="00F73129">
        <w:t xml:space="preserve"> </w:t>
      </w:r>
      <w:r w:rsidR="008A4A9C">
        <w:t>BIR-TRADE d</w:t>
      </w:r>
      <w:r w:rsidR="00A93D3B">
        <w:t xml:space="preserve">.o.o. </w:t>
      </w:r>
      <w:r w:rsidR="008A4A9C">
        <w:t>Sveti Ivan Zelina, Bocakova 50/a, OIB 80056944761</w:t>
      </w:r>
      <w:r w:rsidR="00C8124C">
        <w:t>.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lastRenderedPageBreak/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B35917" w:rsidP="00B506CA" w:rsidR="00B35917"/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F73129">
        <w:t>5</w:t>
      </w:r>
      <w:r w:rsidR="006B054D">
        <w:t>. srpnja 2</w:t>
      </w:r>
      <w:r>
        <w:t>016. godine objavio oglas na mrežnoj stranici e-Oglasna ploča sudova pod poslovnim brojem St-1</w:t>
      </w:r>
      <w:r w:rsidR="00F73129">
        <w:t>6</w:t>
      </w:r>
      <w:r w:rsidR="0052115A">
        <w:t>1</w:t>
      </w:r>
      <w:r w:rsidR="008A4A9C">
        <w:t>8</w:t>
      </w:r>
      <w:r>
        <w:t>/16-</w:t>
      </w:r>
      <w:r w:rsidR="00773859">
        <w:t>3</w:t>
      </w:r>
      <w:r w:rsidR="00F30289">
        <w:t xml:space="preserve">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F73129">
        <w:t>5</w:t>
      </w:r>
      <w:r w:rsidR="006B054D">
        <w:t>. rujna</w:t>
      </w:r>
      <w:r w:rsidR="002362E5">
        <w:t xml:space="preserve">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7F27" w:rsidP="00F961D8" w:rsidR="00E67F27">
      <w:r>
        <w:separator/>
      </w:r>
    </w:p>
  </w:endnote>
  <w:endnote w:id="0" w:type="continuationSeparator">
    <w:p w:rsidRDefault="00E67F27" w:rsidP="00F961D8" w:rsidR="00E67F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7F27" w:rsidP="00F961D8" w:rsidR="00E67F27">
      <w:r>
        <w:separator/>
      </w:r>
    </w:p>
  </w:footnote>
  <w:footnote w:id="0" w:type="continuationSeparator">
    <w:p w:rsidRDefault="00E67F27" w:rsidP="00F961D8" w:rsidR="00E67F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57D6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F73129">
      <w:t>6</w:t>
    </w:r>
    <w:r w:rsidR="0052115A">
      <w:t>1</w:t>
    </w:r>
    <w:r w:rsidR="008A4A9C">
      <w:t>8</w:t>
    </w:r>
    <w:r w:rsidR="0052115A">
      <w:t>/</w:t>
    </w:r>
    <w:r w:rsidR="0066396E">
      <w:t>16-</w:t>
    </w:r>
    <w:r w:rsidR="00773859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427E3"/>
    <w:rsid w:val="00051187"/>
    <w:rsid w:val="0006310C"/>
    <w:rsid w:val="00133937"/>
    <w:rsid w:val="00136383"/>
    <w:rsid w:val="00165D10"/>
    <w:rsid w:val="001C0834"/>
    <w:rsid w:val="001F7D2D"/>
    <w:rsid w:val="00212462"/>
    <w:rsid w:val="00215A7F"/>
    <w:rsid w:val="002362E5"/>
    <w:rsid w:val="0024194B"/>
    <w:rsid w:val="00241C9A"/>
    <w:rsid w:val="00242B1A"/>
    <w:rsid w:val="002511C8"/>
    <w:rsid w:val="002743B4"/>
    <w:rsid w:val="00286227"/>
    <w:rsid w:val="00291642"/>
    <w:rsid w:val="002955F5"/>
    <w:rsid w:val="002A45E9"/>
    <w:rsid w:val="002A6D8F"/>
    <w:rsid w:val="002C604C"/>
    <w:rsid w:val="002C7592"/>
    <w:rsid w:val="002D46C4"/>
    <w:rsid w:val="00301E43"/>
    <w:rsid w:val="00342EF9"/>
    <w:rsid w:val="00364C13"/>
    <w:rsid w:val="0038712F"/>
    <w:rsid w:val="003A057F"/>
    <w:rsid w:val="003D5995"/>
    <w:rsid w:val="003F02BC"/>
    <w:rsid w:val="00447275"/>
    <w:rsid w:val="004705DE"/>
    <w:rsid w:val="00474310"/>
    <w:rsid w:val="004A1C0B"/>
    <w:rsid w:val="004C7D33"/>
    <w:rsid w:val="004E57D6"/>
    <w:rsid w:val="004F670E"/>
    <w:rsid w:val="0052115A"/>
    <w:rsid w:val="005272E4"/>
    <w:rsid w:val="00544966"/>
    <w:rsid w:val="00554F6F"/>
    <w:rsid w:val="00581DBE"/>
    <w:rsid w:val="005824CB"/>
    <w:rsid w:val="005A4BFD"/>
    <w:rsid w:val="005C2B6B"/>
    <w:rsid w:val="005D1951"/>
    <w:rsid w:val="005D469D"/>
    <w:rsid w:val="005E2309"/>
    <w:rsid w:val="00617587"/>
    <w:rsid w:val="006376F5"/>
    <w:rsid w:val="00646CD6"/>
    <w:rsid w:val="0066353D"/>
    <w:rsid w:val="0066396E"/>
    <w:rsid w:val="00667D9A"/>
    <w:rsid w:val="006B054D"/>
    <w:rsid w:val="006C7D9B"/>
    <w:rsid w:val="006D6BB1"/>
    <w:rsid w:val="006E1352"/>
    <w:rsid w:val="00716C1D"/>
    <w:rsid w:val="00723772"/>
    <w:rsid w:val="007277BA"/>
    <w:rsid w:val="00731C1A"/>
    <w:rsid w:val="00745677"/>
    <w:rsid w:val="0077014F"/>
    <w:rsid w:val="00773859"/>
    <w:rsid w:val="00780697"/>
    <w:rsid w:val="007A6609"/>
    <w:rsid w:val="007D7BC7"/>
    <w:rsid w:val="007E0A11"/>
    <w:rsid w:val="00805AA8"/>
    <w:rsid w:val="008431F8"/>
    <w:rsid w:val="008A4A9C"/>
    <w:rsid w:val="008D4169"/>
    <w:rsid w:val="008D61A3"/>
    <w:rsid w:val="009108ED"/>
    <w:rsid w:val="009134B9"/>
    <w:rsid w:val="009628B3"/>
    <w:rsid w:val="009664E4"/>
    <w:rsid w:val="009910A5"/>
    <w:rsid w:val="009B7829"/>
    <w:rsid w:val="009E1BBA"/>
    <w:rsid w:val="00A05CD3"/>
    <w:rsid w:val="00A42316"/>
    <w:rsid w:val="00A93D3B"/>
    <w:rsid w:val="00AB5C50"/>
    <w:rsid w:val="00AB6233"/>
    <w:rsid w:val="00AC7D8D"/>
    <w:rsid w:val="00AF2A3B"/>
    <w:rsid w:val="00B14445"/>
    <w:rsid w:val="00B35917"/>
    <w:rsid w:val="00B506CA"/>
    <w:rsid w:val="00B614E6"/>
    <w:rsid w:val="00B667BC"/>
    <w:rsid w:val="00BC3AA6"/>
    <w:rsid w:val="00C071B1"/>
    <w:rsid w:val="00C137C0"/>
    <w:rsid w:val="00C8124C"/>
    <w:rsid w:val="00C97427"/>
    <w:rsid w:val="00CA521D"/>
    <w:rsid w:val="00CC632A"/>
    <w:rsid w:val="00CF1868"/>
    <w:rsid w:val="00D12FDF"/>
    <w:rsid w:val="00D5361E"/>
    <w:rsid w:val="00D57066"/>
    <w:rsid w:val="00D90AB2"/>
    <w:rsid w:val="00DA4683"/>
    <w:rsid w:val="00DD469F"/>
    <w:rsid w:val="00E424F1"/>
    <w:rsid w:val="00E67F27"/>
    <w:rsid w:val="00E8229D"/>
    <w:rsid w:val="00E85CBE"/>
    <w:rsid w:val="00EC69FF"/>
    <w:rsid w:val="00EF3005"/>
    <w:rsid w:val="00F14D3D"/>
    <w:rsid w:val="00F26559"/>
    <w:rsid w:val="00F278D8"/>
    <w:rsid w:val="00F30289"/>
    <w:rsid w:val="00F32AEE"/>
    <w:rsid w:val="00F42EAB"/>
    <w:rsid w:val="00F672E5"/>
    <w:rsid w:val="00F73129"/>
    <w:rsid w:val="00F74EBD"/>
    <w:rsid w:val="00F77EFB"/>
    <w:rsid w:val="00F915DA"/>
    <w:rsid w:val="00F929EF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57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7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7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7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7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57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7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7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7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7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1618</izvorni_sadrzaj>
    <derivirana_varijabla naziv="DomainObject.Predmet.Broj_1">1618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St-1618/2016</izvorni_sadrzaj>
    <derivirana_varijabla naziv="DomainObject.Predmet.OznakaBroj_1">St-1618/2016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BIR-TRADE d.o.o.</izvorni_sadrzaj>
    <derivirana_varijabla naziv="DomainObject.Predmet.ProtustrankaFormated_1">  BIR-TRADE d.o.o.</derivirana_varijabla>
  </DomainObject.Predmet.ProtustrankaFormated>
  <DomainObject.Predmet.ProtustrankaFormatedOIB>
    <izvorni_sadrzaj>  BIR-TRADE d.o.o., OIB 80056944761</izvorni_sadrzaj>
    <derivirana_varijabla naziv="DomainObject.Predmet.ProtustrankaFormatedOIB_1">  BIR-TRADE d.o.o., OIB 80056944761</derivirana_varijabla>
  </DomainObject.Predmet.ProtustrankaFormatedOIB>
  <DomainObject.Predmet.ProtustrankaFormatedWithAdress>
    <izvorni_sadrzaj> BIR-TRADE d.o.o., Bocakova 50/a, 10380 Sveti Ivan Zelina</izvorni_sadrzaj>
    <derivirana_varijabla naziv="DomainObject.Predmet.ProtustrankaFormatedWithAdress_1"> BIR-TRADE d.o.o., Bocakova 50/a, 10380 Sveti Ivan Zelina</derivirana_varijabla>
  </DomainObject.Predmet.ProtustrankaFormatedWithAdress>
  <DomainObject.Predmet.ProtustrankaFormatedWithAdressOIB>
    <izvorni_sadrzaj> BIR-TRADE d.o.o., OIB 80056944761, Bocakova 50/a, 10380 Sveti Ivan Zelina</izvorni_sadrzaj>
    <derivirana_varijabla naziv="DomainObject.Predmet.ProtustrankaFormatedWithAdressOIB_1"> BIR-TRADE d.o.o., OIB 80056944761, Bocakova 50/a, 10380 Sveti Ivan Zelina</derivirana_varijabla>
  </DomainObject.Predmet.ProtustrankaFormatedWithAdressOIB>
  <DomainObject.Predmet.ProtustrankaWithAdress>
    <izvorni_sadrzaj>BIR-TRADE d.o.o. Bocakova 50/a, 10380 Sveti Ivan Zelina</izvorni_sadrzaj>
    <derivirana_varijabla naziv="DomainObject.Predmet.ProtustrankaWithAdress_1">BIR-TRADE d.o.o. Bocakova 50/a, 10380 Sveti Ivan Zelina</derivirana_varijabla>
  </DomainObject.Predmet.ProtustrankaWithAdress>
  <DomainObject.Predmet.ProtustrankaWithAdressOIB>
    <izvorni_sadrzaj>BIR-TRADE d.o.o., OIB 80056944761, Bocakova 50/a, 10380 Sveti Ivan Zelina</izvorni_sadrzaj>
    <derivirana_varijabla naziv="DomainObject.Predmet.ProtustrankaWithAdressOIB_1">BIR-TRADE d.o.o., OIB 80056944761, Bocakova 50/a, 10380 Sveti Ivan Zelina</derivirana_varijabla>
  </DomainObject.Predmet.ProtustrankaWithAdressOIB>
  <DomainObject.Predmet.ProtustrankaNazivFormated>
    <izvorni_sadrzaj>BIR-TRADE d.o.o.</izvorni_sadrzaj>
    <derivirana_varijabla naziv="DomainObject.Predmet.ProtustrankaNazivFormated_1">BIR-TRADE d.o.o.</derivirana_varijabla>
  </DomainObject.Predmet.ProtustrankaNazivFormated>
  <DomainObject.Predmet.ProtustrankaNazivFormatedOIB>
    <izvorni_sadrzaj>BIR-TRADE d.o.o., OIB 80056944761</izvorni_sadrzaj>
    <derivirana_varijabla naziv="DomainObject.Predmet.ProtustrankaNazivFormatedOIB_1">BIR-TRADE d.o.o., OIB 80056944761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BIR-TRADE d.o.o.</item>
    </izvorni_sadrzaj>
    <derivirana_varijabla naziv="DomainObject.Predmet.ProtuStrankaListFormated_1">
      <item>BIR-TRADE d.o.o.</item>
    </derivirana_varijabla>
  </DomainObject.Predmet.ProtuStrankaListFormated>
  <DomainObject.Predmet.ProtuStrankaListFormatedOIB>
    <izvorni_sadrzaj>
      <item>BIR-TRADE d.o.o., OIB 80056944761</item>
    </izvorni_sadrzaj>
    <derivirana_varijabla naziv="DomainObject.Predmet.ProtuStrankaListFormatedOIB_1">
      <item>BIR-TRADE d.o.o., OIB 80056944761</item>
    </derivirana_varijabla>
  </DomainObject.Predmet.ProtuStrankaListFormatedOIB>
  <DomainObject.Predmet.ProtuStrankaListFormatedWithAdress>
    <izvorni_sadrzaj>
      <item>BIR-TRADE d.o.o., Bocakova 50/a, 10380 Sveti Ivan Zelina</item>
    </izvorni_sadrzaj>
    <derivirana_varijabla naziv="DomainObject.Predmet.ProtuStrankaListFormatedWithAdress_1">
      <item>BIR-TRADE d.o.o., Bocakova 50/a, 10380 Sveti Ivan Zelina</item>
    </derivirana_varijabla>
  </DomainObject.Predmet.ProtuStrankaListFormatedWithAdress>
  <DomainObject.Predmet.ProtuStrankaListFormatedWithAdressOIB>
    <izvorni_sadrzaj>
      <item>BIR-TRADE d.o.o., OIB 80056944761, Bocakova 50/a, 10380 Sveti Ivan Zelina</item>
    </izvorni_sadrzaj>
    <derivirana_varijabla naziv="DomainObject.Predmet.ProtuStrankaListFormatedWithAdressOIB_1">
      <item>BIR-TRADE d.o.o., OIB 80056944761, Bocakova 50/a, 10380 Sveti Ivan Zelina</item>
    </derivirana_varijabla>
  </DomainObject.Predmet.ProtuStrankaListFormatedWithAdressOIB>
  <DomainObject.Predmet.ProtuStrankaListNazivFormated>
    <izvorni_sadrzaj>
      <item>BIR-TRADE d.o.o.</item>
    </izvorni_sadrzaj>
    <derivirana_varijabla naziv="DomainObject.Predmet.ProtuStrankaListNazivFormated_1">
      <item>BIR-TRADE d.o.o.</item>
    </derivirana_varijabla>
  </DomainObject.Predmet.ProtuStrankaListNazivFormated>
  <DomainObject.Predmet.ProtuStrankaListNazivFormatedOIB>
    <izvorni_sadrzaj>
      <item>BIR-TRADE d.o.o., OIB 80056944761</item>
    </izvorni_sadrzaj>
    <derivirana_varijabla naziv="DomainObject.Predmet.ProtuStrankaListNazivFormatedOIB_1">
      <item>BIR-TRADE d.o.o., OIB 80056944761</item>
    </derivirana_varijabla>
  </DomainObject.Predmet.ProtuStrankaListNazivFormatedOIB>
  <DomainObject.Predmet.OstaliListFormated>
    <izvorni_sadrzaj>
      <item>Radovan Brlečić</item>
    </izvorni_sadrzaj>
    <derivirana_varijabla naziv="DomainObject.Predmet.OstaliListFormated_1">
      <item>Radovan Brlečić</item>
    </derivirana_varijabla>
  </DomainObject.Predmet.OstaliListFormated>
  <DomainObject.Predmet.OstaliListFormatedOIB>
    <izvorni_sadrzaj>
      <item>Radovan Brlečić, OIB 97294512080</item>
    </izvorni_sadrzaj>
    <derivirana_varijabla naziv="DomainObject.Predmet.OstaliListFormatedOIB_1">
      <item>Radovan Brlečić, OIB 97294512080</item>
    </derivirana_varijabla>
  </DomainObject.Predmet.OstaliListFormatedOIB>
  <DomainObject.Predmet.OstaliListFormatedWithAdress>
    <izvorni_sadrzaj>
      <item>Radovan Brlečić, Ulica Stjepana Diklića 2, 10380 Sveti Ivan Zelina</item>
    </izvorni_sadrzaj>
    <derivirana_varijabla naziv="DomainObject.Predmet.OstaliListFormatedWithAdress_1">
      <item>Radovan Brlečić, Ulica Stjepana Diklića 2, 10380 Sveti Ivan Zelina</item>
    </derivirana_varijabla>
  </DomainObject.Predmet.OstaliListFormatedWithAdress>
  <DomainObject.Predmet.OstaliListFormatedWithAdressOIB>
    <izvorni_sadrzaj>
      <item>Radovan Brlečić, OIB 97294512080, Ulica Stjepana Diklića 2, 10380 Sveti Ivan Zelina</item>
    </izvorni_sadrzaj>
    <derivirana_varijabla naziv="DomainObject.Predmet.OstaliListFormatedWithAdressOIB_1">
      <item>Radovan Brlečić, OIB 97294512080, Ulica Stjepana Diklića 2, 10380 Sveti Ivan Zelina</item>
    </derivirana_varijabla>
  </DomainObject.Predmet.OstaliListFormatedWithAdressOIB>
  <DomainObject.Predmet.OstaliListNazivFormated>
    <izvorni_sadrzaj>
      <item>Radovan Brlečić</item>
    </izvorni_sadrzaj>
    <derivirana_varijabla naziv="DomainObject.Predmet.OstaliListNazivFormated_1">
      <item>Radovan Brlečić</item>
    </derivirana_varijabla>
  </DomainObject.Predmet.OstaliListNazivFormated>
  <DomainObject.Predmet.OstaliListNazivFormatedOIB>
    <izvorni_sadrzaj>
      <item>Radovan Brlečić, OIB 97294512080</item>
    </izvorni_sadrzaj>
    <derivirana_varijabla naziv="DomainObject.Predmet.OstaliListNazivFormatedOIB_1">
      <item>Radovan Brlečić, OIB 97294512080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BIR-TRADE d.o.o.</izvorni_sadrzaj>
    <derivirana_varijabla naziv="DomainObject.Predmet.ProtustrankaIDrugi_1">BIR-TRADE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BIR-TRADE d.o.o., OIB 80056944761, Bocakova 50/a, 10380 Sveti Ivan Zelina</izvorni_sadrzaj>
    <derivirana_varijabla naziv="DomainObject.Predmet.ProtustrankaIDrugiAdressOIB_1">BIR-TRADE d.o.o., OIB 80056944761, Bocakova 50/a,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BIR-TRADE d.o.o.</item>
      <item>FINA Regionalni centar Zagreb</item>
      <item>Radovan Brlečić</item>
    </izvorni_sadrzaj>
    <derivirana_varijabla naziv="DomainObject.Predmet.SudioniciListNaziv_1">
      <item>BIR-TRADE d.o.o.</item>
      <item>FINA Regionalni centar Zagreb</item>
      <item>Radovan Brlečić</item>
    </derivirana_varijabla>
  </DomainObject.Predmet.SudioniciListNaziv>
  <DomainObject.Predmet.SudioniciListAdressOIB>
    <izvorni_sadrzaj>
      <item>BIR-TRADE d.o.o., OIB 80056944761, Bocakova 50/a,10380 Sveti Ivan Zelina</item>
      <item>FINA Regionalni centar Zagreb, OIB 85821130368, Trg svibanjskih žrtava 1995. 1,10000 Zagreb</item>
      <item>Radovan Brlečić, OIB 97294512080, Ulica Stjepana Diklića 2,10380 Sveti Ivan Zelina</item>
    </izvorni_sadrzaj>
    <derivirana_varijabla naziv="DomainObject.Predmet.SudioniciListAdressOIB_1">
      <item>BIR-TRADE d.o.o., OIB 80056944761, Bocakova 50/a,10380 Sveti Ivan Zelina</item>
      <item>FINA Regionalni centar Zagreb, OIB 85821130368, Trg svibanjskih žrtava 1995. 1,10000 Zagreb</item>
      <item>Radovan Brlečić, OIB 97294512080, Ulica Stjepana Diklića 2,10380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80056944761</item>
      <item>, OIB 85821130368</item>
      <item>, OIB 97294512080</item>
    </izvorni_sadrzaj>
    <derivirana_varijabla naziv="DomainObject.Predmet.SudioniciListNazivOIB_1">
      <item>, OIB 80056944761</item>
      <item>, OIB 85821130368</item>
      <item>, OIB 97294512080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5CDEFE-2D58-4752-8ED7-108C1922A2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2384</properties:Characters>
  <properties:Lines>86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2016-08-25T10:48:00Z</dcterms:created>
  <dc:creator>Darija Miličević</dc:creator>
  <cp:lastModifiedBy>Darija Miličević</cp:lastModifiedBy>
  <cp:lastPrinted>2016-09-05T08:39:00Z</cp:lastPrinted>
  <dcterms:modified xmlns:xsi="http://www.w3.org/2001/XMLSchema-instance" xsi:type="dcterms:W3CDTF">2016-09-05T08:40:00Z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