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c05d" w14:paraId="8f4c05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3A51A2">
        <w:rPr>
          <w:rStyle w:val="Naglaeno"/>
          <w:b w:val="false"/>
        </w:rPr>
        <w:t>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ED05B5" w:rsidRPr="00ED05B5">
        <w:t>SKOMI GRAĐENJE j.d.o.o. za građenje, trgovinu i usluge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ED05B5" w:rsidRPr="00ED05B5">
        <w:t>Radnička cesta 1a</w:t>
      </w:r>
      <w:r w:rsidR="00331402">
        <w:t>, MBS:</w:t>
      </w:r>
      <w:r w:rsidR="00BB3D58">
        <w:t xml:space="preserve"> </w:t>
      </w:r>
      <w:r w:rsidR="00ED05B5" w:rsidRPr="00ED05B5">
        <w:t>080852971</w:t>
      </w:r>
      <w:r w:rsidR="00331402">
        <w:t>, OIB:</w:t>
      </w:r>
      <w:r w:rsidR="00BB3D58">
        <w:t xml:space="preserve"> </w:t>
      </w:r>
      <w:r w:rsidR="00ED05B5" w:rsidRPr="00ED05B5">
        <w:t>59741414974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084756">
        <w:rPr>
          <w:bCs/>
        </w:rPr>
        <w:t xml:space="preserve">dužnika </w:t>
      </w:r>
      <w:bookmarkStart w:name="_GoBack" w:id="0"/>
      <w:bookmarkEnd w:id="0"/>
      <w:r w:rsidR="00ED05B5" w:rsidRPr="00ED05B5">
        <w:t>SKOMI GRAĐENJE j.d.o.o. za građenje, trgovinu i usluge</w:t>
      </w:r>
      <w:r w:rsidR="00ED05B5">
        <w:t xml:space="preserve">, </w:t>
      </w:r>
      <w:r w:rsidR="00ED05B5" w:rsidRPr="00561CA0">
        <w:t>Zagreb</w:t>
      </w:r>
      <w:r w:rsidR="00ED05B5">
        <w:t xml:space="preserve">, </w:t>
      </w:r>
      <w:r w:rsidR="00ED05B5" w:rsidRPr="00ED05B5">
        <w:t>Radnička cesta 1a</w:t>
      </w:r>
      <w:r w:rsidR="00ED05B5">
        <w:t xml:space="preserve">, MBS: </w:t>
      </w:r>
      <w:r w:rsidR="00ED05B5" w:rsidRPr="00ED05B5">
        <w:t>080852971</w:t>
      </w:r>
      <w:r w:rsidR="00ED05B5">
        <w:t xml:space="preserve">, OIB: </w:t>
      </w:r>
      <w:r w:rsidR="00ED05B5" w:rsidRPr="00ED05B5">
        <w:t>59741414974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D05B5">
        <w:t>79.706,18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3A51A2">
        <w:t>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BA40F0" w:rsidP="00047A8F" w:rsidR="00BA40F0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BA40F0" w:rsidP="00BA40F0" w:rsidR="00BA40F0">
      <w:pPr>
        <w:numPr>
          <w:ilvl w:val="0"/>
          <w:numId w:val="1"/>
        </w:numPr>
      </w:pPr>
      <w:r>
        <w:t>kal. 04.04.2017.</w:t>
      </w:r>
    </w:p>
    <w:p w:rsidRDefault="00532E0A" w:rsidP="00BA40F0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7C0" w:rsidR="006757C0">
      <w:r>
        <w:separator/>
      </w:r>
    </w:p>
  </w:endnote>
  <w:endnote w:id="0" w:type="continuationSeparator">
    <w:p w:rsidRDefault="006757C0" w:rsidR="00675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7C0" w:rsidR="006757C0">
      <w:r>
        <w:separator/>
      </w:r>
    </w:p>
  </w:footnote>
  <w:footnote w:id="0" w:type="continuationSeparator">
    <w:p w:rsidRDefault="006757C0" w:rsidR="00675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84756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6402"/>
    <w:rsid w:val="00672560"/>
    <w:rsid w:val="006757C0"/>
    <w:rsid w:val="0068612D"/>
    <w:rsid w:val="006862E8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A40F0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42B6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2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42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42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2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2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2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42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42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11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5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St-164/2017-3</izvorni_sadrzaj>
    <derivirana_varijabla naziv="DomainObject.Oznaka_1">St-164/2017-3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SKOMI GRAĐENJE j.d.o.o. za građenje, trgovinu i usluge</izvorni_sadrzaj>
    <derivirana_varijabla naziv="DomainObject.Predmet.ProtustrankaFormated_1">  SKOMI GRAĐENJE j.d.o.o. za građenje, trgovinu i usluge</derivirana_varijabla>
  </DomainObject.Predmet.ProtustrankaFormated>
  <DomainObject.Predmet.ProtustrankaFormatedOIB>
    <izvorni_sadrzaj>  SKOMI GRAĐENJE j.d.o.o. za građenje, trgovinu i usluge, OIB 59741414974</izvorni_sadrzaj>
    <derivirana_varijabla naziv="DomainObject.Predmet.ProtustrankaFormatedOIB_1">  SKOMI GRAĐENJE j.d.o.o. za građenje, trgovinu i usluge, OIB 59741414974</derivirana_varijabla>
  </DomainObject.Predmet.ProtustrankaFormatedOIB>
  <DomainObject.Predmet.ProtustrankaFormatedWithAdress>
    <izvorni_sadrzaj> SKOMI GRAĐENJE j.d.o.o. za građenje, trgovinu i usluge, Radnička cesta 1a, 10000 Zagreb</izvorni_sadrzaj>
    <derivirana_varijabla naziv="DomainObject.Predmet.ProtustrankaFormatedWithAdress_1"> SKOMI GRAĐENJE j.d.o.o. za građenje, trgovinu i usluge, Radnička cesta 1a, 10000 Zagreb</derivirana_varijabla>
  </DomainObject.Predmet.ProtustrankaFormatedWithAdress>
  <DomainObject.Predmet.ProtustrankaFormatedWithAdressOIB>
    <izvorni_sadrzaj> SKOMI GRAĐENJE j.d.o.o. za građenje, trgovinu i usluge, OIB 59741414974, Radnička cesta 1a, 10000 Zagreb</izvorni_sadrzaj>
    <derivirana_varijabla naziv="DomainObject.Predmet.ProtustrankaFormatedWithAdressOIB_1"> SKOMI GRAĐENJE j.d.o.o. za građenje, trgovinu i usluge, OIB 59741414974, Radnička cesta 1a, 10000 Zagreb</derivirana_varijabla>
  </DomainObject.Predmet.ProtustrankaFormatedWithAdressOIB>
  <DomainObject.Predmet.ProtustrankaWithAdress>
    <izvorni_sadrzaj>SKOMI GRAĐENJE j.d.o.o. za građenje, trgovinu i usluge Radnička cesta 1a, 10000 Zagreb</izvorni_sadrzaj>
    <derivirana_varijabla naziv="DomainObject.Predmet.ProtustrankaWithAdress_1">SKOMI GRAĐENJE j.d.o.o. za građenje, trgovinu i usluge Radnička cesta 1a, 10000 Zagreb</derivirana_varijabla>
  </DomainObject.Predmet.ProtustrankaWithAdress>
  <DomainObject.Predmet.ProtustrankaWithAdressOIB>
    <izvorni_sadrzaj>SKOMI GRAĐENJE j.d.o.o. za građenje, trgovinu i usluge, OIB 59741414974, Radnička cesta 1a, 10000 Zagreb</izvorni_sadrzaj>
    <derivirana_varijabla naziv="DomainObject.Predmet.ProtustrankaWithAdressOIB_1">SKOMI GRAĐENJE j.d.o.o. za građenje, trgovinu i usluge, OIB 59741414974, Radnička cesta 1a, 10000 Zagreb</derivirana_varijabla>
  </DomainObject.Predmet.ProtustrankaWithAdressOIB>
  <DomainObject.Predmet.ProtustrankaNazivFormated>
    <izvorni_sadrzaj>SKOMI GRAĐENJE j.d.o.o. za građenje, trgovinu i usluge</izvorni_sadrzaj>
    <derivirana_varijabla naziv="DomainObject.Predmet.ProtustrankaNazivFormated_1">SKOMI GRAĐENJE j.d.o.o. za građenje, trgovinu i usluge</derivirana_varijabla>
  </DomainObject.Predmet.ProtustrankaNazivFormated>
  <DomainObject.Predmet.ProtustrankaNazivFormatedOIB>
    <izvorni_sadrzaj>SKOMI GRAĐENJE j.d.o.o. za građenje, trgovinu i usluge, OIB 59741414974</izvorni_sadrzaj>
    <derivirana_varijabla naziv="DomainObject.Predmet.ProtustrankaNazivFormatedOIB_1">SKOMI GRAĐENJE j.d.o.o. za građenje, trgovinu i usluge, OIB 59741414974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SKOMI GRAĐENJE j.d.o.o. za građenje, trgovinu i usluge</item>
    </izvorni_sadrzaj>
    <derivirana_varijabla naziv="DomainObject.Predmet.ProtuStrankaListFormated_1">
      <item>SKOMI GRAĐENJE j.d.o.o. za građenje, trgovinu i usluge</item>
    </derivirana_varijabla>
  </DomainObject.Predmet.ProtuStrankaListFormated>
  <DomainObject.Predmet.ProtuStrankaListFormatedOIB>
    <izvorni_sadrzaj>
      <item>SKOMI GRAĐENJE j.d.o.o. za građenje, trgovinu i usluge, OIB 59741414974</item>
    </izvorni_sadrzaj>
    <derivirana_varijabla naziv="DomainObject.Predmet.ProtuStrankaListFormatedOIB_1">
      <item>SKOMI GRAĐENJE j.d.o.o. za građenje, trgovinu i usluge, OIB 59741414974</item>
    </derivirana_varijabla>
  </DomainObject.Predmet.ProtuStrankaListFormatedOIB>
  <DomainObject.Predmet.ProtuStrankaListFormatedWithAdress>
    <izvorni_sadrzaj>
      <item>SKOMI GRAĐENJE j.d.o.o. za građenje, trgovinu i usluge, Radnička cesta 1a, 10000 Zagreb</item>
    </izvorni_sadrzaj>
    <derivirana_varijabla naziv="DomainObject.Predmet.ProtuStrankaListFormatedWithAdress_1">
      <item>SKOMI GRAĐENJE j.d.o.o. za građenje, trgovinu i usluge, Radnička cesta 1a, 10000 Zagreb</item>
    </derivirana_varijabla>
  </DomainObject.Predmet.ProtuStrankaListFormatedWithAdress>
  <DomainObject.Predmet.ProtuStrankaListFormatedWithAdressOIB>
    <izvorni_sadrzaj>
      <item>SKOMI GRAĐENJE j.d.o.o. za građenje, trgovinu i usluge, OIB 59741414974, Radnička cesta 1a, 10000 Zagreb</item>
    </izvorni_sadrzaj>
    <derivirana_varijabla naziv="DomainObject.Predmet.ProtuStrankaListFormatedWithAdressOIB_1">
      <item>SKOMI GRAĐENJE j.d.o.o. za građenje, trgovinu i usluge, OIB 59741414974, Radnička cesta 1a, 10000 Zagreb</item>
    </derivirana_varijabla>
  </DomainObject.Predmet.ProtuStrankaListFormatedWithAdressOIB>
  <DomainObject.Predmet.ProtuStrankaListNazivFormated>
    <izvorni_sadrzaj>
      <item>SKOMI GRAĐENJE j.d.o.o. za građenje, trgovinu i usluge</item>
    </izvorni_sadrzaj>
    <derivirana_varijabla naziv="DomainObject.Predmet.ProtuStrankaListNazivFormated_1">
      <item>SKOMI GRAĐENJE j.d.o.o. za građenje, trgovinu i usluge</item>
    </derivirana_varijabla>
  </DomainObject.Predmet.ProtuStrankaListNazivFormated>
  <DomainObject.Predmet.ProtuStrankaListNazivFormatedOIB>
    <izvorni_sadrzaj>
      <item>SKOMI GRAĐENJE j.d.o.o. za građenje, trgovinu i usluge, OIB 59741414974</item>
    </izvorni_sadrzaj>
    <derivirana_varijabla naziv="DomainObject.Predmet.ProtuStrankaListNazivFormatedOIB_1">
      <item>SKOMI GRAĐENJE j.d.o.o. za građenje, trgovinu i usluge, OIB 59741414974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St-164/2017-3</izvorni_sadrzaj>
    <derivirana_varijabla naziv="DomainObject.PoslovniBrojDokumenta_1">St-164/2017-3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SKOMI GRAĐENJE j.d.o.o. za građenje, trgovinu i usluge</izvorni_sadrzaj>
    <derivirana_varijabla naziv="DomainObject.Predmet.ProtustrankaIDrugi_1">SKOMI GRAĐENJE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SKOMI GRAĐENJE j.d.o.o. za građenje, trgovinu i usluge, OIB 59741414974, Radnička cesta 1a, 10000 Zagreb</izvorni_sadrzaj>
    <derivirana_varijabla naziv="DomainObject.Predmet.ProtustrankaIDrugiAdressOIB_1">SKOMI GRAĐENJE j.d.o.o. za građenje, trgovinu i usluge, OIB 59741414974,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SKOMI GRAĐENJE j.d.o.o. za građenje, trgovinu i usluge</item>
      <item>FINA Regionalni centar Zagreb</item>
    </izvorni_sadrzaj>
    <derivirana_varijabla naziv="DomainObject.Predmet.SudioniciListNaziv_1">
      <item>SKOMI GRAĐENJE j.d.o.o. za građenje, trgovinu i usluge</item>
      <item>FINA Regionalni centar Zagreb</item>
    </derivirana_varijabla>
  </DomainObject.Predmet.SudioniciListNaziv>
  <DomainObject.Predmet.SudioniciListAdressOIB>
    <izvorni_sadrzaj>
      <item>SKOMI GRAĐENJE j.d.o.o. za građenje, trgovinu i usluge, OIB 59741414974, Radnička cesta 1a,10000 Zagreb</item>
      <item>FINA Regionalni centar Zagreb, OIB 85821130368, Trg svibanjskih žrtava 1995. br. 1,10000 Zagreb</item>
    </izvorni_sadrzaj>
    <derivirana_varijabla naziv="DomainObject.Predmet.SudioniciListAdressOIB_1">
      <item>SKOMI GRAĐENJE j.d.o.o. za građenje, trgovinu i usluge, OIB 59741414974, Radnička cesta 1a,10000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59741414974</item>
      <item>, OIB 85821130368</item>
    </izvorni_sadrzaj>
    <derivirana_varijabla naziv="DomainObject.Predmet.SudioniciListNazivOIB_1">
      <item>, OIB 59741414974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3BFAA-995B-40D3-9F13-8FE3C6041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2097</properties:Characters>
  <properties:Lines>53</properties:Lines>
  <properties:Paragraphs>16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2017-02-08T13:10:00Z</dcterms:modified>
  <cp:revision>205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