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4f4c" w14:paraId="3124f4c" w:rsidRDefault="00DA0D49" w:rsidP="00DA0D49" w:rsidR="00DA0D49">
      <w:pPr>
        <w:spacing w:after="0"/>
        <w:jc w:val="right"/>
        <w15:collapsed w:val="false"/>
      </w:pPr>
      <w:bookmarkStart w:name="_GoBack" w:id="0"/>
      <w:bookmarkEnd w:id="0"/>
      <w:r>
        <w:t>Poslovni broj: 3 St-558/15-5</w:t>
      </w:r>
    </w:p>
    <w:p w:rsidRDefault="00DA0D49" w:rsidP="00DA0D49" w:rsidR="00DA0D49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A0D49" w:rsidP="00DA0D49" w:rsidR="00DA0D4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A0D49" w:rsidP="00DA0D49" w:rsidR="00DA0D4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A0D49" w:rsidP="00DA0D49" w:rsidR="00DA0D49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A0D49" w:rsidP="00DA0D49" w:rsidR="00DA0D49">
      <w:pPr>
        <w:spacing w:after="0"/>
        <w:rPr>
          <w:lang w:eastAsia="hr-HR"/>
        </w:rPr>
      </w:pP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  <w:jc w:val="center"/>
      </w:pPr>
      <w:r>
        <w:t>U  I M E  R E P U B L I K E  H R V A T S K E</w:t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  <w:jc w:val="center"/>
      </w:pPr>
      <w:r>
        <w:t>R J E Š E NJ E</w:t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DOSTAVA SINI društvo s ograničenom odgovornošću za trgovinu i prijevoz, skraćena tvrtka: DOSTAVA SINI d.o.o. Mačkovec, Balogovec 13, MBS: 070081279, OIB: 65819231342, dana 29. prosinca 2015. godine</w:t>
      </w:r>
    </w:p>
    <w:p w:rsidRDefault="00DA0D49" w:rsidP="00DA0D49" w:rsidR="00DA0D49">
      <w:pPr>
        <w:spacing w:after="0"/>
        <w:jc w:val="both"/>
      </w:pPr>
    </w:p>
    <w:p w:rsidRDefault="00DA0D49" w:rsidP="00DA0D49" w:rsidR="00DA0D49">
      <w:pPr>
        <w:spacing w:after="0"/>
        <w:jc w:val="center"/>
      </w:pPr>
      <w:r>
        <w:t>r i j e š i o  j e</w:t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  <w:jc w:val="both"/>
      </w:pPr>
      <w:r>
        <w:tab/>
        <w:t>I/ Otvara se stečajni postupak nad stečajnim dužnikom DOSTAVA SINI društvo s ograničenom odgovornošću za trgovinu i prijevoz, skraćena tvrtka: DOSTAVA SINI d.o.o. Mačkovec, Balogovec 13, MBS: 070081279, OIB: 65819231342, s danom 29. prosinca 2015. u 14,30 sati.</w:t>
      </w:r>
    </w:p>
    <w:p w:rsidRDefault="00DA0D49" w:rsidP="00DA0D49" w:rsidR="00DA0D49">
      <w:pPr>
        <w:spacing w:after="0"/>
        <w:jc w:val="both"/>
      </w:pPr>
    </w:p>
    <w:p w:rsidRDefault="00DA0D49" w:rsidP="00DA0D49" w:rsidR="00DA0D49">
      <w:pPr>
        <w:spacing w:after="0"/>
        <w:jc w:val="both"/>
        <w:rPr>
          <w:szCs w:val="20"/>
        </w:rPr>
      </w:pPr>
      <w:r>
        <w:tab/>
        <w:t>II/ Zaključuje se stečajni postupak nad stečajnim dužnikom DOSTAVA SINI društvo s ograničenom odgovornošću za trgovinu i prijevoz, skraćena tvrtka: DOSTAVA SINI d.o.o. Mačkovec, Balogovec 13, MBS: 070081279, OIB: 65819231342.</w:t>
      </w:r>
    </w:p>
    <w:p w:rsidRDefault="00DA0D49" w:rsidP="00DA0D49" w:rsidR="00DA0D49">
      <w:pPr>
        <w:spacing w:after="0"/>
        <w:jc w:val="both"/>
      </w:pPr>
    </w:p>
    <w:p w:rsidRDefault="00DA0D49" w:rsidP="00DA0D49" w:rsidR="00DA0D49">
      <w:pPr>
        <w:spacing w:after="0"/>
        <w:jc w:val="both"/>
      </w:pPr>
      <w:r>
        <w:tab/>
        <w:t>III/ Za stečajnog upravitelja imenuje se Anđelko Stankus iz Jalkovca, Braće Radić 20, Varaždin, OIB: 11168088853.</w:t>
      </w:r>
    </w:p>
    <w:p w:rsidRDefault="00DA0D49" w:rsidP="00DA0D49" w:rsidR="00DA0D49">
      <w:pPr>
        <w:spacing w:after="0"/>
        <w:jc w:val="both"/>
        <w:rPr>
          <w:color w:val="FF0000"/>
        </w:rPr>
      </w:pPr>
    </w:p>
    <w:p w:rsidRDefault="00DA0D49" w:rsidP="00DA0D49" w:rsidR="00DA0D49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DA0D49" w:rsidP="00DA0D49" w:rsidR="00DA0D49">
      <w:pPr>
        <w:spacing w:after="0"/>
        <w:jc w:val="both"/>
      </w:pP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  <w:jc w:val="center"/>
      </w:pPr>
      <w:r>
        <w:t>Obrazloženje</w:t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DA0D49" w:rsidP="00DA0D49" w:rsidR="00DA0D49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  <w:jc w:val="center"/>
      </w:pPr>
      <w:r>
        <w:t>U Varaždinu, 29. prosinca 2015. godine</w:t>
      </w:r>
    </w:p>
    <w:p w:rsidRDefault="00DA0D49" w:rsidP="00DA0D49" w:rsidR="00DA0D49">
      <w:pPr>
        <w:spacing w:after="0"/>
      </w:pPr>
      <w:r>
        <w:t xml:space="preserve">                                                                                                  </w:t>
      </w:r>
    </w:p>
    <w:p w:rsidRDefault="00DA0D49" w:rsidP="00DA0D49" w:rsidR="00DA0D49">
      <w:pPr>
        <w:spacing w:after="0"/>
      </w:pPr>
      <w:r>
        <w:t xml:space="preserve">     </w:t>
      </w:r>
    </w:p>
    <w:p w:rsidRDefault="00DA0D49" w:rsidP="00DA0D49" w:rsidR="00DA0D4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Jasna Lekić</w:t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  <w:r>
        <w:t xml:space="preserve">                              </w:t>
      </w:r>
    </w:p>
    <w:p w:rsidRDefault="00DA0D49" w:rsidP="00DA0D49" w:rsidR="00DA0D49">
      <w:pPr>
        <w:spacing w:after="0"/>
      </w:pPr>
      <w:r>
        <w:tab/>
        <w:t>UPUTA O PRAVNOM LIJEKU:</w:t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A0D49" w:rsidP="00DA0D49" w:rsidR="00DA0D4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  <w:r>
        <w:t>DNA:</w:t>
      </w:r>
    </w:p>
    <w:p w:rsidRDefault="00DA0D49" w:rsidP="00DA0D49" w:rsidR="00DA0D4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A0D49" w:rsidP="00DA0D49" w:rsidR="00DA0D49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DA0D49" w:rsidP="00DA0D49" w:rsidR="00DA0D49">
      <w:pPr>
        <w:numPr>
          <w:ilvl w:val="0"/>
          <w:numId w:val="47"/>
        </w:numPr>
        <w:spacing w:after="0"/>
      </w:pPr>
      <w:r>
        <w:t>Dužnik DOSTAVA SINI d.o.o. Mačkovec, Balogovec 13, Čakovec</w:t>
      </w:r>
    </w:p>
    <w:p w:rsidRDefault="00DA0D49" w:rsidP="00DA0D49" w:rsidR="00DA0D49">
      <w:pPr>
        <w:numPr>
          <w:ilvl w:val="0"/>
          <w:numId w:val="47"/>
        </w:numPr>
        <w:spacing w:after="0"/>
      </w:pPr>
      <w:r>
        <w:t>Direktor dužnika Dražen Hižman iz Mačkovca, Balogovec 97, Čakovec</w:t>
      </w:r>
    </w:p>
    <w:p w:rsidRDefault="00DA0D49" w:rsidP="00DA0D49" w:rsidR="00DA0D49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DA0D49" w:rsidP="00DA0D49" w:rsidR="00DA0D49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Čakovec, O. Keršovanija 11</w:t>
      </w:r>
    </w:p>
    <w:p w:rsidRDefault="00DA0D49" w:rsidP="00DA0D49" w:rsidR="00DA0D49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Anđelko Stankus iz Jalkovca, Braće Radić 20, Varaždin</w:t>
      </w:r>
    </w:p>
    <w:p w:rsidRDefault="00DA0D49" w:rsidP="00DA0D49" w:rsidR="00DA0D49">
      <w:pPr>
        <w:numPr>
          <w:ilvl w:val="0"/>
          <w:numId w:val="47"/>
        </w:numPr>
        <w:spacing w:after="0"/>
      </w:pPr>
      <w:r>
        <w:t>e-Oglasna ploča suda</w:t>
      </w: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</w:p>
    <w:p w:rsidRDefault="00DA0D49" w:rsidP="00DA0D49" w:rsidR="00DA0D49">
      <w:pPr>
        <w:spacing w:after="0"/>
      </w:pPr>
    </w:p>
    <w:p w:rsidRDefault="00763FAD" w:rsidP="00DA0D49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FAD" w:rsidP="00537B78" w:rsidR="00763FAD">
      <w:r>
        <w:separator/>
      </w:r>
    </w:p>
  </w:endnote>
  <w:endnote w:id="0" w:type="continuationSeparator">
    <w:p w:rsidRDefault="00763FAD" w:rsidP="00537B78" w:rsidR="00763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FAD" w:rsidP="00537B78" w:rsidR="00763FAD">
      <w:r>
        <w:separator/>
      </w:r>
    </w:p>
  </w:footnote>
  <w:footnote w:id="0" w:type="continuationSeparator">
    <w:p w:rsidRDefault="00763FAD" w:rsidP="00537B78" w:rsidR="00763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27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FAD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0D49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7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St-558/2015-5</izvorni_sadrzaj>
    <derivirana_varijabla naziv="DomainObject.Oznaka_1">St-558/2015-5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St-558/2015</izvorni_sadrzaj>
    <derivirana_varijabla naziv="DomainObject.Predmet.OznakaBroj_1">St-558/2015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DOSTAVA SINI društvo s ograničenom odgovornošću za trgovinu i prijevoz</izvorni_sadrzaj>
    <derivirana_varijabla naziv="DomainObject.Predmet.ProtustrankaFormated_1">  DOSTAVA SINI društvo s ograničenom odgovornošću za trgovinu i prijevoz</derivirana_varijabla>
  </DomainObject.Predmet.ProtustrankaFormated>
  <DomainObject.Predmet.ProtustrankaFormatedOIB>
    <izvorni_sadrzaj>  DOSTAVA SINI društvo s ograničenom odgovornošću za trgovinu i prijevoz, OIB 65819231342</izvorni_sadrzaj>
    <derivirana_varijabla naziv="DomainObject.Predmet.ProtustrankaFormatedOIB_1">  DOSTAVA SINI društvo s ograničenom odgovornošću za trgovinu i prijevoz, OIB 65819231342</derivirana_varijabla>
  </DomainObject.Predmet.ProtustrankaFormatedOIB>
  <DomainObject.Predmet.ProtustrankaFormatedWithAdress>
    <izvorni_sadrzaj> DOSTAVA SINI društvo s ograničenom odgovornošću za trgovinu i prijevoz, Balogovec 13, 40000 Mačkovec</izvorni_sadrzaj>
    <derivirana_varijabla naziv="DomainObject.Predmet.ProtustrankaFormatedWithAdress_1"> DOSTAVA SINI društvo s ograničenom odgovornošću za trgovinu i prijevoz, Balogovec 13, 40000 Mačkovec</derivirana_varijabla>
  </DomainObject.Predmet.ProtustrankaFormatedWithAdress>
  <DomainObject.Predmet.ProtustrankaFormatedWithAdressOIB>
    <izvorni_sadrzaj> DOSTAVA SINI društvo s ograničenom odgovornošću za trgovinu i prijevoz, OIB 65819231342, Balogovec 13, 40000 Mačkovec</izvorni_sadrzaj>
    <derivirana_varijabla naziv="DomainObject.Predmet.ProtustrankaFormatedWithAdressOIB_1"> DOSTAVA SINI društvo s ograničenom odgovornošću za trgovinu i prijevoz, OIB 65819231342, Balogovec 13, 40000 Mačkovec</derivirana_varijabla>
  </DomainObject.Predmet.ProtustrankaFormatedWithAdressOIB>
  <DomainObject.Predmet.ProtustrankaWithAdress>
    <izvorni_sadrzaj>DOSTAVA SINI društvo s ograničenom odgovornošću za trgovinu i prijevoz Balogovec 13, 40000 Mačkovec</izvorni_sadrzaj>
    <derivirana_varijabla naziv="DomainObject.Predmet.ProtustrankaWithAdress_1">DOSTAVA SINI društvo s ograničenom odgovornošću za trgovinu i prijevoz Balogovec 13, 40000 Mačkovec</derivirana_varijabla>
  </DomainObject.Predmet.ProtustrankaWithAdress>
  <DomainObject.Predmet.ProtustrankaWithAdressOIB>
    <izvorni_sadrzaj>DOSTAVA SINI društvo s ograničenom odgovornošću za trgovinu i prijevoz, OIB 65819231342, Balogovec 13, 40000 Mačkovec</izvorni_sadrzaj>
    <derivirana_varijabla naziv="DomainObject.Predmet.ProtustrankaWithAdressOIB_1">DOSTAVA SINI društvo s ograničenom odgovornošću za trgovinu i prijevoz, OIB 65819231342, Balogovec 13, 40000 Mačkovec</derivirana_varijabla>
  </DomainObject.Predmet.ProtustrankaWithAdressOIB>
  <DomainObject.Predmet.ProtustrankaNazivFormated>
    <izvorni_sadrzaj>DOSTAVA SINI društvo s ograničenom odgovornošću za trgovinu i prijevoz</izvorni_sadrzaj>
    <derivirana_varijabla naziv="DomainObject.Predmet.ProtustrankaNazivFormated_1">DOSTAVA SINI društvo s ograničenom odgovornošću za trgovinu i prijevoz</derivirana_varijabla>
  </DomainObject.Predmet.ProtustrankaNazivFormated>
  <DomainObject.Predmet.ProtustrankaNazivFormatedOIB>
    <izvorni_sadrzaj>DOSTAVA SINI društvo s ograničenom odgovornošću za trgovinu i prijevoz, OIB 65819231342</izvorni_sadrzaj>
    <derivirana_varijabla naziv="DomainObject.Predmet.ProtustrankaNazivFormatedOIB_1">DOSTAVA SINI društvo s ograničenom odgovornošću za trgovinu i prijevoz, OIB 65819231342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43797.66</izvorni_sadrzaj>
    <derivirana_varijabla naziv="DomainObject.Predmet.TrenutnaVrijednost_1">43797.66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DOSTAVA SINI društvo s ograničenom odgovornošću za trgovinu i prijevoz</item>
    </izvorni_sadrzaj>
    <derivirana_varijabla naziv="DomainObject.Predmet.ProtuStrankaListFormated_1">
      <item>DOSTAVA SINI društvo s ograničenom odgovornošću za trgovinu i prijevoz</item>
    </derivirana_varijabla>
  </DomainObject.Predmet.ProtuStrankaListFormated>
  <DomainObject.Predmet.ProtuStrankaListFormatedOIB>
    <izvorni_sadrzaj>
      <item>DOSTAVA SINI društvo s ograničenom odgovornošću za trgovinu i prijevoz, OIB 65819231342</item>
    </izvorni_sadrzaj>
    <derivirana_varijabla naziv="DomainObject.Predmet.ProtuStrankaListFormatedOIB_1">
      <item>DOSTAVA SINI društvo s ograničenom odgovornošću za trgovinu i prijevoz, OIB 65819231342</item>
    </derivirana_varijabla>
  </DomainObject.Predmet.ProtuStrankaListFormatedOIB>
  <DomainObject.Predmet.ProtuStrankaListFormatedWithAdress>
    <izvorni_sadrzaj>
      <item>DOSTAVA SINI društvo s ograničenom odgovornošću za trgovinu i prijevoz, Balogovec 13, 40000 Mačkovec</item>
    </izvorni_sadrzaj>
    <derivirana_varijabla naziv="DomainObject.Predmet.ProtuStrankaListFormatedWithAdress_1">
      <item>DOSTAVA SINI društvo s ograničenom odgovornošću za trgovinu i prijevoz, Balogovec 13, 40000 Mačkovec</item>
    </derivirana_varijabla>
  </DomainObject.Predmet.ProtuStrankaListFormatedWithAdress>
  <DomainObject.Predmet.ProtuStrankaListFormatedWithAdressOIB>
    <izvorni_sadrzaj>
      <item>DOSTAVA SINI društvo s ograničenom odgovornošću za trgovinu i prijevoz, OIB 65819231342, Balogovec 13, 40000 Mačkovec</item>
    </izvorni_sadrzaj>
    <derivirana_varijabla naziv="DomainObject.Predmet.ProtuStrankaListFormatedWithAdressOIB_1">
      <item>DOSTAVA SINI društvo s ograničenom odgovornošću za trgovinu i prijevoz, OIB 65819231342, Balogovec 13, 40000 Mačkovec</item>
    </derivirana_varijabla>
  </DomainObject.Predmet.ProtuStrankaListFormatedWithAdressOIB>
  <DomainObject.Predmet.ProtuStrankaListNazivFormated>
    <izvorni_sadrzaj>
      <item>DOSTAVA SINI društvo s ograničenom odgovornošću za trgovinu i prijevoz</item>
    </izvorni_sadrzaj>
    <derivirana_varijabla naziv="DomainObject.Predmet.ProtuStrankaListNazivFormated_1">
      <item>DOSTAVA SINI društvo s ograničenom odgovornošću za trgovinu i prijevoz</item>
    </derivirana_varijabla>
  </DomainObject.Predmet.ProtuStrankaListNazivFormated>
  <DomainObject.Predmet.ProtuStrankaListNazivFormatedOIB>
    <izvorni_sadrzaj>
      <item>DOSTAVA SINI društvo s ograničenom odgovornošću za trgovinu i prijevoz, OIB 65819231342</item>
    </izvorni_sadrzaj>
    <derivirana_varijabla naziv="DomainObject.Predmet.ProtuStrankaListNazivFormatedOIB_1">
      <item>DOSTAVA SINI društvo s ograničenom odgovornošću za trgovinu i prijevoz, OIB 65819231342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St-558/2015-5</izvorni_sadrzaj>
    <derivirana_varijabla naziv="DomainObject.PoslovniBrojDokumenta_1">St-558/2015-5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DOSTAVA SINI društvo s ograničenom odgovornošću za trgovinu i prijevoz</izvorni_sadrzaj>
    <derivirana_varijabla naziv="DomainObject.Predmet.ProtustrankaIDrugi_1">DOSTAVA SINI društvo s ograničenom odgovornošću za trgovinu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DOSTAVA SINI društvo s ograničenom odgovornošću za trgovinu i prijevoz, OIB 65819231342, Balogovec 13, 40000 Mačkovec</izvorni_sadrzaj>
    <derivirana_varijabla naziv="DomainObject.Predmet.ProtustrankaIDrugiAdressOIB_1">DOSTAVA SINI društvo s ograničenom odgovornošću za trgovinu i prijevoz, OIB 65819231342, Balogovec 13,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DOSTAVA SINI društvo s ograničenom odgovornošću za trgovinu i prijevoz</item>
      <item>E-oglasna ploča</item>
      <item>Sudski registar, Trgovački sud u Varaždinu</item>
    </izvorni_sadrzaj>
    <derivirana_varijabla naziv="DomainObject.Predmet.SudioniciListNaziv_1">
      <item>Financijska agencija</item>
      <item>DOSTAVA SINI društvo s ograničenom odgovornošću za trgovinu i prijevoz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DOSTAVA SINI društvo s ograničenom odgovornošću za trgovinu i prijevoz, OIB 65819231342, Balogovec 13,40000 Mačkovec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DOSTAVA SINI društvo s ograničenom odgovornošću za trgovinu i prijevoz, OIB 65819231342, Balogovec 13,40000 Mačkovec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24C50-0706-4E59-A411-32913FD09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3051</properties:Characters>
  <properties:Lines>92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2015-12-29T07:41:00Z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