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1c13" w14:paraId="0b21c13" w:rsidRDefault="00AB2B0D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70496D" w:rsidP="00E35B41" w:rsidR="0070496D">
      <w:r>
        <w:rPr>
          <w:rStyle w:val="Naglaeno"/>
        </w:rPr>
        <w:t xml:space="preserve">             </w:t>
      </w:r>
      <w:r w:rsidR="00A17CF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70496D">
        <w:rPr>
          <w:rStyle w:val="Naglaeno"/>
          <w:b w:val="false"/>
          <w:bCs w:val="false"/>
        </w:rPr>
        <w:t>14 St-</w:t>
      </w:r>
      <w:r w:rsidR="000E1961">
        <w:rPr>
          <w:rStyle w:val="Naglaeno"/>
          <w:b w:val="false"/>
          <w:bCs w:val="false"/>
        </w:rPr>
        <w:t>3</w:t>
      </w:r>
      <w:r w:rsidR="00EF2BAF">
        <w:rPr>
          <w:rStyle w:val="Naglaeno"/>
          <w:b w:val="false"/>
          <w:bCs w:val="false"/>
        </w:rPr>
        <w:t>2</w:t>
      </w:r>
      <w:r w:rsidR="000E1961">
        <w:rPr>
          <w:rStyle w:val="Naglaeno"/>
          <w:b w:val="false"/>
          <w:bCs w:val="false"/>
        </w:rPr>
        <w:t>9</w:t>
      </w:r>
      <w:r w:rsidRPr="0070496D">
        <w:rPr>
          <w:rStyle w:val="Naglaeno"/>
          <w:b w:val="false"/>
          <w:bCs w:val="false"/>
        </w:rPr>
        <w:t>/1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-</w:t>
      </w:r>
      <w:r w:rsidR="00EF2BAF">
        <w:rPr>
          <w:rStyle w:val="Naglaeno"/>
          <w:b w:val="false"/>
          <w:bCs w:val="false"/>
        </w:rPr>
        <w:t>64</w:t>
      </w:r>
    </w:p>
    <w:p w:rsidRDefault="0070496D" w:rsidP="0070496D" w:rsidR="0070496D" w:rsidRPr="00D21A2C"/>
    <w:p w:rsidRDefault="0070496D" w:rsidP="0070496D" w:rsidR="0070496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496D" w:rsidP="0070496D" w:rsidR="0070496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70496D" w:rsidR="002B3CF8">
      <w:pPr>
        <w:rPr>
          <w:b/>
          <w:bCs/>
        </w:rPr>
      </w:pPr>
    </w:p>
    <w:p w:rsidRDefault="002B3CF8" w:rsidR="002B3CF8">
      <w:pPr>
        <w:jc w:val="center"/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EE2A24" w:rsidP="00E35B41" w:rsidR="00EE2A24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EF2BAF" w:rsidRPr="00EF2BAF">
        <w:rPr>
          <w:bCs/>
        </w:rPr>
        <w:t>TISKARA B1 d.o.o. za proizvodnju i usluge u stečaju, Valpovo, Dravska 10, MBS 030102455, OIB 44377565561</w:t>
      </w:r>
      <w:r>
        <w:rPr>
          <w:b/>
          <w:bCs/>
        </w:rPr>
        <w:t>,</w:t>
      </w:r>
      <w:r>
        <w:t xml:space="preserve"> dana </w:t>
      </w:r>
      <w:r w:rsidR="000E1961">
        <w:t>2</w:t>
      </w:r>
      <w:r w:rsidR="00EF2BAF">
        <w:t>3</w:t>
      </w:r>
      <w:r>
        <w:t xml:space="preserve">. </w:t>
      </w:r>
      <w:r w:rsidR="00EF2BAF">
        <w:t>lip</w:t>
      </w:r>
      <w:r w:rsidR="000E1961">
        <w:t>nj</w:t>
      </w:r>
      <w:r w:rsidR="00C44A3C">
        <w:t>a</w:t>
      </w:r>
      <w:r w:rsidR="00AE76C0">
        <w:t xml:space="preserve"> </w:t>
      </w:r>
      <w:r>
        <w:t>201</w:t>
      </w:r>
      <w:r w:rsidR="00C44A3C">
        <w:t>6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92733D" w:rsidR="004F242E" w:rsidRPr="0092733D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dužnikom </w:t>
      </w:r>
      <w:r w:rsidR="00EF2BAF" w:rsidRPr="00EF2BAF">
        <w:rPr>
          <w:bCs/>
        </w:rPr>
        <w:t>TISKARA B1 d.o.o. za proizvodnju i usluge u stečaju, Valpovo, Dravska 10, MBS 030102455, OIB 44377565561</w:t>
      </w:r>
      <w:r w:rsidR="00656B83">
        <w:rPr>
          <w:bCs/>
        </w:rPr>
        <w:t xml:space="preserve">, određuje se ročište za diobu kupovnine dobivene prodajom </w:t>
      </w:r>
      <w:r w:rsidR="00171F72">
        <w:rPr>
          <w:bCs/>
        </w:rPr>
        <w:t>nekretina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171F72">
        <w:rPr>
          <w:bCs/>
        </w:rPr>
        <w:t xml:space="preserve"> upisane</w:t>
      </w:r>
      <w:r w:rsidR="00AE76C0">
        <w:rPr>
          <w:bCs/>
        </w:rPr>
        <w:t xml:space="preserve"> </w:t>
      </w:r>
      <w:r w:rsidR="0092733D">
        <w:rPr>
          <w:bCs/>
        </w:rPr>
        <w:t xml:space="preserve">u zk.ul.br. </w:t>
      </w:r>
      <w:r w:rsidR="004F242E">
        <w:t xml:space="preserve">3571, k.o. Valpovo,  kč.br. 1995, STAMBENO-POSLOVNA GRAĐEVINA – KUĆA 4 U UL. VIJENAC 107 BRIGADE HV BR. 3, 4, ukupne površine 668 m2 i to: </w:t>
      </w:r>
    </w:p>
    <w:p w:rsidRDefault="004F242E" w:rsidP="004F242E" w:rsidR="004F242E">
      <w:pPr>
        <w:ind w:left="2148"/>
        <w:jc w:val="both"/>
      </w:pPr>
    </w:p>
    <w:p w:rsidRDefault="0092733D" w:rsidP="0092733D" w:rsidR="004F242E">
      <w:pPr>
        <w:tabs>
          <w:tab w:pos="2127" w:val="left"/>
        </w:tabs>
        <w:ind w:hanging="284" w:left="2127"/>
        <w:jc w:val="both"/>
      </w:pPr>
      <w:r>
        <w:t xml:space="preserve">-  </w:t>
      </w:r>
      <w:r w:rsidR="004F242E">
        <w:t>23. ETAŽA 88/10000 - poslovni prostor IX. površine 24,22 m2, u diobnom planu označen svjetlo-narančastom bojom</w:t>
      </w:r>
    </w:p>
    <w:p w:rsidRDefault="0092733D" w:rsidP="0092733D" w:rsidR="004F242E">
      <w:pPr>
        <w:tabs>
          <w:tab w:pos="2127" w:val="left"/>
        </w:tabs>
        <w:ind w:hanging="284" w:left="2127"/>
        <w:jc w:val="both"/>
      </w:pPr>
      <w:r>
        <w:t xml:space="preserve">-  </w:t>
      </w:r>
      <w:r w:rsidR="004F242E">
        <w:t>24. ETAŽA 255/10000 - poslovni prostor X. površine 70,26 m2, u diobnom planu označen tamno-crvenom bojom</w:t>
      </w:r>
    </w:p>
    <w:p w:rsidRDefault="0092733D" w:rsidP="0092733D" w:rsidR="00ED238B">
      <w:pPr>
        <w:tabs>
          <w:tab w:pos="2127" w:val="left"/>
        </w:tabs>
        <w:ind w:hanging="284" w:left="2127"/>
        <w:jc w:val="both"/>
      </w:pPr>
      <w:r>
        <w:t xml:space="preserve">-  </w:t>
      </w:r>
      <w:r w:rsidR="004F242E">
        <w:t>25. ETAŽA 292/10000 - poslovni prostor XI. površine 80,48 m2, u diobnom planu označen crvenom bojom</w:t>
      </w:r>
    </w:p>
    <w:p w:rsidRDefault="0092733D" w:rsidP="0092733D" w:rsidR="0092733D" w:rsidRPr="00D87D8A">
      <w:pPr>
        <w:tabs>
          <w:tab w:pos="2127" w:val="left"/>
        </w:tabs>
        <w:ind w:hanging="284" w:left="2127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406F7C" w:rsidP="00E35B41" w:rsidR="00656B83" w:rsidRPr="00AE76C0">
      <w:pPr>
        <w:jc w:val="center"/>
      </w:pPr>
      <w:r>
        <w:t>6</w:t>
      </w:r>
      <w:r w:rsidR="00656B83" w:rsidRPr="00AE76C0">
        <w:t xml:space="preserve">. </w:t>
      </w:r>
      <w:r>
        <w:t>rujn</w:t>
      </w:r>
      <w:r w:rsidR="00ED238B">
        <w:t>a</w:t>
      </w:r>
      <w:r w:rsidR="00656B83" w:rsidRPr="00AE76C0">
        <w:t xml:space="preserve"> 20</w:t>
      </w:r>
      <w:r w:rsidR="00810854" w:rsidRPr="00AE76C0">
        <w:t>1</w:t>
      </w:r>
      <w:r w:rsidR="00E04B51">
        <w:t>6</w:t>
      </w:r>
      <w:r w:rsidR="00656B83" w:rsidRPr="00AE76C0">
        <w:t xml:space="preserve">. godine u </w:t>
      </w:r>
      <w:r>
        <w:t>11</w:t>
      </w:r>
      <w:r w:rsidR="00656B83" w:rsidRPr="00AE76C0">
        <w:t>,</w:t>
      </w:r>
      <w:r w:rsidR="00ED238B"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AB2B0D" w:rsidRPr="00AE76C0">
        <w:t>21</w:t>
      </w:r>
      <w:r w:rsidRPr="00AE76C0">
        <w:t>/I.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3C1AA8" w:rsidP="00656B83" w:rsidR="003C1AA8">
      <w:pPr>
        <w:jc w:val="both"/>
        <w:rPr>
          <w:bCs/>
        </w:rPr>
      </w:pPr>
    </w:p>
    <w:p w:rsidRDefault="00656B83" w:rsidP="00806009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</w:p>
    <w:p w:rsidRDefault="00111B63" w:rsidP="00111B63" w:rsidR="00F54578" w:rsidRPr="00111B6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PRIVREDNA</w:t>
      </w:r>
      <w:r w:rsidR="007367A7">
        <w:rPr>
          <w:bCs/>
        </w:rPr>
        <w:t xml:space="preserve"> BANKA </w:t>
      </w:r>
      <w:r>
        <w:rPr>
          <w:bCs/>
        </w:rPr>
        <w:t xml:space="preserve">ZAGREB </w:t>
      </w:r>
      <w:r w:rsidR="007367A7">
        <w:rPr>
          <w:bCs/>
        </w:rPr>
        <w:t>d.d. Zagreb</w:t>
      </w:r>
      <w:r>
        <w:rPr>
          <w:bCs/>
        </w:rPr>
        <w:t>.</w:t>
      </w:r>
    </w:p>
    <w:p w:rsidRDefault="008F5CC9" w:rsidP="00656B83" w:rsidR="008F5CC9">
      <w:pPr>
        <w:jc w:val="both"/>
        <w:rPr>
          <w:bCs/>
        </w:rPr>
      </w:pPr>
    </w:p>
    <w:p w:rsidRDefault="00656B83" w:rsidP="00111B63" w:rsidR="00E35B41" w:rsidRPr="00111B6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F61494">
        <w:rPr>
          <w:bCs/>
        </w:rPr>
        <w:t>ci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F61494">
        <w:rPr>
          <w:bCs/>
        </w:rPr>
        <w:t>u</w:t>
      </w:r>
      <w:r w:rsidR="006A0C2A">
        <w:rPr>
          <w:bCs/>
        </w:rPr>
        <w:t xml:space="preserve"> na zakazano ročište, nj</w:t>
      </w:r>
      <w:r w:rsidR="00F61494">
        <w:rPr>
          <w:bCs/>
        </w:rPr>
        <w:t>ih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 xml:space="preserve">poslovnih </w:t>
      </w:r>
      <w:r w:rsidR="004910B6">
        <w:rPr>
          <w:bCs/>
        </w:rPr>
        <w:lastRenderedPageBreak/>
        <w:t>knjiga</w:t>
      </w:r>
      <w:r w:rsidR="006A0C2A">
        <w:rPr>
          <w:bCs/>
        </w:rPr>
        <w:t xml:space="preserve"> i spisa, a najkasnije na ročištu za diobu isti mo</w:t>
      </w:r>
      <w:r w:rsidR="005D3ED8">
        <w:rPr>
          <w:bCs/>
        </w:rPr>
        <w:t>gu</w:t>
      </w:r>
      <w:r w:rsidR="006A0C2A">
        <w:rPr>
          <w:bCs/>
        </w:rPr>
        <w:t xml:space="preserve"> drugom vjerovniku osporiti tražbinu,</w:t>
      </w:r>
      <w:r w:rsidR="00111B63">
        <w:rPr>
          <w:bCs/>
        </w:rPr>
        <w:t xml:space="preserve"> njezinu visinu i red namirenja.</w:t>
      </w:r>
    </w:p>
    <w:p w:rsidRDefault="00271ABD" w:rsidR="00271ABD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271ABD" w:rsidR="00271ABD">
      <w:pPr>
        <w:pStyle w:val="Tijeloteksta"/>
      </w:pPr>
      <w:r>
        <w:tab/>
      </w:r>
      <w:r w:rsidR="00271ABD">
        <w:t xml:space="preserve">U stečajnom postupku nad </w:t>
      </w:r>
      <w:r w:rsidR="00406F7C" w:rsidRPr="00406F7C">
        <w:t>TISKARA B1 d.o.o. za proizvodnju i usluge u stečaju, Valpovo, Dravska 10, MBS 030102455, OIB 44377565561</w:t>
      </w:r>
      <w:r w:rsidR="00271ABD">
        <w:t xml:space="preserve">, na održanoj usmenoj javnoj dražbi </w:t>
      </w:r>
      <w:r w:rsidR="00FC6E43">
        <w:t xml:space="preserve">dana </w:t>
      </w:r>
      <w:r w:rsidR="000974F6">
        <w:t>12</w:t>
      </w:r>
      <w:r w:rsidR="00FC6E43">
        <w:t>.0</w:t>
      </w:r>
      <w:r w:rsidR="000974F6">
        <w:t>4</w:t>
      </w:r>
      <w:r w:rsidR="00FC6E43">
        <w:t xml:space="preserve">.2016. </w:t>
      </w:r>
      <w:r w:rsidR="00271ABD">
        <w:t>unovčen</w:t>
      </w:r>
      <w:r w:rsidR="00111B63">
        <w:t>e</w:t>
      </w:r>
      <w:r w:rsidR="00271ABD">
        <w:t xml:space="preserve"> </w:t>
      </w:r>
      <w:r w:rsidR="00111B63">
        <w:t>su</w:t>
      </w:r>
      <w:r w:rsidR="00271ABD">
        <w:t xml:space="preserve"> predmetn</w:t>
      </w:r>
      <w:r w:rsidR="00111B63">
        <w:t>e</w:t>
      </w:r>
      <w:r w:rsidR="00271ABD">
        <w:t xml:space="preserve"> nekretnin</w:t>
      </w:r>
      <w:r w:rsidR="00111B63">
        <w:t>e</w:t>
      </w:r>
      <w:r w:rsidR="00271ABD">
        <w:t xml:space="preserve"> u vlasništvu stečajnog dužnika.</w:t>
      </w:r>
    </w:p>
    <w:p w:rsidRDefault="00271ABD" w:rsidP="00271ABD" w:rsidR="00271ABD">
      <w:pPr>
        <w:pStyle w:val="Tijeloteksta"/>
      </w:pPr>
    </w:p>
    <w:p w:rsidRDefault="00271ABD" w:rsidP="00271ABD" w:rsidR="006A0C2A">
      <w:pPr>
        <w:pStyle w:val="Tijeloteksta"/>
      </w:pPr>
      <w:r>
        <w:tab/>
        <w:t xml:space="preserve">Nakon što </w:t>
      </w:r>
      <w:r w:rsidR="00863698">
        <w:t>je</w:t>
      </w:r>
      <w:r>
        <w:t xml:space="preserve"> rješenj</w:t>
      </w:r>
      <w:r w:rsidR="00863698">
        <w:t>e</w:t>
      </w:r>
      <w:r>
        <w:t xml:space="preserve"> o dosudi predmetn</w:t>
      </w:r>
      <w:r w:rsidR="00111B63">
        <w:t>ih</w:t>
      </w:r>
      <w:r>
        <w:t xml:space="preserve"> nekretnin</w:t>
      </w:r>
      <w:r w:rsidR="00111B63">
        <w:t>a</w:t>
      </w:r>
      <w:r>
        <w:t xml:space="preserve"> kupcu postal</w:t>
      </w:r>
      <w:r w:rsidR="00863698">
        <w:t>o</w:t>
      </w:r>
      <w:r>
        <w:t xml:space="preserve"> pravomoćn</w:t>
      </w:r>
      <w:r w:rsidR="00863698">
        <w:t>o</w:t>
      </w:r>
      <w:r>
        <w:t xml:space="preserve"> i donijet zaključ</w:t>
      </w:r>
      <w:r w:rsidR="00863698">
        <w:t>a</w:t>
      </w:r>
      <w:r w:rsidR="00111B63">
        <w:t>k</w:t>
      </w:r>
      <w:r>
        <w:t xml:space="preserve"> o predaji iste kupcu, temeljem čl. 124. st. 1. i 2. OZ-a zakazano je ročište za diobu, na kojem se pozvani vjerovni</w:t>
      </w:r>
      <w:r w:rsidR="003F5B82">
        <w:t>k</w:t>
      </w:r>
      <w:r>
        <w:t xml:space="preserve"> mo</w:t>
      </w:r>
      <w:r w:rsidR="003F5B82">
        <w:t>že</w:t>
      </w:r>
      <w:r>
        <w:t xml:space="preserve"> očitovati o tražbini, njezinoj visini i redu namirenja na unovčen</w:t>
      </w:r>
      <w:r w:rsidR="003F5B82">
        <w:t>im</w:t>
      </w:r>
      <w:r>
        <w:t xml:space="preserve"> nekretnin</w:t>
      </w:r>
      <w:r w:rsidR="003F5B82">
        <w:t>ama</w:t>
      </w:r>
      <w:r>
        <w:t xml:space="preserve"> stečajnog dužnika.</w:t>
      </w:r>
    </w:p>
    <w:p w:rsidRDefault="00AE57DF" w:rsidR="00AE57DF">
      <w:pPr>
        <w:pStyle w:val="Tijeloteksta"/>
      </w:pPr>
    </w:p>
    <w:p w:rsidRDefault="00141488" w:rsidP="000B2424" w:rsidR="00141488" w:rsidRPr="00AE76C0">
      <w:pPr>
        <w:pStyle w:val="Tijeloteksta"/>
        <w:jc w:val="center"/>
      </w:pPr>
      <w:r w:rsidRPr="00AE76C0">
        <w:t xml:space="preserve">U Osijeku </w:t>
      </w:r>
      <w:r w:rsidR="003F5B82">
        <w:t>2</w:t>
      </w:r>
      <w:r w:rsidR="000974F6">
        <w:t>3</w:t>
      </w:r>
      <w:r w:rsidRPr="00AE76C0">
        <w:t xml:space="preserve">. </w:t>
      </w:r>
      <w:r w:rsidR="000974F6">
        <w:t>lip</w:t>
      </w:r>
      <w:r w:rsidR="003F5B82">
        <w:t>nj</w:t>
      </w:r>
      <w:r w:rsidR="005D3ED8">
        <w:t>a</w:t>
      </w:r>
      <w:r w:rsidRPr="00AE76C0">
        <w:t xml:space="preserve"> 20</w:t>
      </w:r>
      <w:r w:rsidR="00810854" w:rsidRPr="00AE76C0">
        <w:t>1</w:t>
      </w:r>
      <w:r w:rsidR="005D3ED8">
        <w:t>6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06009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</w:p>
    <w:p w:rsidRDefault="003F5B82" w:rsidP="005D3ED8" w:rsidR="003F5B82">
      <w:pPr>
        <w:numPr>
          <w:ilvl w:val="0"/>
          <w:numId w:val="35"/>
        </w:numPr>
        <w:jc w:val="both"/>
      </w:pPr>
      <w:r>
        <w:rPr>
          <w:bCs/>
        </w:rPr>
        <w:t>PRIVREDNA BANKA ZAGREB d.d. Zagreb</w:t>
      </w:r>
      <w:r w:rsidRPr="00843682">
        <w:t xml:space="preserve"> </w:t>
      </w:r>
      <w:r w:rsidR="007E4F11">
        <w:t xml:space="preserve">po </w:t>
      </w:r>
      <w:r w:rsidR="009F5FDA">
        <w:t>OD Leko i partneri uz presliku lista 231-232</w:t>
      </w:r>
    </w:p>
    <w:p w:rsidRDefault="00843682" w:rsidP="005D3ED8" w:rsidR="00843682" w:rsidRPr="00843682">
      <w:pPr>
        <w:numPr>
          <w:ilvl w:val="0"/>
          <w:numId w:val="35"/>
        </w:numPr>
        <w:jc w:val="both"/>
      </w:pPr>
      <w:r w:rsidRPr="00843682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672" w:rsidR="00E27672">
      <w:r>
        <w:separator/>
      </w:r>
    </w:p>
  </w:endnote>
  <w:endnote w:id="0" w:type="continuationSeparator">
    <w:p w:rsidRDefault="00E27672" w:rsidR="00E27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672" w:rsidR="00E27672">
      <w:r>
        <w:separator/>
      </w:r>
    </w:p>
  </w:footnote>
  <w:footnote w:id="0" w:type="continuationSeparator">
    <w:p w:rsidRDefault="00E27672" w:rsidR="00E276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7D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E35B41" w:rsidR="00EE2A24">
    <w:pPr>
      <w:ind w:firstLine="708" w:left="4956"/>
      <w:jc w:val="center"/>
      <w:rPr>
        <w:b/>
        <w:bCs/>
      </w:rPr>
    </w:pPr>
    <w:r>
      <w:tab/>
    </w:r>
    <w:r>
      <w:tab/>
    </w:r>
    <w:r w:rsidR="00EF2BAF" w:rsidRPr="00EF2BAF">
      <w:t>14 St-329/14-64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A81ED8"/>
    <w:multiLevelType w:val="hybridMultilevel"/>
    <w:tmpl w:val="0A20B254"/>
    <w:lvl w:tplc="10C82504" w:ilvl="0">
      <w:numFmt w:val="bullet"/>
      <w:lvlText w:val="-"/>
      <w:lvlJc w:val="left"/>
      <w:pPr>
        <w:ind w:hanging="360" w:left="21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1C5874"/>
    <w:multiLevelType w:val="hybridMultilevel"/>
    <w:tmpl w:val="3D14AE3C"/>
    <w:lvl w:tplc="C8D29DA2" w:ilvl="0">
      <w:start w:val="3"/>
      <w:numFmt w:val="bullet"/>
      <w:lvlText w:val="-"/>
      <w:lvlJc w:val="left"/>
      <w:pPr>
        <w:ind w:hanging="360" w:left="7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9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2104956"/>
    <w:multiLevelType w:val="hybridMultilevel"/>
    <w:tmpl w:val="2CA06DDE"/>
    <w:lvl w:tplc="C8D29DA2" w:ilvl="0">
      <w:start w:val="3"/>
      <w:numFmt w:val="bullet"/>
      <w:lvlText w:val="-"/>
      <w:lvlJc w:val="left"/>
      <w:pPr>
        <w:ind w:hanging="360" w:left="39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18">
    <w:nsid w:val="3E352C82"/>
    <w:multiLevelType w:val="hybridMultilevel"/>
    <w:tmpl w:val="4434E8B6"/>
    <w:lvl w:tplc="041A0001" w:ilvl="0">
      <w:start w:val="1"/>
      <w:numFmt w:val="bullet"/>
      <w:lvlText w:val=""/>
      <w:lvlJc w:val="left"/>
      <w:pPr>
        <w:ind w:hanging="360" w:left="35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30"/>
      </w:pPr>
      <w:rPr>
        <w:rFonts w:hAnsi="Wingdings" w:ascii="Wingdings" w:hint="default"/>
      </w:rPr>
    </w:lvl>
  </w:abstractNum>
  <w:abstractNum w:abstractNumId="19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48E2099"/>
    <w:multiLevelType w:val="hybridMultilevel"/>
    <w:tmpl w:val="FFA62B4A"/>
    <w:lvl w:tplc="4D004AF4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3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9B4C72"/>
    <w:multiLevelType w:val="hybridMultilevel"/>
    <w:tmpl w:val="867831C0"/>
    <w:lvl w:tplc="118A5858" w:ilvl="0">
      <w:start w:val="25"/>
      <w:numFmt w:val="bullet"/>
      <w:lvlText w:val="-"/>
      <w:lvlJc w:val="left"/>
      <w:pPr>
        <w:ind w:hanging="360" w:left="25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8"/>
      </w:pPr>
      <w:rPr>
        <w:rFonts w:hAnsi="Wingdings" w:ascii="Wingdings" w:hint="default"/>
      </w:rPr>
    </w:lvl>
  </w:abstractNum>
  <w:abstractNum w:abstractNumId="2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1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3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5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6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9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7"/>
  </w:num>
  <w:num w:numId="3">
    <w:abstractNumId w:val="42"/>
  </w:num>
  <w:num w:numId="4">
    <w:abstractNumId w:val="21"/>
  </w:num>
  <w:num w:numId="5">
    <w:abstractNumId w:val="40"/>
  </w:num>
  <w:num w:numId="6">
    <w:abstractNumId w:val="29"/>
  </w:num>
  <w:num w:numId="7">
    <w:abstractNumId w:val="19"/>
  </w:num>
  <w:num w:numId="8">
    <w:abstractNumId w:val="38"/>
  </w:num>
  <w:num w:numId="9">
    <w:abstractNumId w:val="15"/>
  </w:num>
  <w:num w:numId="10">
    <w:abstractNumId w:val="20"/>
  </w:num>
  <w:num w:numId="11">
    <w:abstractNumId w:val="12"/>
  </w:num>
  <w:num w:numId="12">
    <w:abstractNumId w:val="23"/>
  </w:num>
  <w:num w:numId="13">
    <w:abstractNumId w:val="3"/>
  </w:num>
  <w:num w:numId="14">
    <w:abstractNumId w:val="11"/>
  </w:num>
  <w:num w:numId="15">
    <w:abstractNumId w:val="37"/>
  </w:num>
  <w:num w:numId="16">
    <w:abstractNumId w:val="32"/>
  </w:num>
  <w:num w:numId="17">
    <w:abstractNumId w:val="9"/>
  </w:num>
  <w:num w:numId="18">
    <w:abstractNumId w:val="30"/>
  </w:num>
  <w:num w:numId="19">
    <w:abstractNumId w:val="6"/>
  </w:num>
  <w:num w:numId="20">
    <w:abstractNumId w:val="26"/>
  </w:num>
  <w:num w:numId="21">
    <w:abstractNumId w:val="34"/>
  </w:num>
  <w:num w:numId="22">
    <w:abstractNumId w:val="44"/>
  </w:num>
  <w:num w:numId="23">
    <w:abstractNumId w:val="39"/>
  </w:num>
  <w:num w:numId="24">
    <w:abstractNumId w:val="5"/>
  </w:num>
  <w:num w:numId="25">
    <w:abstractNumId w:val="28"/>
  </w:num>
  <w:num w:numId="26">
    <w:abstractNumId w:val="43"/>
  </w:num>
  <w:num w:numId="27">
    <w:abstractNumId w:val="13"/>
  </w:num>
  <w:num w:numId="28">
    <w:abstractNumId w:val="35"/>
  </w:num>
  <w:num w:numId="29">
    <w:abstractNumId w:val="10"/>
  </w:num>
  <w:num w:numId="30">
    <w:abstractNumId w:val="31"/>
  </w:num>
  <w:num w:numId="31">
    <w:abstractNumId w:val="41"/>
  </w:num>
  <w:num w:numId="32">
    <w:abstractNumId w:val="36"/>
  </w:num>
  <w:num w:numId="33">
    <w:abstractNumId w:val="33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8"/>
  </w:num>
  <w:num w:numId="41">
    <w:abstractNumId w:val="17"/>
  </w:num>
  <w:num w:numId="42">
    <w:abstractNumId w:val="8"/>
  </w:num>
  <w:num w:numId="43">
    <w:abstractNumId w:val="22"/>
  </w:num>
  <w:num w:numId="44">
    <w:abstractNumId w:val="2"/>
  </w:num>
  <w:num w:numId="45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77067"/>
    <w:rsid w:val="000974F6"/>
    <w:rsid w:val="000B2424"/>
    <w:rsid w:val="000D306D"/>
    <w:rsid w:val="000E1961"/>
    <w:rsid w:val="00101B99"/>
    <w:rsid w:val="00111B63"/>
    <w:rsid w:val="00141488"/>
    <w:rsid w:val="0016200E"/>
    <w:rsid w:val="001640DF"/>
    <w:rsid w:val="00171F72"/>
    <w:rsid w:val="00197B14"/>
    <w:rsid w:val="001A5A8C"/>
    <w:rsid w:val="001C0E77"/>
    <w:rsid w:val="001D7294"/>
    <w:rsid w:val="001E7857"/>
    <w:rsid w:val="001E7E20"/>
    <w:rsid w:val="001F2299"/>
    <w:rsid w:val="0023469F"/>
    <w:rsid w:val="00236AC1"/>
    <w:rsid w:val="00271ABD"/>
    <w:rsid w:val="0028022C"/>
    <w:rsid w:val="002B036B"/>
    <w:rsid w:val="002B3CF8"/>
    <w:rsid w:val="002E654A"/>
    <w:rsid w:val="002E6B79"/>
    <w:rsid w:val="00303F56"/>
    <w:rsid w:val="00326063"/>
    <w:rsid w:val="003319BB"/>
    <w:rsid w:val="00351BD2"/>
    <w:rsid w:val="003839D0"/>
    <w:rsid w:val="003A3DE3"/>
    <w:rsid w:val="003C1AA8"/>
    <w:rsid w:val="003E2A18"/>
    <w:rsid w:val="003E6543"/>
    <w:rsid w:val="003F1221"/>
    <w:rsid w:val="003F5B82"/>
    <w:rsid w:val="00406F7C"/>
    <w:rsid w:val="00413FA9"/>
    <w:rsid w:val="004246E1"/>
    <w:rsid w:val="004910B6"/>
    <w:rsid w:val="004D3CD8"/>
    <w:rsid w:val="004F242E"/>
    <w:rsid w:val="004F7440"/>
    <w:rsid w:val="00505485"/>
    <w:rsid w:val="0050735B"/>
    <w:rsid w:val="00531908"/>
    <w:rsid w:val="005802F1"/>
    <w:rsid w:val="00581DFB"/>
    <w:rsid w:val="005A22A6"/>
    <w:rsid w:val="005B48A9"/>
    <w:rsid w:val="005B4A7A"/>
    <w:rsid w:val="005C422E"/>
    <w:rsid w:val="005D3ED8"/>
    <w:rsid w:val="005F5811"/>
    <w:rsid w:val="006050CF"/>
    <w:rsid w:val="00637D06"/>
    <w:rsid w:val="00656B83"/>
    <w:rsid w:val="00687144"/>
    <w:rsid w:val="006A0C2A"/>
    <w:rsid w:val="006C3C6E"/>
    <w:rsid w:val="006C6F02"/>
    <w:rsid w:val="006D310F"/>
    <w:rsid w:val="006F1DC1"/>
    <w:rsid w:val="006F42F5"/>
    <w:rsid w:val="0070496D"/>
    <w:rsid w:val="007112F3"/>
    <w:rsid w:val="007251E8"/>
    <w:rsid w:val="007367A7"/>
    <w:rsid w:val="007578D3"/>
    <w:rsid w:val="00773512"/>
    <w:rsid w:val="00776492"/>
    <w:rsid w:val="007A1CA2"/>
    <w:rsid w:val="007A44F4"/>
    <w:rsid w:val="007C25B3"/>
    <w:rsid w:val="007D4D74"/>
    <w:rsid w:val="007E4F11"/>
    <w:rsid w:val="007F7D73"/>
    <w:rsid w:val="00803127"/>
    <w:rsid w:val="00806009"/>
    <w:rsid w:val="00810854"/>
    <w:rsid w:val="00834029"/>
    <w:rsid w:val="00843682"/>
    <w:rsid w:val="00863698"/>
    <w:rsid w:val="00880CF7"/>
    <w:rsid w:val="00891062"/>
    <w:rsid w:val="008B4332"/>
    <w:rsid w:val="008C3721"/>
    <w:rsid w:val="008D651C"/>
    <w:rsid w:val="008F5CC9"/>
    <w:rsid w:val="00921E71"/>
    <w:rsid w:val="0092733D"/>
    <w:rsid w:val="009A009C"/>
    <w:rsid w:val="009B3513"/>
    <w:rsid w:val="009F5FDA"/>
    <w:rsid w:val="00A10E6E"/>
    <w:rsid w:val="00A17CF1"/>
    <w:rsid w:val="00A30DA4"/>
    <w:rsid w:val="00A42CD3"/>
    <w:rsid w:val="00AB2B0D"/>
    <w:rsid w:val="00AB6D08"/>
    <w:rsid w:val="00AE48DA"/>
    <w:rsid w:val="00AE57DF"/>
    <w:rsid w:val="00AE76C0"/>
    <w:rsid w:val="00AF1248"/>
    <w:rsid w:val="00B01A59"/>
    <w:rsid w:val="00B252D3"/>
    <w:rsid w:val="00B9048E"/>
    <w:rsid w:val="00BA7C7B"/>
    <w:rsid w:val="00C16970"/>
    <w:rsid w:val="00C21D42"/>
    <w:rsid w:val="00C441E0"/>
    <w:rsid w:val="00C44911"/>
    <w:rsid w:val="00C44A3C"/>
    <w:rsid w:val="00C638B2"/>
    <w:rsid w:val="00C74DB0"/>
    <w:rsid w:val="00C9309C"/>
    <w:rsid w:val="00D25720"/>
    <w:rsid w:val="00D52175"/>
    <w:rsid w:val="00D53B86"/>
    <w:rsid w:val="00D72A8B"/>
    <w:rsid w:val="00D87D8A"/>
    <w:rsid w:val="00D9000D"/>
    <w:rsid w:val="00DB3622"/>
    <w:rsid w:val="00DB576F"/>
    <w:rsid w:val="00DE7088"/>
    <w:rsid w:val="00E04B51"/>
    <w:rsid w:val="00E17DEB"/>
    <w:rsid w:val="00E27672"/>
    <w:rsid w:val="00E35B41"/>
    <w:rsid w:val="00E50025"/>
    <w:rsid w:val="00E550D7"/>
    <w:rsid w:val="00E93865"/>
    <w:rsid w:val="00E96471"/>
    <w:rsid w:val="00EA3785"/>
    <w:rsid w:val="00EC18DA"/>
    <w:rsid w:val="00ED238B"/>
    <w:rsid w:val="00EE2A24"/>
    <w:rsid w:val="00EF2BAF"/>
    <w:rsid w:val="00EF61D1"/>
    <w:rsid w:val="00F35ADA"/>
    <w:rsid w:val="00F54578"/>
    <w:rsid w:val="00F55B68"/>
    <w:rsid w:val="00F61494"/>
    <w:rsid w:val="00F66223"/>
    <w:rsid w:val="00F73875"/>
    <w:rsid w:val="00FC481D"/>
    <w:rsid w:val="00FC6E43"/>
    <w:rsid w:val="00FD7553"/>
    <w:rsid w:val="00FE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Odlomakpopisa" w:type="paragraph">
    <w:name w:val="List Paragraph"/>
    <w:basedOn w:val="Normal"/>
    <w:uiPriority w:val="34"/>
    <w:qFormat/>
    <w:rsid w:val="004F24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D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D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D7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D7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Odlomakpopisa" w:type="paragraph">
    <w:name w:val="List Paragraph"/>
    <w:basedOn w:val="Normal"/>
    <w:uiPriority w:val="34"/>
    <w:qFormat/>
    <w:rsid w:val="004F24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D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D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D7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D7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608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28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46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07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2014.</izvorni_sadrzaj>
    <derivirana_varijabla naziv="DomainObject.Predmet.DatumOsnivanja_1">13.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St-329/2014</izvorni_sadrzaj>
    <derivirana_varijabla naziv="DomainObject.Predmet.OznakaBroj_1">St-329/2014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B1 d.o.o. za proizvodnju i usluge</izvorni_sadrzaj>
    <derivirana_varijabla naziv="DomainObject.Predmet.ProtustrankaFormated_1">  TISKARA B1 d.o.o. za proizvodnju i usluge</derivirana_varijabla>
  </DomainObject.Predmet.ProtustrankaFormated>
  <DomainObject.Predmet.ProtustrankaFormatedOIB>
    <izvorni_sadrzaj>  TISKARA B1 d.o.o. za proizvodnju i usluge, OIB 44377565561</izvorni_sadrzaj>
    <derivirana_varijabla naziv="DomainObject.Predmet.ProtustrankaFormatedOIB_1">  TISKARA B1 d.o.o. za proizvodnju i usluge, OIB 44377565561</derivirana_varijabla>
  </DomainObject.Predmet.ProtustrankaFormatedOIB>
  <DomainObject.Predmet.ProtustrankaFormatedWithAdress>
    <izvorni_sadrzaj> TISKARA B1 d.o.o. za proizvodnju i usluge, Dravska 10, 31550 Valpovo</izvorni_sadrzaj>
    <derivirana_varijabla naziv="DomainObject.Predmet.ProtustrankaFormatedWithAdress_1"> TISKARA B1 d.o.o. za proizvodnju i usluge, Dravska 10, 31550 Valpovo</derivirana_varijabla>
  </DomainObject.Predmet.ProtustrankaFormatedWithAdress>
  <DomainObject.Predmet.ProtustrankaFormatedWithAdressOIB>
    <izvorni_sadrzaj> TISKARA B1 d.o.o. za proizvodnju i usluge, OIB 44377565561, Dravska 10, 31550 Valpovo</izvorni_sadrzaj>
    <derivirana_varijabla naziv="DomainObject.Predmet.ProtustrankaFormatedWithAdressOIB_1"> TISKARA B1 d.o.o. za proizvodnju i usluge, OIB 44377565561, Dravska 10, 31550 Valpovo</derivirana_varijabla>
  </DomainObject.Predmet.ProtustrankaFormatedWithAdressOIB>
  <DomainObject.Predmet.ProtustrankaWithAdress>
    <izvorni_sadrzaj>TISKARA B1 d.o.o. za proizvodnju i usluge Dravska 10, 31550 Valpovo</izvorni_sadrzaj>
    <derivirana_varijabla naziv="DomainObject.Predmet.ProtustrankaWithAdress_1">TISKARA B1 d.o.o. za proizvodnju i usluge Dravska 10, 31550 Valpovo</derivirana_varijabla>
  </DomainObject.Predmet.ProtustrankaWithAdress>
  <DomainObject.Predmet.ProtustrankaWithAdressOIB>
    <izvorni_sadrzaj>TISKARA B1 d.o.o. za proizvodnju i usluge, OIB 44377565561, Dravska 10, 31550 Valpovo</izvorni_sadrzaj>
    <derivirana_varijabla naziv="DomainObject.Predmet.ProtustrankaWithAdressOIB_1">TISKARA B1 d.o.o. za proizvodnju i usluge, OIB 44377565561, Dravska 10, 31550 Valpovo</derivirana_varijabla>
  </DomainObject.Predmet.ProtustrankaWithAdressOIB>
  <DomainObject.Predmet.ProtustrankaNazivFormated>
    <izvorni_sadrzaj>TISKARA B1 d.o.o. za proizvodnju i usluge</izvorni_sadrzaj>
    <derivirana_varijabla naziv="DomainObject.Predmet.ProtustrankaNazivFormated_1">TISKARA B1 d.o.o. za proizvodnju i usluge</derivirana_varijabla>
  </DomainObject.Predmet.ProtustrankaNazivFormated>
  <DomainObject.Predmet.ProtustrankaNazivFormatedOIB>
    <izvorni_sadrzaj>TISKARA B1 d.o.o. za proizvodnju i usluge, OIB 44377565561</izvorni_sadrzaj>
    <derivirana_varijabla naziv="DomainObject.Predmet.ProtustrankaNazivFormatedOIB_1">TISKARA B1 d.o.o. za proizvodnju i usluge, OIB 44377565561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LJILANA IVANOVIĆ, djelatnica</izvorni_sadrzaj>
    <derivirana_varijabla naziv="DomainObject.Predmet.StrankaFormated_1">  LJILANA IVANOVIĆ, djelatnica</derivirana_varijabla>
  </DomainObject.Predmet.StrankaFormated>
  <DomainObject.Predmet.StrankaFormatedOIB>
    <izvorni_sadrzaj>  LJILANA IVANOVIĆ, djelatnica, OIB </izvorni_sadrzaj>
    <derivirana_varijabla naziv="DomainObject.Predmet.StrankaFormatedOIB_1">  LJILANA IVANOVIĆ, djelatnica, OIB </derivirana_varijabla>
  </DomainObject.Predmet.StrankaFormatedOIB>
  <DomainObject.Predmet.StrankaFormatedWithAdress>
    <izvorni_sadrzaj> LJILANA IVANOVIĆ, djelatnica, LJ.Gaja 44, 31550 Valpovo</izvorni_sadrzaj>
    <derivirana_varijabla naziv="DomainObject.Predmet.StrankaFormatedWithAdress_1"> LJILANA IVANOVIĆ, djelatnica, LJ.Gaja 44, 31550 Valpovo</derivirana_varijabla>
  </DomainObject.Predmet.StrankaFormatedWithAdress>
  <DomainObject.Predmet.StrankaFormatedWithAdressOIB>
    <izvorni_sadrzaj> LJILANA IVANOVIĆ, djelatnica, OIB , LJ.Gaja 44, 31550 Valpovo</izvorni_sadrzaj>
    <derivirana_varijabla naziv="DomainObject.Predmet.StrankaFormatedWithAdressOIB_1"> LJILANA IVANOVIĆ, djelatnica, OIB , LJ.Gaja 44, 31550 Valpovo</derivirana_varijabla>
  </DomainObject.Predmet.StrankaFormatedWithAdressOIB>
  <DomainObject.Predmet.StrankaWithAdress>
    <izvorni_sadrzaj>LJILANA IVANOVIĆ, djelatnica LJ.Gaja 44,31550 Valpovo</izvorni_sadrzaj>
    <derivirana_varijabla naziv="DomainObject.Predmet.StrankaWithAdress_1">LJILANA IVANOVIĆ, djelatnica LJ.Gaja 44,31550 Valpovo</derivirana_varijabla>
  </DomainObject.Predmet.StrankaWithAdress>
  <DomainObject.Predmet.StrankaWithAdressOIB>
    <izvorni_sadrzaj>LJILANA IVANOVIĆ, djelatnica, OIB , LJ.Gaja 44,31550 Valpovo</izvorni_sadrzaj>
    <derivirana_varijabla naziv="DomainObject.Predmet.StrankaWithAdressOIB_1">LJILANA IVANOVIĆ, djelatnica, OIB , LJ.Gaja 44,31550 Valpovo</derivirana_varijabla>
  </DomainObject.Predmet.StrankaWithAdressOIB>
  <DomainObject.Predmet.StrankaNazivFormated>
    <izvorni_sadrzaj>LJILANA IVANOVIĆ, djelatnica</izvorni_sadrzaj>
    <derivirana_varijabla naziv="DomainObject.Predmet.StrankaNazivFormated_1">LJILANA IVANOVIĆ, djelatnica</derivirana_varijabla>
  </DomainObject.Predmet.StrankaNazivFormated>
  <DomainObject.Predmet.StrankaNazivFormatedOIB>
    <izvorni_sadrzaj>LJILANA IVANOVIĆ, djelatnica, OIB </izvorni_sadrzaj>
    <derivirana_varijabla naziv="DomainObject.Predmet.StrankaNazivFormatedOIB_1">LJILANA IVANOVIĆ, djelatnica, OIB 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LJILANA IVANOVIĆ, djelatnica</item>
    </izvorni_sadrzaj>
    <derivirana_varijabla naziv="DomainObject.Predmet.StrankaListFormated_1">
      <item>LJILANA IVANOVIĆ, djelatnica</item>
    </derivirana_varijabla>
  </DomainObject.Predmet.StrankaListFormated>
  <DomainObject.Predmet.StrankaListFormatedOIB>
    <izvorni_sadrzaj>
      <item>LJILANA IVANOVIĆ, djelatnica, OIB </item>
    </izvorni_sadrzaj>
    <derivirana_varijabla naziv="DomainObject.Predmet.StrankaListFormatedOIB_1">
      <item>LJILANA IVANOVIĆ, djelatnica, OIB </item>
    </derivirana_varijabla>
  </DomainObject.Predmet.StrankaListFormatedOIB>
  <DomainObject.Predmet.StrankaListFormatedWithAdress>
    <izvorni_sadrzaj>
      <item>LJILANA IVANOVIĆ, djelatnica, LJ.Gaja 44, 31550 Valpovo</item>
    </izvorni_sadrzaj>
    <derivirana_varijabla naziv="DomainObject.Predmet.StrankaListFormatedWithAdress_1">
      <item>LJILANA IVANOVIĆ, djelatnica, LJ.Gaja 44, 31550 Valpovo</item>
    </derivirana_varijabla>
  </DomainObject.Predmet.StrankaListFormatedWithAdress>
  <DomainObject.Predmet.StrankaListFormatedWithAdressOIB>
    <izvorni_sadrzaj>
      <item>LJILANA IVANOVIĆ, djelatnica, OIB , LJ.Gaja 44, 31550 Valpovo</item>
    </izvorni_sadrzaj>
    <derivirana_varijabla naziv="DomainObject.Predmet.StrankaListFormatedWithAdressOIB_1">
      <item>LJILANA IVANOVIĆ, djelatnica, OIB , LJ.Gaja 44, 31550 Valpovo</item>
    </derivirana_varijabla>
  </DomainObject.Predmet.StrankaListFormatedWithAdressOIB>
  <DomainObject.Predmet.StrankaListNazivFormated>
    <izvorni_sadrzaj>
      <item>LJILANA IVANOVIĆ, djelatnica</item>
    </izvorni_sadrzaj>
    <derivirana_varijabla naziv="DomainObject.Predmet.StrankaListNazivFormated_1">
      <item>LJILANA IVANOVIĆ, djelatnica</item>
    </derivirana_varijabla>
  </DomainObject.Predmet.StrankaListNazivFormated>
  <DomainObject.Predmet.StrankaListNazivFormatedOIB>
    <izvorni_sadrzaj>
      <item>LJILANA IVANOVIĆ, djelatnica, OIB </item>
    </izvorni_sadrzaj>
    <derivirana_varijabla naziv="DomainObject.Predmet.StrankaListNazivFormatedOIB_1">
      <item>LJILANA IVANOVIĆ, djelatnica, OIB </item>
    </derivirana_varijabla>
  </DomainObject.Predmet.StrankaListNazivFormatedOIB>
  <DomainObject.Predmet.ProtuStrankaListFormated>
    <izvorni_sadrzaj>
      <item>TISKARA B1 d.o.o. za proizvodnju i usluge</item>
    </izvorni_sadrzaj>
    <derivirana_varijabla naziv="DomainObject.Predmet.ProtuStrankaListFormated_1">
      <item>TISKARA B1 d.o.o. za proizvodnju i usluge</item>
    </derivirana_varijabla>
  </DomainObject.Predmet.ProtuStrankaListFormated>
  <DomainObject.Predmet.ProtuStrankaListFormatedOIB>
    <izvorni_sadrzaj>
      <item>TISKARA B1 d.o.o. za proizvodnju i usluge, OIB 44377565561</item>
    </izvorni_sadrzaj>
    <derivirana_varijabla naziv="DomainObject.Predmet.ProtuStrankaListFormatedOIB_1">
      <item>TISKARA B1 d.o.o. za proizvodnju i usluge, OIB 44377565561</item>
    </derivirana_varijabla>
  </DomainObject.Predmet.ProtuStrankaListFormatedOIB>
  <DomainObject.Predmet.ProtuStrankaListFormatedWithAdress>
    <izvorni_sadrzaj>
      <item>TISKARA B1 d.o.o. za proizvodnju i usluge, Dravska 10, 31550 Valpovo</item>
    </izvorni_sadrzaj>
    <derivirana_varijabla naziv="DomainObject.Predmet.ProtuStrankaListFormatedWithAdress_1">
      <item>TISKARA B1 d.o.o. za proizvodnju i usluge, Dravska 10, 31550 Valpovo</item>
    </derivirana_varijabla>
  </DomainObject.Predmet.ProtuStrankaListFormatedWithAdress>
  <DomainObject.Predmet.ProtuStrankaListFormatedWithAdressOIB>
    <izvorni_sadrzaj>
      <item>TISKARA B1 d.o.o. za proizvodnju i usluge, OIB 44377565561, Dravska 10, 31550 Valpovo</item>
    </izvorni_sadrzaj>
    <derivirana_varijabla naziv="DomainObject.Predmet.ProtuStrankaListFormatedWithAdressOIB_1">
      <item>TISKARA B1 d.o.o. za proizvodnju i usluge, OIB 44377565561, Dravska 10, 31550 Valpovo</item>
    </derivirana_varijabla>
  </DomainObject.Predmet.ProtuStrankaListFormatedWithAdressOIB>
  <DomainObject.Predmet.ProtuStrankaListNazivFormated>
    <izvorni_sadrzaj>
      <item>TISKARA B1 d.o.o. za proizvodnju i usluge</item>
    </izvorni_sadrzaj>
    <derivirana_varijabla naziv="DomainObject.Predmet.ProtuStrankaListNazivFormated_1">
      <item>TISKARA B1 d.o.o. za proizvodnju i usluge</item>
    </derivirana_varijabla>
  </DomainObject.Predmet.ProtuStrankaListNazivFormated>
  <DomainObject.Predmet.ProtuStrankaListNazivFormatedOIB>
    <izvorni_sadrzaj>
      <item>TISKARA B1 d.o.o. za proizvodnju i usluge, OIB 44377565561</item>
    </izvorni_sadrzaj>
    <derivirana_varijabla naziv="DomainObject.Predmet.ProtuStrankaListNazivFormatedOIB_1">
      <item>TISKARA B1 d.o.o. za proizvodnju i usluge, OIB 44377565561</item>
    </derivirana_varijabla>
  </DomainObject.Predmet.ProtuStrankaListNazivFormatedOIB>
  <DomainObject.Predmet.OstaliListFormated>
    <izvorni_sadrzaj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izvorni_sadrzaj>
    <derivirana_varijabla naziv="DomainObject.Predmet.OstaliListFormated_1"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derivirana_varijabla>
  </DomainObject.Predmet.OstaliListFormated>
  <DomainObject.Predmet.OstaliListFormatedOIB>
    <izvorni_sadrzaj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izvorni_sadrzaj>
    <derivirana_varijabla naziv="DomainObject.Predmet.OstaliListFormatedOIB_1"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derivirana_varijabla>
  </DomainObject.Predmet.OstaliListFormatedOIB>
  <DomainObject.Predmet.OstaliListFormatedWithAdress>
    <izvorni_sadrzaj>
      <item>Tihana Majić, Naselje M. Krleže 4, 31000 Osijek</item>
      <item>Oglasna ploča - TISKARA B1 d.o.o. u stečaju, Valpovo</item>
      <item>Hrvatska agencija za malo gosp.i investicije, Prilaz G. Deželića 7, 10000 Zagreb</item>
      <item>ZK odjel Općinski sud Valpovo, bb, 31550 Valpovo</item>
      <item>OD Leko i partneri, Domagojeva 18, 10000 Zagreb</item>
      <item>Porezna uprava Osijek, Županijska, 31000 Osijek</item>
      <item>ŽDO GUO OSIJEK, bb, 31000 Osijek</item>
    </izvorni_sadrzaj>
    <derivirana_varijabla naziv="DomainObject.Predmet.OstaliListFormatedWithAdress_1">
      <item>Tihana Majić, Naselje M. Krleže 4, 31000 Osijek</item>
      <item>Oglasna ploča - TISKARA B1 d.o.o. u stečaju, Valpovo</item>
      <item>Hrvatska agencija za malo gosp.i investicije, Prilaz G. Deželića 7, 10000 Zagreb</item>
      <item>ZK odjel Općinski sud Valpovo, bb, 31550 Valpovo</item>
      <item>OD Leko i partneri, Domagojeva 18, 10000 Zagreb</item>
      <item>Porezna uprava Osijek, Županijska, 31000 Osijek</item>
      <item>ŽDO GUO OSIJEK, bb, 31000 Osijek</item>
    </derivirana_varijabla>
  </DomainObject.Predmet.OstaliListFormatedWithAdress>
  <DomainObject.Predmet.OstaliListFormatedWithAdressOIB>
    <izvorni_sadrzaj>
      <item>Tihana Majić, OIB 43035003321, Naselje M. Krleže 4, 31000 Osijek</item>
      <item>Oglasna ploča - TISKARA B1 d.o.o. u stečaju, Valpovo, OIB 44377565561</item>
      <item>Hrvatska agencija za malo gosp.i investicije, Prilaz G. Deželića 7, 10000 Zagreb</item>
      <item>ZK odjel Općinski sud Valpovo, bb, 31550 Valpovo</item>
      <item>OD Leko i partneri, OIB 85821130368, Domagojeva 18, 10000 Zagreb</item>
      <item>Porezna uprava Osijek, OIB 85821130368, Županijska, 31000 Osijek</item>
      <item>ŽDO GUO OSIJEK, bb, 31000 Osijek</item>
    </izvorni_sadrzaj>
    <derivirana_varijabla naziv="DomainObject.Predmet.OstaliListFormatedWithAdressOIB_1">
      <item>Tihana Majić, OIB 43035003321, Naselje M. Krleže 4, 31000 Osijek</item>
      <item>Oglasna ploča - TISKARA B1 d.o.o. u stečaju, Valpovo, OIB 44377565561</item>
      <item>Hrvatska agencija za malo gosp.i investicije, Prilaz G. Deželića 7, 10000 Zagreb</item>
      <item>ZK odjel Općinski sud Valpovo, bb, 31550 Valpovo</item>
      <item>OD Leko i partneri, OIB 85821130368, Domagojeva 18, 10000 Zagreb</item>
      <item>Porezna uprava Osijek, OIB 85821130368, Županijska, 31000 Osijek</item>
      <item>ŽDO GUO OSIJEK, bb, 31000 Osijek</item>
    </derivirana_varijabla>
  </DomainObject.Predmet.OstaliListFormatedWithAdressOIB>
  <DomainObject.Predmet.OstaliListNazivFormated>
    <izvorni_sadrzaj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izvorni_sadrzaj>
    <derivirana_varijabla naziv="DomainObject.Predmet.OstaliListNazivFormated_1"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derivirana_varijabla>
  </DomainObject.Predmet.OstaliListNazivFormated>
  <DomainObject.Predmet.OstaliListNazivFormatedOIB>
    <izvorni_sadrzaj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izvorni_sadrzaj>
    <derivirana_varijabla naziv="DomainObject.Predmet.OstaliListNazivFormatedOIB_1"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LJILANA IVANOVIĆ, djelatnica</izvorni_sadrzaj>
    <derivirana_varijabla naziv="DomainObject.Predmet.StrankaIDrugi_1">LJILANA IVANOVIĆ, djelatnica</derivirana_varijabla>
  </DomainObject.Predmet.StrankaIDrugi>
  <DomainObject.Predmet.ProtustrankaIDrugi>
    <izvorni_sadrzaj>TISKARA B1 d.o.o. za proizvodnju i usluge</izvorni_sadrzaj>
    <derivirana_varijabla naziv="DomainObject.Predmet.ProtustrankaIDrugi_1">TISKARA B1 d.o.o. za proizvodnju i usluge</derivirana_varijabla>
  </DomainObject.Predmet.ProtustrankaIDrugi>
  <DomainObject.Predmet.StrankaIDrugiAdressOIB>
    <izvorni_sadrzaj>LJILANA IVANOVIĆ, djelatnica, OIB , LJ.Gaja 44, 31550 Valpovo</izvorni_sadrzaj>
    <derivirana_varijabla naziv="DomainObject.Predmet.StrankaIDrugiAdressOIB_1">LJILANA IVANOVIĆ, djelatnica, OIB , LJ.Gaja 44, 31550 Valpovo</derivirana_varijabla>
  </DomainObject.Predmet.StrankaIDrugiAdressOIB>
  <DomainObject.Predmet.ProtustrankaIDrugiAdressOIB>
    <izvorni_sadrzaj>TISKARA B1 d.o.o. za proizvodnju i usluge, OIB 44377565561, Dravska 10, 31550 Valpovo</izvorni_sadrzaj>
    <derivirana_varijabla naziv="DomainObject.Predmet.ProtustrankaIDrugiAdressOIB_1">TISKARA B1 d.o.o. za proizvodnju i usluge, OIB 44377565561,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LJILANA IVANOVIĆ, djelatnica</item>
      <item>TISKARA B1 d.o.o. za proizvodnju i usluge</item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izvorni_sadrzaj>
    <derivirana_varijabla naziv="DomainObject.Predmet.SudioniciListNaziv_1">
      <item>LJILANA IVANOVIĆ, djelatnica</item>
      <item>TISKARA B1 d.o.o. za proizvodnju i usluge</item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derivirana_varijabla>
  </DomainObject.Predmet.SudioniciListNaziv>
  <DomainObject.Predmet.SudioniciListAdressOIB>
    <izvorni_sadrzaj>
      <item>LJILANA IVANOVIĆ, djelatnica, OIB , LJ.Gaja 44,31550 Valpovo</item>
      <item>TISKARA B1 d.o.o. za proizvodnju i usluge, OIB 44377565561, Dravska 10,31550 Valpovo</item>
      <item>Tihana Majić, OIB 43035003321, Naselje M. Krleže 4,31000 Osijek</item>
      <item>Oglasna ploča - TISKARA B1 d.o.o. u stečaju, Valpovo, OIB 44377565561</item>
      <item>Hrvatska agencija za malo gosp.i investicije, Prilaz G. Deželića 7,10000 Zagreb</item>
      <item>ZK odjel Općinski sud Valpovo, bb,31550 Valpovo</item>
      <item>OD Leko i partneri, OIB 85821130368, Domagojeva 18,10000 Zagreb</item>
      <item>Porezna uprava Osijek, OIB 85821130368, Županijska,31000 Osijek</item>
      <item>ŽDO GUO OSIJEK, bb,31000 Osijek</item>
    </izvorni_sadrzaj>
    <derivirana_varijabla naziv="DomainObject.Predmet.SudioniciListAdressOIB_1">
      <item>LJILANA IVANOVIĆ, djelatnica, OIB , LJ.Gaja 44,31550 Valpovo</item>
      <item>TISKARA B1 d.o.o. za proizvodnju i usluge, OIB 44377565561, Dravska 10,31550 Valpovo</item>
      <item>Tihana Majić, OIB 43035003321, Naselje M. Krleže 4,31000 Osijek</item>
      <item>Oglasna ploča - TISKARA B1 d.o.o. u stečaju, Valpovo, OIB 44377565561</item>
      <item>Hrvatska agencija za malo gosp.i investicije, Prilaz G. Deželića 7,10000 Zagreb</item>
      <item>ZK odjel Općinski sud Valpovo, bb,31550 Valpovo</item>
      <item>OD Leko i partneri, OIB 85821130368, Domagojeva 18,10000 Zagreb</item>
      <item>Porezna uprava Osijek, OIB 85821130368, Županijska,31000 Osijek</item>
      <item>ŽDO GUO OSIJEK,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44377565561</item>
      <item>, OIB 43035003321</item>
      <item>, OIB 44377565561</item>
      <item>, OIB null</item>
      <item>, OIB null</item>
      <item>, OIB 85821130368</item>
      <item>, OIB 85821130368</item>
      <item>, OIB null</item>
    </izvorni_sadrzaj>
    <derivirana_varijabla naziv="DomainObject.Predmet.SudioniciListNazivOIB_1">
      <item>, OIB </item>
      <item>, OIB 44377565561</item>
      <item>, OIB 43035003321</item>
      <item>, OIB 44377565561</item>
      <item>, OIB null</item>
      <item>, OIB null</item>
      <item>, OIB 85821130368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24F5C-126A-41CC-AF9C-EFB437EE4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389</properties:Words>
  <properties:Characters>2037</properties:Characters>
  <properties:Lines>72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2016-06-23T07:48:00Z</dcterms:created>
  <dc:creator>banka</dc:creator>
  <cp:lastModifiedBy>Elizabeta Đeke</cp:lastModifiedBy>
  <cp:lastPrinted>2015-11-10T10:04:00Z</cp:lastPrinted>
  <dcterms:modified xmlns:xsi="http://www.w3.org/2001/XMLSchema-instance" xsi:type="dcterms:W3CDTF">2016-06-23T12:18:00Z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