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105c5" w14:paraId="07105c5" w:rsidRDefault="006704D6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19</w:t>
      </w:r>
      <w:r w:rsidR="00D27F5C">
        <w:t xml:space="preserve"> St</w:t>
      </w:r>
      <w:r w:rsidR="009371EB">
        <w:t>-</w:t>
      </w:r>
      <w:r w:rsidR="00C40D97">
        <w:t>859</w:t>
      </w:r>
      <w:r w:rsidR="00D27F5C">
        <w:t>/17-</w:t>
      </w:r>
      <w:r w:rsidR="0037256D">
        <w:t>6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6704D6">
        <w:t>po sudskoj savjetnici Marini Ljubičić Knežević</w:t>
      </w:r>
      <w:r>
        <w:t xml:space="preserve">, u stečajnom predmetu povodom zahtjeva </w:t>
      </w:r>
      <w:r w:rsidR="00902821">
        <w:t>FINANCIJSKE AGENCIJE,</w:t>
      </w:r>
      <w:r w:rsidR="006704D6">
        <w:t xml:space="preserve"> OIB: 85821130368</w:t>
      </w:r>
      <w:r w:rsidR="00902821">
        <w:t>,</w:t>
      </w:r>
      <w:r w:rsidR="006704D6">
        <w:t xml:space="preserve"> RC </w:t>
      </w:r>
      <w:r w:rsidR="00902821">
        <w:t>ZAGREB, PODRUŽNICE ZAGREB</w:t>
      </w:r>
      <w:r w:rsidR="006704D6">
        <w:t xml:space="preserve">, </w:t>
      </w:r>
      <w:r w:rsidR="00902821">
        <w:t>Zagreb, Trg svibanjskih žrtava 1995.</w:t>
      </w:r>
      <w:r w:rsidR="003328A0">
        <w:t xml:space="preserve"> 1</w:t>
      </w:r>
      <w:r w:rsidR="00902821">
        <w:t xml:space="preserve">, </w:t>
      </w:r>
      <w:r w:rsidR="006704D6">
        <w:t xml:space="preserve">za </w:t>
      </w:r>
      <w:r w:rsidR="00902821">
        <w:t xml:space="preserve">provedbu skraćenog stečajnog postupka </w:t>
      </w:r>
      <w:r w:rsidR="006704D6">
        <w:t>nad</w:t>
      </w:r>
      <w:r w:rsidR="00902821">
        <w:t xml:space="preserve"> stečajnim dužnikom</w:t>
      </w:r>
      <w:r w:rsidR="006704D6">
        <w:t xml:space="preserve"> </w:t>
      </w:r>
      <w:r w:rsidR="00C40D97">
        <w:t xml:space="preserve">LOFTUS usluge </w:t>
      </w:r>
      <w:r w:rsidR="007D12AA">
        <w:t xml:space="preserve">d.o.o. za </w:t>
      </w:r>
      <w:r w:rsidR="00C40D97">
        <w:t>promidžbu</w:t>
      </w:r>
      <w:r w:rsidR="007D12AA">
        <w:t xml:space="preserve">, </w:t>
      </w:r>
      <w:r w:rsidR="00C40D97">
        <w:t>Zagreb</w:t>
      </w:r>
      <w:r w:rsidR="007D12AA">
        <w:t xml:space="preserve">, </w:t>
      </w:r>
      <w:proofErr w:type="spellStart"/>
      <w:r w:rsidR="00C40D97">
        <w:t>Bužanova</w:t>
      </w:r>
      <w:proofErr w:type="spellEnd"/>
      <w:r w:rsidR="00C40D97">
        <w:t xml:space="preserve"> 8</w:t>
      </w:r>
      <w:r w:rsidR="007D12AA">
        <w:t xml:space="preserve">, MBS: </w:t>
      </w:r>
      <w:r w:rsidR="00C40D97">
        <w:t>080916117</w:t>
      </w:r>
      <w:r w:rsidR="007D12AA">
        <w:t xml:space="preserve">, OIB: </w:t>
      </w:r>
      <w:r w:rsidR="00C40D97">
        <w:t>66252723716</w:t>
      </w:r>
      <w:r>
        <w:t xml:space="preserve">, dana </w:t>
      </w:r>
      <w:r w:rsidR="003524A4">
        <w:t>12</w:t>
      </w:r>
      <w:r w:rsidR="00902821">
        <w:t>.</w:t>
      </w:r>
      <w:r w:rsidR="00CF2893">
        <w:t xml:space="preserve"> </w:t>
      </w:r>
      <w:r w:rsidR="00BE126A">
        <w:t>listopad</w:t>
      </w:r>
      <w:r w:rsidR="00902821">
        <w:t>a 2017.</w:t>
      </w:r>
      <w:r>
        <w:t xml:space="preserve">                     </w:t>
      </w: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9D2F35" w:rsidP="007A31D3" w:rsidR="009D2F35">
      <w:pPr>
        <w:pStyle w:val="Tijeloteksta"/>
        <w:rPr>
          <w:b/>
          <w:bCs/>
        </w:rPr>
      </w:pPr>
    </w:p>
    <w:p w:rsidRDefault="0057324F" w:rsidP="00917E6B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 xml:space="preserve">stečajni postupak nad dužnikom </w:t>
      </w:r>
      <w:r w:rsidR="00C40D97" w:rsidRPr="00C40D97">
        <w:t xml:space="preserve">LOFTUS usluge d.o.o. za promidžbu, Zagreb, </w:t>
      </w:r>
      <w:proofErr w:type="spellStart"/>
      <w:r w:rsidR="00C40D97" w:rsidRPr="00C40D97">
        <w:t>Bužanova</w:t>
      </w:r>
      <w:proofErr w:type="spellEnd"/>
      <w:r w:rsidR="00C40D97" w:rsidRPr="00C40D97">
        <w:t xml:space="preserve"> 8, MBS: 080916117, OIB: 66252723716</w:t>
      </w:r>
      <w:r>
        <w:t>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917E6B" w:rsidR="0057324F" w:rsidRPr="005C2CD1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641CDB">
        <w:t xml:space="preserve"> </w:t>
      </w:r>
      <w:r w:rsidR="00C40D97">
        <w:t xml:space="preserve">Mirjana Viduka </w:t>
      </w:r>
      <w:proofErr w:type="spellStart"/>
      <w:r w:rsidR="00C40D97">
        <w:t>Varenina</w:t>
      </w:r>
      <w:proofErr w:type="spellEnd"/>
      <w:r w:rsidR="003524A4">
        <w:t xml:space="preserve">, Osijek, </w:t>
      </w:r>
      <w:r w:rsidR="00C40D97">
        <w:t>Dubrovačka 107</w:t>
      </w:r>
      <w:r w:rsidR="007D12AA">
        <w:t xml:space="preserve">, OIB: </w:t>
      </w:r>
      <w:r w:rsidR="00C40D97">
        <w:t>98866841784</w:t>
      </w:r>
      <w:r w:rsidR="000F5A9A" w:rsidRPr="005C2CD1">
        <w:t>.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917E6B" w:rsidR="009371EB" w:rsidRPr="00902821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C40D97" w:rsidRPr="00C40D97">
        <w:t xml:space="preserve">LOFTUS usluge d.o.o. za promidžbu, Zagreb, </w:t>
      </w:r>
      <w:proofErr w:type="spellStart"/>
      <w:r w:rsidR="00C40D97" w:rsidRPr="00C40D97">
        <w:t>Bužanova</w:t>
      </w:r>
      <w:proofErr w:type="spellEnd"/>
      <w:r w:rsidR="00C40D97" w:rsidRPr="00C40D97">
        <w:t xml:space="preserve"> 8, MBS: 080916117, OIB: 66252723716</w:t>
      </w:r>
      <w:r w:rsidR="003328A0">
        <w:t>.</w:t>
      </w:r>
    </w:p>
    <w:p w:rsidRDefault="00902821" w:rsidP="00902821" w:rsidR="00902821" w:rsidRPr="00902821">
      <w:pPr>
        <w:pStyle w:val="Tijeloteksta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 xml:space="preserve">Ovo rješenje objavit će se na mrežnoj stranici e-oglasna ploča sudova i dostaviti registru nadležnom za </w:t>
      </w:r>
      <w:r w:rsidR="00902821">
        <w:t xml:space="preserve">stečajnog </w:t>
      </w:r>
      <w:r>
        <w:t>dužnika.</w:t>
      </w:r>
    </w:p>
    <w:p w:rsidRDefault="0015367E" w:rsidP="005C2CD1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5C2CD1" w:rsidR="00172559">
      <w:pPr>
        <w:pStyle w:val="Tijeloteksta"/>
        <w:rPr>
          <w:bCs/>
        </w:rPr>
      </w:pPr>
    </w:p>
    <w:p w:rsidRDefault="00F877AB" w:rsidP="0037256D" w:rsidR="00AC0727">
      <w:pPr>
        <w:pStyle w:val="Tijeloteksta"/>
        <w:ind w:firstLine="360"/>
        <w:rPr>
          <w:bCs/>
        </w:rPr>
      </w:pPr>
      <w:r w:rsidRPr="00F877AB">
        <w:rPr>
          <w:bCs/>
        </w:rPr>
        <w:t xml:space="preserve">Trgovački sud u Zagrebu </w:t>
      </w:r>
      <w:r w:rsidR="0037256D">
        <w:rPr>
          <w:bCs/>
        </w:rPr>
        <w:t xml:space="preserve">dana </w:t>
      </w:r>
      <w:r w:rsidR="003524A4">
        <w:rPr>
          <w:bCs/>
        </w:rPr>
        <w:t>18. svib</w:t>
      </w:r>
      <w:r w:rsidR="00880E71">
        <w:rPr>
          <w:bCs/>
        </w:rPr>
        <w:t>nja</w:t>
      </w:r>
      <w:r w:rsidRPr="00F877AB">
        <w:rPr>
          <w:bCs/>
        </w:rPr>
        <w:t xml:space="preserve"> 2017. zaprimio je zahtjev Financijske agencije, Regionalnog centra Zagreb, Podružnice Zagreb, za provedbu skraćenog stečajnog postupka, Klasa: 110-07/17-01/04, </w:t>
      </w:r>
      <w:proofErr w:type="spellStart"/>
      <w:r w:rsidRPr="00F877AB">
        <w:rPr>
          <w:bCs/>
        </w:rPr>
        <w:t>Ur.broj</w:t>
      </w:r>
      <w:proofErr w:type="spellEnd"/>
      <w:r w:rsidRPr="00F877AB">
        <w:rPr>
          <w:bCs/>
        </w:rPr>
        <w:t>: 04-06-17-</w:t>
      </w:r>
      <w:r w:rsidR="00C40D97">
        <w:rPr>
          <w:bCs/>
        </w:rPr>
        <w:t>2657</w:t>
      </w:r>
      <w:r w:rsidRPr="00F877AB">
        <w:rPr>
          <w:bCs/>
        </w:rPr>
        <w:t xml:space="preserve"> od </w:t>
      </w:r>
      <w:r w:rsidR="00C40D97">
        <w:rPr>
          <w:bCs/>
        </w:rPr>
        <w:t>16</w:t>
      </w:r>
      <w:r w:rsidR="003524A4">
        <w:rPr>
          <w:bCs/>
        </w:rPr>
        <w:t>. svib</w:t>
      </w:r>
      <w:r w:rsidR="00880E71">
        <w:rPr>
          <w:bCs/>
        </w:rPr>
        <w:t>nja</w:t>
      </w:r>
      <w:r w:rsidRPr="00F877AB">
        <w:rPr>
          <w:bCs/>
        </w:rPr>
        <w:t xml:space="preserve"> 2017. nad stečajnim dužnikom </w:t>
      </w:r>
      <w:r w:rsidR="00C40D97" w:rsidRPr="00C40D97">
        <w:t xml:space="preserve">LOFTUS usluge d.o.o. za promidžbu, Zagreb, </w:t>
      </w:r>
      <w:proofErr w:type="spellStart"/>
      <w:r w:rsidR="00C40D97" w:rsidRPr="00C40D97">
        <w:t>Bužanova</w:t>
      </w:r>
      <w:proofErr w:type="spellEnd"/>
      <w:r w:rsidR="00C40D97" w:rsidRPr="00C40D97">
        <w:t xml:space="preserve"> 8, MBS: 080916117, OIB: 66252723716</w:t>
      </w:r>
      <w:r w:rsidR="00AC0727" w:rsidRPr="00F877AB">
        <w:rPr>
          <w:bCs/>
        </w:rPr>
        <w:t>.</w:t>
      </w:r>
    </w:p>
    <w:p w:rsidRDefault="00641CDB" w:rsidP="00641CDB" w:rsidR="005C2CD1">
      <w:pPr>
        <w:pStyle w:val="Tijeloteksta"/>
        <w:tabs>
          <w:tab w:pos="3656" w:val="left"/>
        </w:tabs>
        <w:rPr>
          <w:bCs/>
        </w:rPr>
      </w:pPr>
      <w:r>
        <w:rPr>
          <w:bCs/>
        </w:rPr>
        <w:tab/>
      </w:r>
    </w:p>
    <w:p w:rsidRDefault="00F877AB" w:rsidP="00F877AB" w:rsidR="00F877AB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 w:rsidR="0037256D">
        <w:rPr>
          <w:bCs/>
        </w:rPr>
        <w:t>rješenjem</w:t>
      </w:r>
      <w:r w:rsidRPr="00F877AB">
        <w:rPr>
          <w:bCs/>
        </w:rPr>
        <w:t xml:space="preserve">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BE126A">
        <w:rPr>
          <w:bCs/>
        </w:rPr>
        <w:t>13</w:t>
      </w:r>
      <w:r w:rsidRPr="00F877AB">
        <w:rPr>
          <w:bCs/>
        </w:rPr>
        <w:t>. srpnja 2017.</w:t>
      </w:r>
    </w:p>
    <w:p w:rsidRDefault="0037256D" w:rsidP="00F877AB" w:rsidR="0037256D">
      <w:pPr>
        <w:pStyle w:val="Tijeloteksta"/>
        <w:ind w:firstLine="708"/>
        <w:rPr>
          <w:bCs/>
        </w:rPr>
      </w:pPr>
    </w:p>
    <w:p w:rsidRDefault="00C40D97" w:rsidP="00BE126A" w:rsidR="00C40D97">
      <w:pPr>
        <w:pStyle w:val="Tijeloteksta"/>
        <w:jc w:val="right"/>
        <w:rPr>
          <w:bCs/>
        </w:rPr>
      </w:pPr>
    </w:p>
    <w:p w:rsidRDefault="00BE126A" w:rsidP="00BE126A" w:rsidR="00BE126A">
      <w:pPr>
        <w:pStyle w:val="Tijeloteksta"/>
        <w:jc w:val="right"/>
        <w:rPr>
          <w:bCs/>
        </w:rPr>
      </w:pPr>
      <w:r w:rsidRPr="004D73A2">
        <w:rPr>
          <w:bCs/>
        </w:rPr>
        <w:lastRenderedPageBreak/>
        <w:t>19 St-</w:t>
      </w:r>
      <w:r w:rsidR="00C40D97">
        <w:rPr>
          <w:bCs/>
        </w:rPr>
        <w:t>859</w:t>
      </w:r>
      <w:r w:rsidRPr="004D73A2">
        <w:rPr>
          <w:bCs/>
        </w:rPr>
        <w:t>/17-</w:t>
      </w:r>
      <w:r w:rsidR="0037256D">
        <w:rPr>
          <w:bCs/>
        </w:rPr>
        <w:t>6</w:t>
      </w:r>
    </w:p>
    <w:p w:rsidRDefault="00102927" w:rsidP="00102927" w:rsidR="00102927">
      <w:pPr>
        <w:pStyle w:val="Tijeloteksta"/>
        <w:jc w:val="center"/>
      </w:pPr>
    </w:p>
    <w:p w:rsidRDefault="0037256D" w:rsidP="00F877AB" w:rsidR="0037256D">
      <w:pPr>
        <w:pStyle w:val="Tijeloteksta"/>
        <w:ind w:firstLine="708"/>
      </w:pPr>
    </w:p>
    <w:p w:rsidRDefault="0037256D" w:rsidP="00F877AB" w:rsidR="0037256D">
      <w:pPr>
        <w:pStyle w:val="Tijeloteksta"/>
        <w:ind w:firstLine="708"/>
      </w:pPr>
    </w:p>
    <w:p w:rsidRDefault="00F877AB" w:rsidP="00F877AB" w:rsidR="00C85BE9">
      <w:pPr>
        <w:pStyle w:val="Tijeloteksta"/>
        <w:ind w:firstLine="708"/>
      </w:pPr>
      <w:r w:rsidRPr="00F877AB">
        <w:t>Odredbom čl. 428. Stečajnog zakona (Narodne novine, broj: 71/15;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</w:t>
      </w:r>
      <w:r w:rsidR="00B21811">
        <w:t>4</w:t>
      </w:r>
      <w:r w:rsidR="006704D6">
        <w:t xml:space="preserve">. </w:t>
      </w:r>
      <w:r w:rsidR="00392DF6">
        <w:t>kolovoz</w:t>
      </w:r>
      <w:r w:rsidR="00F877AB">
        <w:t xml:space="preserve">a 2017. </w:t>
      </w:r>
      <w:r w:rsidR="00A87584">
        <w:t>o</w:t>
      </w:r>
      <w:r>
        <w:t>bjavio</w:t>
      </w:r>
      <w:r w:rsidR="00F877AB">
        <w:t xml:space="preserve"> je O</w:t>
      </w:r>
      <w:r>
        <w:t>glas na mrežnoj stranici e-oglasna ploča sudova pod poslovnim brojem St-</w:t>
      </w:r>
      <w:r w:rsidR="00C40D97">
        <w:t>859</w:t>
      </w:r>
      <w:r>
        <w:t>/17-3</w:t>
      </w:r>
      <w:r w:rsidR="00A87584">
        <w:t>,</w:t>
      </w:r>
      <w:r>
        <w:t xml:space="preserve"> sukladno članku 430</w:t>
      </w:r>
      <w:r w:rsidR="00AD52E8">
        <w:t>.</w:t>
      </w:r>
      <w:r>
        <w:t xml:space="preserve"> SZ-a, kojim su pozvane osobe za zastupanje </w:t>
      </w:r>
      <w:r w:rsidR="00205A1F">
        <w:t xml:space="preserve">stečajnog </w:t>
      </w:r>
      <w:r>
        <w:t xml:space="preserve">dužnika po zakonu da sudu u roku od 15 dana  od dana objave </w:t>
      </w:r>
      <w:r w:rsidR="00205A1F">
        <w:t>O</w:t>
      </w:r>
      <w:r>
        <w:t xml:space="preserve">glasa dostave javnobilježnički ovjerovljeni </w:t>
      </w:r>
      <w:proofErr w:type="spellStart"/>
      <w:r>
        <w:t>prokazni</w:t>
      </w:r>
      <w:proofErr w:type="spellEnd"/>
      <w:r>
        <w:t xml:space="preserve"> popis imovine</w:t>
      </w:r>
      <w:r w:rsidR="00205A1F">
        <w:t xml:space="preserve"> i obveza na propisanom obrascu</w:t>
      </w:r>
      <w:r>
        <w:t xml:space="preserve"> te su ujedno pozvani vjero</w:t>
      </w:r>
      <w:r w:rsidR="00AD52E8">
        <w:t>vnici da najkasnije u roku od 45</w:t>
      </w:r>
      <w:r w:rsidR="00205A1F">
        <w:t xml:space="preserve"> dana od dana objave O</w:t>
      </w:r>
      <w:r>
        <w:t xml:space="preserve">glasa predlože otvaranje stečajnog postupka nad </w:t>
      </w:r>
      <w:r w:rsidR="00205A1F">
        <w:t xml:space="preserve">stečajnim </w:t>
      </w:r>
      <w:r>
        <w:t>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</w:t>
      </w:r>
      <w:r w:rsidR="00205A1F">
        <w:t>,</w:t>
      </w:r>
      <w:r>
        <w:t xml:space="preserve"> a niti osobe ovlaštene za zastupanje dužnika</w:t>
      </w:r>
      <w:r w:rsidR="00205A1F">
        <w:t>,</w:t>
      </w:r>
      <w:r>
        <w:t xml:space="preserve"> nisu postupili po pozivu suda, kod</w:t>
      </w:r>
      <w:r w:rsidR="00AC3678">
        <w:t xml:space="preserve"> stečajnog</w:t>
      </w:r>
      <w:r>
        <w:t xml:space="preserve"> dužnika u</w:t>
      </w:r>
      <w:r w:rsidR="00205A1F">
        <w:t xml:space="preserve">tvrđen </w:t>
      </w:r>
      <w:r w:rsidR="00AC3678">
        <w:t xml:space="preserve">je </w:t>
      </w:r>
      <w:r w:rsidR="00205A1F">
        <w:t>stečajni razlog iz čl. 5. st.</w:t>
      </w:r>
      <w:r>
        <w:t xml:space="preserve"> 2. SZ-</w:t>
      </w:r>
      <w:r w:rsidR="00205A1F">
        <w:t>a – nesposobnost za plaćanje</w:t>
      </w:r>
      <w:r>
        <w:t xml:space="preserve"> te je sukladno članku 431. </w:t>
      </w:r>
      <w:r w:rsidR="00AC3678">
        <w:t>s</w:t>
      </w:r>
      <w:r>
        <w:t>t</w:t>
      </w:r>
      <w:r w:rsidR="00205A1F">
        <w:t>.</w:t>
      </w:r>
      <w:r>
        <w:t xml:space="preserve">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1E65E0" w:rsidP="000412A0" w:rsidR="00A247C1">
      <w:pPr>
        <w:pStyle w:val="Tijeloteksta"/>
        <w:ind w:left="360"/>
        <w:jc w:val="center"/>
      </w:pPr>
      <w:r>
        <w:t xml:space="preserve">U Osijeku, </w:t>
      </w:r>
      <w:r w:rsidR="009174A3">
        <w:t>12</w:t>
      </w:r>
      <w:r w:rsidR="00205A1F">
        <w:t xml:space="preserve">. </w:t>
      </w:r>
      <w:r w:rsidR="00BE126A">
        <w:t>listopad</w:t>
      </w:r>
      <w:r w:rsidR="00205A1F">
        <w:t>a</w:t>
      </w:r>
      <w:r w:rsidR="0057324F">
        <w:t xml:space="preserve"> 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9174A3" w:rsidP="000412A0" w:rsidR="009D2F35">
      <w:pPr>
        <w:pStyle w:val="Tijeloteksta"/>
        <w:jc w:val="left"/>
      </w:pPr>
      <w:r>
        <w:t>Snježana Markotić Jurić</w:t>
      </w:r>
    </w:p>
    <w:p w:rsidRDefault="00F7572D" w:rsidP="00F7572D" w:rsidR="00F7572D">
      <w:pPr>
        <w:ind w:left="6372"/>
        <w:jc w:val="both"/>
        <w:rPr>
          <w:bCs/>
        </w:rPr>
      </w:pPr>
      <w:r>
        <w:rPr>
          <w:bCs/>
        </w:rPr>
        <w:t xml:space="preserve">Sudska savjetnica </w:t>
      </w:r>
    </w:p>
    <w:p w:rsidRDefault="00F7572D" w:rsidP="00AC0727" w:rsidR="009D2F35">
      <w:pPr>
        <w:pStyle w:val="Tijeloteksta"/>
        <w:ind w:left="6024"/>
        <w:jc w:val="left"/>
      </w:pPr>
      <w:r>
        <w:t>Marina Ljubičić Knežević</w:t>
      </w:r>
    </w:p>
    <w:p w:rsidRDefault="00AC0727" w:rsidP="007A31D3" w:rsidR="00AC0727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5C2CD1" w:rsidP="00967AAD" w:rsidR="005C2CD1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>, RC ZAGREB,</w:t>
      </w:r>
    </w:p>
    <w:p w:rsidRDefault="00205A1F" w:rsidP="00205A1F" w:rsidR="00205A1F">
      <w:pPr>
        <w:pStyle w:val="Tijeloteksta"/>
        <w:ind w:left="720"/>
        <w:jc w:val="left"/>
      </w:pPr>
      <w:r>
        <w:t>PODRUŽNICA ZAGREB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9174A3">
        <w:t>10/11</w:t>
      </w:r>
    </w:p>
    <w:sectPr w:rsidSect="005C2CD1" w:rsidR="00996504">
      <w:headerReference w:type="default" r:id="rId11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4250" w:rsidP="005C2CD1" w:rsidR="006C4250">
      <w:r>
        <w:separator/>
      </w:r>
    </w:p>
  </w:endnote>
  <w:endnote w:id="0" w:type="continuationSeparator">
    <w:p w:rsidRDefault="006C4250" w:rsidP="005C2CD1" w:rsidR="006C42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4250" w:rsidP="005C2CD1" w:rsidR="006C4250">
      <w:r>
        <w:separator/>
      </w:r>
    </w:p>
  </w:footnote>
  <w:footnote w:id="0" w:type="continuationSeparator">
    <w:p w:rsidRDefault="006C4250" w:rsidP="005C2CD1" w:rsidR="006C42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1166825"/>
      <w:docPartObj>
        <w:docPartGallery w:val="Page Numbers (Top of Page)"/>
        <w:docPartUnique/>
      </w:docPartObj>
    </w:sdtPr>
    <w:sdtEndPr/>
    <w:sdtContent>
      <w:p w:rsidRDefault="005C2CD1" w:rsidR="005C2CD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38EB">
          <w:rPr>
            <w:noProof/>
          </w:rPr>
          <w:t>2</w:t>
        </w:r>
        <w:r>
          <w:fldChar w:fldCharType="end"/>
        </w:r>
      </w:p>
    </w:sdtContent>
  </w:sdt>
  <w:p w:rsidRDefault="005C2CD1" w:rsidR="005C2C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77C9D"/>
    <w:rsid w:val="00091B4B"/>
    <w:rsid w:val="000D0569"/>
    <w:rsid w:val="000E762A"/>
    <w:rsid w:val="000F5A9A"/>
    <w:rsid w:val="00102060"/>
    <w:rsid w:val="00102927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1E65E0"/>
    <w:rsid w:val="001F714B"/>
    <w:rsid w:val="00205A1F"/>
    <w:rsid w:val="002063E3"/>
    <w:rsid w:val="0023489A"/>
    <w:rsid w:val="0025000D"/>
    <w:rsid w:val="00267D26"/>
    <w:rsid w:val="00277C01"/>
    <w:rsid w:val="00281EAA"/>
    <w:rsid w:val="0028507D"/>
    <w:rsid w:val="002A2AF5"/>
    <w:rsid w:val="002A5F00"/>
    <w:rsid w:val="002B2793"/>
    <w:rsid w:val="002D2610"/>
    <w:rsid w:val="002D7681"/>
    <w:rsid w:val="002F4AAF"/>
    <w:rsid w:val="002F66FE"/>
    <w:rsid w:val="003276D7"/>
    <w:rsid w:val="003328A0"/>
    <w:rsid w:val="00342079"/>
    <w:rsid w:val="003524A4"/>
    <w:rsid w:val="003612A7"/>
    <w:rsid w:val="00367658"/>
    <w:rsid w:val="0037256D"/>
    <w:rsid w:val="00375C7E"/>
    <w:rsid w:val="003832CA"/>
    <w:rsid w:val="003879D1"/>
    <w:rsid w:val="003924AF"/>
    <w:rsid w:val="003924EA"/>
    <w:rsid w:val="00392DF6"/>
    <w:rsid w:val="003A56C0"/>
    <w:rsid w:val="003A610E"/>
    <w:rsid w:val="003C01DF"/>
    <w:rsid w:val="003D02B1"/>
    <w:rsid w:val="003E7C98"/>
    <w:rsid w:val="003F3EE4"/>
    <w:rsid w:val="00406C1C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D73A2"/>
    <w:rsid w:val="004E466C"/>
    <w:rsid w:val="004F5FE8"/>
    <w:rsid w:val="00534964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C2CD1"/>
    <w:rsid w:val="005D2A79"/>
    <w:rsid w:val="005D7EC1"/>
    <w:rsid w:val="005E0CFB"/>
    <w:rsid w:val="00601B26"/>
    <w:rsid w:val="0061075F"/>
    <w:rsid w:val="00613D0A"/>
    <w:rsid w:val="00632865"/>
    <w:rsid w:val="00633654"/>
    <w:rsid w:val="006372FF"/>
    <w:rsid w:val="00641CDB"/>
    <w:rsid w:val="00652724"/>
    <w:rsid w:val="00656FF9"/>
    <w:rsid w:val="00666402"/>
    <w:rsid w:val="006704D6"/>
    <w:rsid w:val="006737C1"/>
    <w:rsid w:val="0069656A"/>
    <w:rsid w:val="006A6EBE"/>
    <w:rsid w:val="006B29B9"/>
    <w:rsid w:val="006C36CE"/>
    <w:rsid w:val="006C4250"/>
    <w:rsid w:val="006D4525"/>
    <w:rsid w:val="006D4862"/>
    <w:rsid w:val="006E535A"/>
    <w:rsid w:val="00711019"/>
    <w:rsid w:val="00711561"/>
    <w:rsid w:val="0073010A"/>
    <w:rsid w:val="00766D29"/>
    <w:rsid w:val="0077329E"/>
    <w:rsid w:val="00773EF6"/>
    <w:rsid w:val="0078009A"/>
    <w:rsid w:val="0079627A"/>
    <w:rsid w:val="00796AED"/>
    <w:rsid w:val="007A31D3"/>
    <w:rsid w:val="007A4540"/>
    <w:rsid w:val="007D12AA"/>
    <w:rsid w:val="007E7376"/>
    <w:rsid w:val="007F0819"/>
    <w:rsid w:val="008069AE"/>
    <w:rsid w:val="00817C66"/>
    <w:rsid w:val="00844DE0"/>
    <w:rsid w:val="00860129"/>
    <w:rsid w:val="00875548"/>
    <w:rsid w:val="00880E71"/>
    <w:rsid w:val="008A66B9"/>
    <w:rsid w:val="008C7029"/>
    <w:rsid w:val="00901EF5"/>
    <w:rsid w:val="00902821"/>
    <w:rsid w:val="00912CF5"/>
    <w:rsid w:val="009174A3"/>
    <w:rsid w:val="00917E6B"/>
    <w:rsid w:val="009371EB"/>
    <w:rsid w:val="00937840"/>
    <w:rsid w:val="009525D4"/>
    <w:rsid w:val="00967AAD"/>
    <w:rsid w:val="00971220"/>
    <w:rsid w:val="0097586E"/>
    <w:rsid w:val="00980E4D"/>
    <w:rsid w:val="009838EB"/>
    <w:rsid w:val="00993567"/>
    <w:rsid w:val="00996504"/>
    <w:rsid w:val="009A412B"/>
    <w:rsid w:val="009B40D7"/>
    <w:rsid w:val="009B46D8"/>
    <w:rsid w:val="009C670C"/>
    <w:rsid w:val="009D2F35"/>
    <w:rsid w:val="009E5D6D"/>
    <w:rsid w:val="00A07CA2"/>
    <w:rsid w:val="00A247C1"/>
    <w:rsid w:val="00A405B5"/>
    <w:rsid w:val="00A42669"/>
    <w:rsid w:val="00A46436"/>
    <w:rsid w:val="00A57AB7"/>
    <w:rsid w:val="00A64AAE"/>
    <w:rsid w:val="00A87584"/>
    <w:rsid w:val="00AA3B43"/>
    <w:rsid w:val="00AA4267"/>
    <w:rsid w:val="00AA6B6E"/>
    <w:rsid w:val="00AB6E06"/>
    <w:rsid w:val="00AC0727"/>
    <w:rsid w:val="00AC3678"/>
    <w:rsid w:val="00AC4D1A"/>
    <w:rsid w:val="00AD52E8"/>
    <w:rsid w:val="00B17326"/>
    <w:rsid w:val="00B21811"/>
    <w:rsid w:val="00B24B41"/>
    <w:rsid w:val="00B3448E"/>
    <w:rsid w:val="00B706CB"/>
    <w:rsid w:val="00B82540"/>
    <w:rsid w:val="00B95B20"/>
    <w:rsid w:val="00BB39FC"/>
    <w:rsid w:val="00BB6169"/>
    <w:rsid w:val="00BE0AFD"/>
    <w:rsid w:val="00BE126A"/>
    <w:rsid w:val="00BE33FF"/>
    <w:rsid w:val="00C047C6"/>
    <w:rsid w:val="00C2016D"/>
    <w:rsid w:val="00C25CCE"/>
    <w:rsid w:val="00C33593"/>
    <w:rsid w:val="00C33DA9"/>
    <w:rsid w:val="00C40D97"/>
    <w:rsid w:val="00C53EB6"/>
    <w:rsid w:val="00C85BE9"/>
    <w:rsid w:val="00CA01EF"/>
    <w:rsid w:val="00CA4D65"/>
    <w:rsid w:val="00CB3530"/>
    <w:rsid w:val="00CB5B58"/>
    <w:rsid w:val="00CB64EA"/>
    <w:rsid w:val="00CE0EE4"/>
    <w:rsid w:val="00CF2893"/>
    <w:rsid w:val="00D17588"/>
    <w:rsid w:val="00D212DB"/>
    <w:rsid w:val="00D23251"/>
    <w:rsid w:val="00D24D2F"/>
    <w:rsid w:val="00D27F5C"/>
    <w:rsid w:val="00D459B4"/>
    <w:rsid w:val="00D925DB"/>
    <w:rsid w:val="00D97782"/>
    <w:rsid w:val="00DA4636"/>
    <w:rsid w:val="00DB278F"/>
    <w:rsid w:val="00DE5F69"/>
    <w:rsid w:val="00E06819"/>
    <w:rsid w:val="00E23AF8"/>
    <w:rsid w:val="00E60C19"/>
    <w:rsid w:val="00E70E4B"/>
    <w:rsid w:val="00E87ED6"/>
    <w:rsid w:val="00E96356"/>
    <w:rsid w:val="00EA028A"/>
    <w:rsid w:val="00EC0019"/>
    <w:rsid w:val="00ED4C16"/>
    <w:rsid w:val="00F040DB"/>
    <w:rsid w:val="00F30218"/>
    <w:rsid w:val="00F46E60"/>
    <w:rsid w:val="00F52DC2"/>
    <w:rsid w:val="00F56EE7"/>
    <w:rsid w:val="00F577E3"/>
    <w:rsid w:val="00F6215D"/>
    <w:rsid w:val="00F73514"/>
    <w:rsid w:val="00F7572D"/>
    <w:rsid w:val="00F82537"/>
    <w:rsid w:val="00F83779"/>
    <w:rsid w:val="00F877AB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838E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838E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38E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38E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38E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838E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838E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38E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38E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38E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listopada 2017.</izvorni_sadrzaj>
    <derivirana_varijabla naziv="DomainObject.DatumDonosenjaOdluke_1">12.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859</izvorni_sadrzaj>
    <derivirana_varijabla naziv="DomainObject.Predmet.Broj_1">859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St-859/2017</izvorni_sadrzaj>
    <derivirana_varijabla naziv="DomainObject.Predmet.OznakaBroj_1">St-859/2017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LOFTUS usluge d.o.o.</izvorni_sadrzaj>
    <derivirana_varijabla naziv="DomainObject.Predmet.ProtustrankaFormated_1">  LOFTUS usluge d.o.o.</derivirana_varijabla>
  </DomainObject.Predmet.ProtustrankaFormated>
  <DomainObject.Predmet.ProtustrankaFormatedOIB>
    <izvorni_sadrzaj>  LOFTUS usluge d.o.o., OIB 66252723716</izvorni_sadrzaj>
    <derivirana_varijabla naziv="DomainObject.Predmet.ProtustrankaFormatedOIB_1">  LOFTUS usluge d.o.o., OIB 66252723716</derivirana_varijabla>
  </DomainObject.Predmet.ProtustrankaFormatedOIB>
  <DomainObject.Predmet.ProtustrankaFormatedWithAdress>
    <izvorni_sadrzaj> LOFTUS usluge d.o.o., Bužanova 8, 10000 Zagreb</izvorni_sadrzaj>
    <derivirana_varijabla naziv="DomainObject.Predmet.ProtustrankaFormatedWithAdress_1"> LOFTUS usluge d.o.o., Bužanova 8, 10000 Zagreb</derivirana_varijabla>
  </DomainObject.Predmet.ProtustrankaFormatedWithAdress>
  <DomainObject.Predmet.ProtustrankaFormatedWithAdressOIB>
    <izvorni_sadrzaj> LOFTUS usluge d.o.o., OIB 66252723716, Bužanova 8, 10000 Zagreb</izvorni_sadrzaj>
    <derivirana_varijabla naziv="DomainObject.Predmet.ProtustrankaFormatedWithAdressOIB_1"> LOFTUS usluge d.o.o., OIB 66252723716, Bužanova 8, 10000 Zagreb</derivirana_varijabla>
  </DomainObject.Predmet.ProtustrankaFormatedWithAdressOIB>
  <DomainObject.Predmet.ProtustrankaWithAdress>
    <izvorni_sadrzaj>LOFTUS usluge d.o.o. Bužanova 8, 10000 Zagreb</izvorni_sadrzaj>
    <derivirana_varijabla naziv="DomainObject.Predmet.ProtustrankaWithAdress_1">LOFTUS usluge d.o.o. Bužanova 8, 10000 Zagreb</derivirana_varijabla>
  </DomainObject.Predmet.ProtustrankaWithAdress>
  <DomainObject.Predmet.ProtustrankaWithAdressOIB>
    <izvorni_sadrzaj>LOFTUS usluge d.o.o., OIB 66252723716, Bužanova 8, 10000 Zagreb</izvorni_sadrzaj>
    <derivirana_varijabla naziv="DomainObject.Predmet.ProtustrankaWithAdressOIB_1">LOFTUS usluge d.o.o., OIB 66252723716, Bužanova 8, 10000 Zagreb</derivirana_varijabla>
  </DomainObject.Predmet.ProtustrankaWithAdressOIB>
  <DomainObject.Predmet.ProtustrankaNazivFormated>
    <izvorni_sadrzaj>LOFTUS usluge d.o.o.</izvorni_sadrzaj>
    <derivirana_varijabla naziv="DomainObject.Predmet.ProtustrankaNazivFormated_1">LOFTUS usluge d.o.o.</derivirana_varijabla>
  </DomainObject.Predmet.ProtustrankaNazivFormated>
  <DomainObject.Predmet.ProtustrankaNazivFormatedOIB>
    <izvorni_sadrzaj>LOFTUS usluge d.o.o., OIB 66252723716</izvorni_sadrzaj>
    <derivirana_varijabla naziv="DomainObject.Predmet.ProtustrankaNazivFormatedOIB_1">LOFTUS usluge d.o.o., OIB 66252723716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LOFTUS usluge d.o.o.</item>
    </izvorni_sadrzaj>
    <derivirana_varijabla naziv="DomainObject.Predmet.ProtuStrankaListFormated_1">
      <item>LOFTUS usluge d.o.o.</item>
    </derivirana_varijabla>
  </DomainObject.Predmet.ProtuStrankaListFormated>
  <DomainObject.Predmet.ProtuStrankaListFormatedOIB>
    <izvorni_sadrzaj>
      <item>LOFTUS usluge d.o.o., OIB 66252723716</item>
    </izvorni_sadrzaj>
    <derivirana_varijabla naziv="DomainObject.Predmet.ProtuStrankaListFormatedOIB_1">
      <item>LOFTUS usluge d.o.o., OIB 66252723716</item>
    </derivirana_varijabla>
  </DomainObject.Predmet.ProtuStrankaListFormatedOIB>
  <DomainObject.Predmet.ProtuStrankaListFormatedWithAdress>
    <izvorni_sadrzaj>
      <item>LOFTUS usluge d.o.o., Bužanova 8, 10000 Zagreb</item>
    </izvorni_sadrzaj>
    <derivirana_varijabla naziv="DomainObject.Predmet.ProtuStrankaListFormatedWithAdress_1">
      <item>LOFTUS usluge d.o.o., Bužanova 8, 10000 Zagreb</item>
    </derivirana_varijabla>
  </DomainObject.Predmet.ProtuStrankaListFormatedWithAdress>
  <DomainObject.Predmet.ProtuStrankaListFormatedWithAdressOIB>
    <izvorni_sadrzaj>
      <item>LOFTUS usluge d.o.o., OIB 66252723716, Bužanova 8, 10000 Zagreb</item>
    </izvorni_sadrzaj>
    <derivirana_varijabla naziv="DomainObject.Predmet.ProtuStrankaListFormatedWithAdressOIB_1">
      <item>LOFTUS usluge d.o.o., OIB 66252723716, Bužanova 8, 10000 Zagreb</item>
    </derivirana_varijabla>
  </DomainObject.Predmet.ProtuStrankaListFormatedWithAdressOIB>
  <DomainObject.Predmet.ProtuStrankaListNazivFormated>
    <izvorni_sadrzaj>
      <item>LOFTUS usluge d.o.o.</item>
    </izvorni_sadrzaj>
    <derivirana_varijabla naziv="DomainObject.Predmet.ProtuStrankaListNazivFormated_1">
      <item>LOFTUS usluge d.o.o.</item>
    </derivirana_varijabla>
  </DomainObject.Predmet.ProtuStrankaListNazivFormated>
  <DomainObject.Predmet.ProtuStrankaListNazivFormatedOIB>
    <izvorni_sadrzaj>
      <item>LOFTUS usluge d.o.o., OIB 66252723716</item>
    </izvorni_sadrzaj>
    <derivirana_varijabla naziv="DomainObject.Predmet.ProtuStrankaListNazivFormatedOIB_1">
      <item>LOFTUS usluge d.o.o., OIB 66252723716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2017.</izvorni_sadrzaj>
    <derivirana_varijabla naziv="DomainObject.Datum_1">12.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LOFTUS usluge d.o.o.</izvorni_sadrzaj>
    <derivirana_varijabla naziv="DomainObject.Predmet.ProtustrankaIDrugi_1">LOFTUS usluge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LOFTUS usluge d.o.o., OIB 66252723716, Bužanova 8, 10000 Zagreb</izvorni_sadrzaj>
    <derivirana_varijabla naziv="DomainObject.Predmet.ProtustrankaIDrugiAdressOIB_1">LOFTUS usluge d.o.o., OIB 66252723716, Bužanova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LOFTUS usluge d.o.o.</item>
      <item>FINA Regionalni centar Zagreb</item>
    </izvorni_sadrzaj>
    <derivirana_varijabla naziv="DomainObject.Predmet.SudioniciListNaziv_1">
      <item>LOFTUS usluge d.o.o.</item>
      <item>FINA Regionalni centar Zagreb</item>
    </derivirana_varijabla>
  </DomainObject.Predmet.SudioniciListNaziv>
  <DomainObject.Predmet.SudioniciListAdressOIB>
    <izvorni_sadrzaj>
      <item>LOFTUS usluge d.o.o., OIB 66252723716, Bužanova 8,10000 Zagreb</item>
      <item>FINA Regionalni centar Zagreb, OIB 85821130368, Trg svibanjskih žrtava 1995. br. 1,10000 Zagreb</item>
    </izvorni_sadrzaj>
    <derivirana_varijabla naziv="DomainObject.Predmet.SudioniciListAdressOIB_1">
      <item>LOFTUS usluge d.o.o., OIB 66252723716, Bužanova 8,10000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66252723716</item>
      <item>, OIB 85821130368</item>
    </izvorni_sadrzaj>
    <derivirana_varijabla naziv="DomainObject.Predmet.SudioniciListNazivOIB_1">
      <item>, OIB 66252723716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Viduka Varenina, OIB 98866841784, Dubrovačka 107, 31000 Osijek</item>
    </izvorni_sadrzaj>
    <derivirana_varijabla naziv="DomainObject.Predmet.StecajniUpraviteljiListAddressOIB_1">
      <item>Mirjana Viduka Varenina, OIB 98866841784, Dubrovačka 107,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1CEB12-9DD8-4E19-A636-82FD7E7668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559</properties:Words>
  <properties:Characters>3117</properties:Characters>
  <properties:Lines>92</properties:Lines>
  <properties:Paragraphs>34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3716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2017-10-12T09:47:00Z</dcterms:created>
  <dc:creator>Korisnik</dc:creator>
  <cp:lastModifiedBy>Snježana Markotić Jurić</cp:lastModifiedBy>
  <cp:lastPrinted>2017-10-12T09:44:00Z</cp:lastPrinted>
  <dcterms:modified xmlns:xsi="http://www.w3.org/2001/XMLSchema-instance" xsi:type="dcterms:W3CDTF">2017-10-12T09:48:00Z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