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e366" w14:paraId="9f9e366" w:rsidRDefault="009D1228" w:rsidP="009D1228" w:rsidR="009D1228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081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C82BA1">
        <w:rPr>
          <w:b/>
        </w:rPr>
        <w:t>Posl. br. 12. St-</w:t>
      </w:r>
      <w:r w:rsidR="003451A2">
        <w:rPr>
          <w:b/>
        </w:rPr>
        <w:t>667</w:t>
      </w:r>
      <w:r w:rsidRPr="00C82BA1">
        <w:rPr>
          <w:b/>
        </w:rPr>
        <w:t>/2016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REPUBLIKA HRVATSKA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TRGOVAČKI SUD U SPLITU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Split, Sukoišanska br. 6</w:t>
      </w:r>
    </w:p>
    <w:p w:rsidRDefault="009D1228" w:rsidP="009D1228" w:rsidR="009D1228">
      <w:pPr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9D1228" w:rsidP="009D1228" w:rsidR="009D1228">
      <w:pPr>
        <w:jc w:val="center"/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J E Š E N J E</w:t>
      </w:r>
    </w:p>
    <w:p w:rsidRDefault="009D1228" w:rsidP="009D1228" w:rsidR="009D1228">
      <w:pPr>
        <w:jc w:val="center"/>
        <w:rPr>
          <w:b/>
        </w:rPr>
      </w:pPr>
    </w:p>
    <w:p w:rsidRDefault="009D1228" w:rsidP="009D1228" w:rsidR="00C82BA1">
      <w:pPr>
        <w:jc w:val="both"/>
      </w:pPr>
      <w:r>
        <w:tab/>
        <w:t xml:space="preserve">Trgovački sud u Splitu, po sucu tog suda Pašku Bačiću, kao stečajnom sucu, u stečajnom postupku povodom prijedloga predlagatelja </w:t>
      </w:r>
      <w:r w:rsidRPr="001A260E">
        <w:rPr>
          <w:szCs w:val="24"/>
        </w:rPr>
        <w:t>FINANCIJSKE AGENCIJE, Regionalni centar Spl</w:t>
      </w:r>
      <w:r>
        <w:rPr>
          <w:szCs w:val="24"/>
        </w:rPr>
        <w:t>it, Mažuranićevo šetalište 24b</w:t>
      </w:r>
      <w:r>
        <w:t xml:space="preserve">, OIB: 85821130368, za otvaranje stečajnog postupka nad dužnikom </w:t>
      </w:r>
      <w:r w:rsidR="003451A2">
        <w:t>PODLANICA d.o.o. Sinj, Serdara Vučkovića 19, OIB: 08406226820</w:t>
      </w:r>
      <w:r>
        <w:t>, dana</w:t>
      </w:r>
      <w:r w:rsidR="00EC1538">
        <w:t xml:space="preserve"> </w:t>
      </w:r>
      <w:r w:rsidR="000C7281">
        <w:t>6</w:t>
      </w:r>
      <w:r w:rsidR="003451A2">
        <w:t xml:space="preserve">. </w:t>
      </w:r>
      <w:r w:rsidR="00C26361">
        <w:t>listopada</w:t>
      </w:r>
      <w:r w:rsidR="005A49E7">
        <w:t xml:space="preserve"> 2017</w:t>
      </w:r>
      <w:r w:rsidR="00C07794">
        <w:t>. god.</w:t>
      </w:r>
    </w:p>
    <w:p w:rsidRDefault="00C82BA1" w:rsidP="00C82BA1" w:rsidR="00C82BA1" w:rsidRPr="000C7281">
      <w:pPr>
        <w:jc w:val="both"/>
        <w:rPr>
          <w:sz w:val="22"/>
        </w:rPr>
      </w:pPr>
    </w:p>
    <w:p w:rsidRDefault="00C82BA1" w:rsidP="00C82BA1" w:rsidR="00C82BA1" w:rsidRPr="00853084">
      <w:pPr>
        <w:jc w:val="both"/>
        <w:rPr>
          <w:sz w:val="16"/>
          <w:szCs w:val="16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3451A2">
        <w:t>PODLANICA d.o.o. Sinj, Serdara Vučkovića 19, OIB: 08406226820, MBS: 060262155</w:t>
      </w:r>
      <w:r>
        <w:t xml:space="preserve">, da u roku od 15 dana, a koji rok počinje teći istekom osmog dana od dana objave ovog rješenja na mrežnoj stranici e-Oglasna ploča sudova, solidarno uplate predujam u iznosu od </w:t>
      </w:r>
      <w:r w:rsidRPr="009D1324">
        <w:t>20.000,00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>tečajnog postupka br. 12. St-</w:t>
      </w:r>
      <w:r w:rsidR="003451A2">
        <w:t>667</w:t>
      </w:r>
      <w:r>
        <w:t xml:space="preserve">/2016"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>
      <w:pPr>
        <w:ind w:left="360"/>
        <w:jc w:val="both"/>
      </w:pPr>
    </w:p>
    <w:p w:rsidRDefault="0001635B" w:rsidP="00CD43BF" w:rsidR="0001635B">
      <w:pPr>
        <w:jc w:val="both"/>
        <w:rPr>
          <w:szCs w:val="24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01635B" w:rsidP="0001635B" w:rsidR="0001635B">
      <w:pPr>
        <w:ind w:firstLine="708"/>
        <w:jc w:val="both"/>
      </w:pPr>
      <w:r>
        <w:rPr>
          <w:szCs w:val="24"/>
        </w:rPr>
        <w:t>Financijska agencija, Regionalni centar Split</w:t>
      </w:r>
      <w:r w:rsidR="006B2F06">
        <w:rPr>
          <w:szCs w:val="24"/>
        </w:rPr>
        <w:t xml:space="preserve"> (u daljnjem tekstu FINA)</w:t>
      </w:r>
      <w:r>
        <w:rPr>
          <w:szCs w:val="24"/>
        </w:rPr>
        <w:t xml:space="preserve"> podnijela je ovom sudu </w:t>
      </w:r>
      <w:r w:rsidR="003451A2">
        <w:rPr>
          <w:szCs w:val="24"/>
        </w:rPr>
        <w:t>4. ožujka</w:t>
      </w:r>
      <w:r w:rsidR="00F63621">
        <w:rPr>
          <w:szCs w:val="24"/>
        </w:rPr>
        <w:t xml:space="preserve"> 2016. god. prijedlog za otvaranje stečajnog postupka nad dužnikom </w:t>
      </w:r>
      <w:r w:rsidR="003451A2">
        <w:t>PODLANICA d.o.o. Sinj,</w:t>
      </w:r>
      <w:r w:rsidR="009D1228">
        <w:t xml:space="preserve"> a sukladno odredbama čl. 444. st. 2</w:t>
      </w:r>
      <w:r w:rsidR="00F63621">
        <w:t xml:space="preserve">. </w:t>
      </w:r>
      <w:r w:rsidR="00F63621" w:rsidRPr="00AD67DB">
        <w:t>Stečajnog zakona (</w:t>
      </w:r>
      <w:r w:rsidR="00F63621">
        <w:t>Narodne novine 71/15,</w:t>
      </w:r>
      <w:r w:rsidR="00F63621" w:rsidRPr="00AD67DB">
        <w:t xml:space="preserve"> dalje SZ)</w:t>
      </w:r>
      <w:r w:rsidR="00F63621">
        <w:t>.</w:t>
      </w:r>
    </w:p>
    <w:p w:rsidRDefault="0001635B" w:rsidP="0001635B" w:rsidR="0001635B">
      <w:pPr>
        <w:ind w:firstLine="708"/>
        <w:jc w:val="both"/>
      </w:pPr>
    </w:p>
    <w:p w:rsidRDefault="00A65088" w:rsidP="009D1228" w:rsidR="009D1228">
      <w:pPr>
        <w:ind w:firstLine="708"/>
        <w:jc w:val="both"/>
      </w:pPr>
      <w:r>
        <w:t>U p</w:t>
      </w:r>
      <w:r w:rsidR="00C26361">
        <w:t>odnesenom prijedlogu u bitnom</w:t>
      </w:r>
      <w:r w:rsidR="00C07794">
        <w:t xml:space="preserve"> je navedeno</w:t>
      </w:r>
      <w:r>
        <w:t xml:space="preserve"> da dužnik </w:t>
      </w:r>
      <w:r w:rsidR="009D1228">
        <w:t xml:space="preserve">na dan 1. rujna 2015. godine, u Očevidniku redoslijeda osnova za plaćanje, ima evidentirane neizvršene osnove za plaćanje u neprekinutom razdoblju od </w:t>
      </w:r>
      <w:r w:rsidR="003451A2">
        <w:t>1238</w:t>
      </w:r>
      <w:r w:rsidR="009D1228">
        <w:t xml:space="preserve"> dana, u ukupnom iznosu od </w:t>
      </w:r>
      <w:r w:rsidR="003451A2">
        <w:t>138.954,41</w:t>
      </w:r>
      <w:r w:rsidR="009D1228">
        <w:t xml:space="preserve"> kn, kao i da prema podacima koji su dostavljeni od Hrvatskog zavoda za mirovinsko osiguranje, dužnik ima 1 zaposlenog, a predlagatelj da ne raspolaže s drugim podacima o imovini dužnika. </w:t>
      </w:r>
    </w:p>
    <w:p w:rsidRDefault="00306EE8" w:rsidP="00A65088" w:rsidR="00306EE8">
      <w:pPr>
        <w:ind w:firstLine="708"/>
        <w:jc w:val="both"/>
      </w:pPr>
    </w:p>
    <w:p w:rsidRDefault="00C07794" w:rsidP="00314528" w:rsidR="00D50543">
      <w:pPr>
        <w:ind w:firstLine="708"/>
        <w:jc w:val="both"/>
      </w:pPr>
      <w:r w:rsidRPr="006A49A6">
        <w:t xml:space="preserve">Povodom podnesenog prijedloga, rješenjem </w:t>
      </w:r>
      <w:r w:rsidR="006B2F06">
        <w:t>ovog suda</w:t>
      </w:r>
      <w:r w:rsidRPr="006A49A6">
        <w:t xml:space="preserve"> posl. br. 12. St-</w:t>
      </w:r>
      <w:r w:rsidR="003451A2">
        <w:t>667</w:t>
      </w:r>
      <w:r w:rsidR="006B2F06">
        <w:t>/2016</w:t>
      </w:r>
      <w:r w:rsidRPr="006A49A6">
        <w:t xml:space="preserve"> od </w:t>
      </w:r>
      <w:r w:rsidR="009D1228">
        <w:t>1</w:t>
      </w:r>
      <w:r w:rsidR="006B2F06">
        <w:t>0</w:t>
      </w:r>
      <w:r w:rsidRPr="006A49A6">
        <w:t xml:space="preserve">. </w:t>
      </w:r>
      <w:r w:rsidR="009D1228">
        <w:t>veljače</w:t>
      </w:r>
      <w:r w:rsidR="006B2F06">
        <w:t xml:space="preserve"> </w:t>
      </w:r>
      <w:r w:rsidRPr="006A49A6">
        <w:t>201</w:t>
      </w:r>
      <w:r w:rsidR="009D1228">
        <w:t>7</w:t>
      </w:r>
      <w:r w:rsidR="006B2F06">
        <w:t>. god. pokrenut je</w:t>
      </w:r>
      <w:r w:rsidRPr="006A49A6">
        <w:t xml:space="preserve"> prethodni postupak </w:t>
      </w:r>
      <w:r w:rsidR="006B2F06">
        <w:t xml:space="preserve">radi utvrđivanja </w:t>
      </w:r>
      <w:r w:rsidR="00AC0514">
        <w:t>pretpostavki</w:t>
      </w:r>
      <w:r w:rsidR="006B2F06">
        <w:t xml:space="preserve"> za otvaranje stečajnog postupka nad dužnikom</w:t>
      </w:r>
      <w:r w:rsidR="00D50543">
        <w:t>.</w:t>
      </w:r>
    </w:p>
    <w:p w:rsidRDefault="000C7281" w:rsidP="00D50543" w:rsidR="000C7281">
      <w:pPr>
        <w:ind w:firstLine="708"/>
        <w:jc w:val="both"/>
      </w:pPr>
    </w:p>
    <w:p w:rsidRDefault="00D50543" w:rsidP="00D50543" w:rsidR="00D50543">
      <w:pPr>
        <w:ind w:firstLine="708"/>
        <w:jc w:val="both"/>
        <w:rPr>
          <w:szCs w:val="24"/>
        </w:rPr>
      </w:pPr>
      <w:r>
        <w:lastRenderedPageBreak/>
        <w:t xml:space="preserve">FINA je za potrebe prethodnog postupka dostavila ovom sudu potvrdu o neizvršenim osnovama za plaćanje dužnika (list </w:t>
      </w:r>
      <w:r w:rsidR="00AC0514">
        <w:t>1</w:t>
      </w:r>
      <w:r w:rsidR="003451A2">
        <w:t>0</w:t>
      </w:r>
      <w:r>
        <w:t xml:space="preserve"> spisa) kojom se potvrđuje da dužnik na dan </w:t>
      </w:r>
      <w:r w:rsidR="009D1228">
        <w:t>0</w:t>
      </w:r>
      <w:r w:rsidR="003451A2">
        <w:t>3</w:t>
      </w:r>
      <w:r w:rsidR="009D1228">
        <w:t>.03.2017</w:t>
      </w:r>
      <w:r>
        <w:t xml:space="preserve">. god. u Očevidniku </w:t>
      </w:r>
      <w:r>
        <w:rPr>
          <w:szCs w:val="24"/>
        </w:rPr>
        <w:t xml:space="preserve">redoslijeda osnova za plaćanje ima evidentirane neizvršne osnove za plaćanje u neprekinutom razdoblju od </w:t>
      </w:r>
      <w:r w:rsidR="003451A2">
        <w:rPr>
          <w:szCs w:val="24"/>
        </w:rPr>
        <w:t>1786</w:t>
      </w:r>
      <w:r w:rsidR="003145B3">
        <w:rPr>
          <w:szCs w:val="24"/>
        </w:rPr>
        <w:t xml:space="preserve"> </w:t>
      </w:r>
      <w:r>
        <w:rPr>
          <w:szCs w:val="24"/>
        </w:rPr>
        <w:t xml:space="preserve">dana. Kako je dakle iz te potvrde FINE razvidno da dužnik </w:t>
      </w:r>
      <w:r>
        <w:t xml:space="preserve">u Očevidniku </w:t>
      </w:r>
      <w:r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</w:p>
    <w:p w:rsidRDefault="007062C3" w:rsidP="00D50543" w:rsidR="007062C3">
      <w:pPr>
        <w:ind w:firstLine="708"/>
        <w:jc w:val="both"/>
        <w:rPr>
          <w:szCs w:val="24"/>
        </w:rPr>
      </w:pPr>
    </w:p>
    <w:p w:rsidRDefault="007062C3" w:rsidP="00BB0DDA" w:rsidR="00EC1538">
      <w:pPr>
        <w:ind w:firstLine="708"/>
        <w:jc w:val="both"/>
        <w:rPr>
          <w:szCs w:val="24"/>
        </w:rPr>
      </w:pPr>
      <w:r>
        <w:rPr>
          <w:szCs w:val="24"/>
        </w:rPr>
        <w:t>Radi utvrđivanja stanja imovine dužnika, sud je službenim putem zatražio podatke o imovini dužnika od: Općinskog suda u Splitu, Zemljišnoknjižni odjel Split i Sinj, Porezne uprave i MUP RH, PU Splitsko-dalmatinske.</w:t>
      </w:r>
      <w:r w:rsidR="00BB0DDA">
        <w:rPr>
          <w:szCs w:val="24"/>
        </w:rPr>
        <w:t xml:space="preserve"> Porezna uprava je podneskom od 20.03.2017. dostavila sudu Račun dobiti i gubitka te Godišnji financijski izvještaj dužnika – bilancu za 2013. godinu, navodeći da dužnik nije podnio prijavu porezna na dobit ni financijska izvješća za 2014. i 2015. godinu. Općinski sud u Splitu, Zemljišnoknjižni odjel Split je 21.</w:t>
      </w:r>
      <w:r w:rsidR="00A15E7C">
        <w:rPr>
          <w:szCs w:val="24"/>
        </w:rPr>
        <w:t>03.2017. god. dostavio potvrdu d</w:t>
      </w:r>
      <w:r w:rsidR="00BB0DDA">
        <w:rPr>
          <w:szCs w:val="24"/>
        </w:rPr>
        <w:t>a dužnik nije upisan kao vlasnik nekretnina na području nadležnosti tog suda, dok Zemljišnoknjižni odjel Sinj nije dostavio podatke o bilo kakvoj imovini (nekretninama) dužnika. MUP RH, PU Splitsko-dalmatins</w:t>
      </w:r>
      <w:r w:rsidR="005F7AF5">
        <w:rPr>
          <w:szCs w:val="24"/>
        </w:rPr>
        <w:t>ka je 21.03.2017. god. dostavilo</w:t>
      </w:r>
      <w:r w:rsidR="00BB0DDA">
        <w:rPr>
          <w:szCs w:val="24"/>
        </w:rPr>
        <w:t xml:space="preserve"> uvjerenje da dužnik nije evidentiran kao vlasnik vozila.</w:t>
      </w:r>
    </w:p>
    <w:p w:rsidRDefault="00BB0DDA" w:rsidP="00BB0DDA" w:rsidR="00BB0DDA">
      <w:pPr>
        <w:ind w:firstLine="708"/>
        <w:jc w:val="both"/>
      </w:pPr>
    </w:p>
    <w:p w:rsidRDefault="00D50543" w:rsidP="00434CF5" w:rsidR="00314528">
      <w:pPr>
        <w:ind w:firstLine="708"/>
        <w:jc w:val="both"/>
        <w:rPr>
          <w:szCs w:val="24"/>
        </w:rPr>
      </w:pPr>
      <w:r>
        <w:t xml:space="preserve">Na ročištu koje je u prethodnom postupku održano kod ovog suda </w:t>
      </w:r>
      <w:r w:rsidR="003451A2">
        <w:t>05.04</w:t>
      </w:r>
      <w:r w:rsidR="009D1228">
        <w:t>.2017</w:t>
      </w:r>
      <w:r>
        <w:t>. god.</w:t>
      </w:r>
      <w:r w:rsidR="009D1228">
        <w:t>,</w:t>
      </w:r>
      <w:r>
        <w:t xml:space="preserve"> zastupnik po zakonu dužnika </w:t>
      </w:r>
      <w:r w:rsidR="003451A2">
        <w:rPr>
          <w:szCs w:val="24"/>
        </w:rPr>
        <w:t>Ante Soldić iz Sinja</w:t>
      </w:r>
      <w:r w:rsidR="009D1228">
        <w:t xml:space="preserve"> </w:t>
      </w:r>
      <w:r>
        <w:t xml:space="preserve">je izjavio da se dužnik ne protivi podnesenom prijedlogu </w:t>
      </w:r>
      <w:r w:rsidR="003145B3">
        <w:t xml:space="preserve">za otvaranje stečaja te je isto tako priznao da je račun dužnika već duže vremena u blokadi, odnosno u onom periodu koji se navodi u potvrdi FINE. U svom iskazu, </w:t>
      </w:r>
      <w:r w:rsidR="003451A2">
        <w:rPr>
          <w:szCs w:val="24"/>
        </w:rPr>
        <w:t>Ante Soldić</w:t>
      </w:r>
      <w:r w:rsidR="009D1228">
        <w:rPr>
          <w:szCs w:val="24"/>
        </w:rPr>
        <w:t xml:space="preserve"> </w:t>
      </w:r>
      <w:r w:rsidR="003145B3">
        <w:t xml:space="preserve">je naveo da je dužnik osnovan </w:t>
      </w:r>
      <w:r w:rsidR="003451A2">
        <w:rPr>
          <w:szCs w:val="24"/>
        </w:rPr>
        <w:t>2010</w:t>
      </w:r>
      <w:r w:rsidR="009D1228">
        <w:rPr>
          <w:szCs w:val="24"/>
        </w:rPr>
        <w:t xml:space="preserve">. god. te da se društvo kao osnovnom djelatnošću bavilo </w:t>
      </w:r>
      <w:r w:rsidR="003451A2">
        <w:rPr>
          <w:szCs w:val="24"/>
        </w:rPr>
        <w:t>obavljanjem poslova hidroizolacije i to stambenih prostorija kao što su kupatila, balkoni i sl.</w:t>
      </w:r>
      <w:r w:rsidR="00BB0DDA">
        <w:rPr>
          <w:szCs w:val="24"/>
        </w:rPr>
        <w:t>, a koje je poslove dužnik da je obavljao isključivo kao kooperant.</w:t>
      </w:r>
      <w:r w:rsidR="003451A2">
        <w:rPr>
          <w:szCs w:val="24"/>
        </w:rPr>
        <w:t xml:space="preserve"> </w:t>
      </w:r>
      <w:r w:rsidR="00BB0DDA">
        <w:rPr>
          <w:szCs w:val="24"/>
        </w:rPr>
        <w:t>Naveo je da je d</w:t>
      </w:r>
      <w:r w:rsidR="003451A2">
        <w:rPr>
          <w:szCs w:val="24"/>
        </w:rPr>
        <w:t>užnik u prosjeku za</w:t>
      </w:r>
      <w:r w:rsidR="00BB0DDA">
        <w:rPr>
          <w:szCs w:val="24"/>
        </w:rPr>
        <w:t>pošljavao tri djelatnika, dok</w:t>
      </w:r>
      <w:r w:rsidR="003451A2">
        <w:rPr>
          <w:szCs w:val="24"/>
        </w:rPr>
        <w:t xml:space="preserve"> od 2014. god. on </w:t>
      </w:r>
      <w:r w:rsidR="00BB0DDA">
        <w:rPr>
          <w:szCs w:val="24"/>
        </w:rPr>
        <w:t xml:space="preserve">da je jedini </w:t>
      </w:r>
      <w:r w:rsidR="003451A2">
        <w:rPr>
          <w:szCs w:val="24"/>
        </w:rPr>
        <w:t>zaposlen</w:t>
      </w:r>
      <w:r w:rsidR="00BB0DDA">
        <w:rPr>
          <w:szCs w:val="24"/>
        </w:rPr>
        <w:t>ik</w:t>
      </w:r>
      <w:r w:rsidR="003451A2">
        <w:rPr>
          <w:szCs w:val="24"/>
        </w:rPr>
        <w:t xml:space="preserve">. </w:t>
      </w:r>
      <w:r w:rsidR="009D1228">
        <w:rPr>
          <w:szCs w:val="24"/>
        </w:rPr>
        <w:t>U odnosu na osnovne</w:t>
      </w:r>
      <w:r w:rsidR="003451A2">
        <w:rPr>
          <w:szCs w:val="24"/>
        </w:rPr>
        <w:t xml:space="preserve"> nepodmirene </w:t>
      </w:r>
      <w:r w:rsidR="009D1228">
        <w:rPr>
          <w:szCs w:val="24"/>
        </w:rPr>
        <w:t>obveze dužnika</w:t>
      </w:r>
      <w:r w:rsidR="00434CF5">
        <w:rPr>
          <w:szCs w:val="24"/>
        </w:rPr>
        <w:t>, izjavio je</w:t>
      </w:r>
      <w:r w:rsidR="009D1228">
        <w:rPr>
          <w:szCs w:val="24"/>
        </w:rPr>
        <w:t xml:space="preserve"> da</w:t>
      </w:r>
      <w:r w:rsidR="003451A2">
        <w:rPr>
          <w:szCs w:val="24"/>
        </w:rPr>
        <w:t xml:space="preserve"> se iste odnose na neplaćene doprinose za mirovinsko i zdravstveno osiguranje za njegovu plaću pri čemu je naveo da je zadnju plaću sebi isplatio za 2015. godinu. </w:t>
      </w:r>
      <w:r w:rsidR="009D1228">
        <w:rPr>
          <w:szCs w:val="24"/>
        </w:rPr>
        <w:t>U odnosu na imovinu dužnika</w:t>
      </w:r>
      <w:r w:rsidR="00434CF5">
        <w:rPr>
          <w:szCs w:val="24"/>
        </w:rPr>
        <w:t xml:space="preserve">, </w:t>
      </w:r>
      <w:r w:rsidR="003451A2">
        <w:rPr>
          <w:szCs w:val="24"/>
        </w:rPr>
        <w:t>Ante Soldić</w:t>
      </w:r>
      <w:r w:rsidR="009D1228">
        <w:rPr>
          <w:szCs w:val="24"/>
        </w:rPr>
        <w:t xml:space="preserve"> </w:t>
      </w:r>
      <w:r w:rsidR="00434CF5">
        <w:rPr>
          <w:szCs w:val="24"/>
        </w:rPr>
        <w:t>je izjavio</w:t>
      </w:r>
      <w:r w:rsidR="009D1228">
        <w:rPr>
          <w:szCs w:val="24"/>
        </w:rPr>
        <w:t xml:space="preserve"> da dužnik u svom vlasništvu nema nikakve imovine. Dužnik dakle </w:t>
      </w:r>
      <w:r w:rsidR="00434CF5">
        <w:rPr>
          <w:szCs w:val="24"/>
        </w:rPr>
        <w:t>da nikada nije</w:t>
      </w:r>
      <w:r w:rsidR="009D1228">
        <w:rPr>
          <w:szCs w:val="24"/>
        </w:rPr>
        <w:t xml:space="preserve"> imao nekretnina, a </w:t>
      </w:r>
      <w:r w:rsidR="005527D0">
        <w:rPr>
          <w:szCs w:val="24"/>
        </w:rPr>
        <w:t xml:space="preserve">isto tako da danas nema niti </w:t>
      </w:r>
      <w:r w:rsidR="009D1228">
        <w:rPr>
          <w:szCs w:val="24"/>
        </w:rPr>
        <w:t xml:space="preserve">pokretnina veće vrijednosti kao što su automobili, vrjedniji strojevi i sl. </w:t>
      </w:r>
      <w:r w:rsidR="005527D0">
        <w:rPr>
          <w:szCs w:val="24"/>
        </w:rPr>
        <w:t>Nadalje, izjavio je da</w:t>
      </w:r>
      <w:r w:rsidR="009D1228">
        <w:rPr>
          <w:szCs w:val="24"/>
        </w:rPr>
        <w:t xml:space="preserve"> </w:t>
      </w:r>
      <w:r w:rsidR="005527D0">
        <w:rPr>
          <w:szCs w:val="24"/>
        </w:rPr>
        <w:t>dužnik danas</w:t>
      </w:r>
      <w:r w:rsidR="00434CF5">
        <w:rPr>
          <w:szCs w:val="24"/>
        </w:rPr>
        <w:t xml:space="preserve"> nema ni</w:t>
      </w:r>
      <w:r w:rsidR="009D1228">
        <w:rPr>
          <w:szCs w:val="24"/>
        </w:rPr>
        <w:t xml:space="preserve"> bilo kakv</w:t>
      </w:r>
      <w:r w:rsidR="005527D0">
        <w:rPr>
          <w:szCs w:val="24"/>
        </w:rPr>
        <w:t>ih drugih pokretnina, kao što su</w:t>
      </w:r>
      <w:r w:rsidR="009D1228">
        <w:rPr>
          <w:szCs w:val="24"/>
        </w:rPr>
        <w:t xml:space="preserve"> oprema</w:t>
      </w:r>
      <w:r w:rsidR="005527D0">
        <w:rPr>
          <w:szCs w:val="24"/>
        </w:rPr>
        <w:t>, alati</w:t>
      </w:r>
      <w:r w:rsidR="00434CF5">
        <w:rPr>
          <w:szCs w:val="24"/>
        </w:rPr>
        <w:t xml:space="preserve"> ili zalihe</w:t>
      </w:r>
      <w:r w:rsidR="009D1228">
        <w:rPr>
          <w:szCs w:val="24"/>
        </w:rPr>
        <w:t xml:space="preserve"> robe. </w:t>
      </w:r>
      <w:r w:rsidR="00314528">
        <w:rPr>
          <w:szCs w:val="24"/>
        </w:rPr>
        <w:t>Pri tom je istakao da s</w:t>
      </w:r>
      <w:r w:rsidR="009D1228">
        <w:rPr>
          <w:szCs w:val="24"/>
        </w:rPr>
        <w:t xml:space="preserve">e </w:t>
      </w:r>
      <w:r w:rsidR="00B47D86">
        <w:rPr>
          <w:szCs w:val="24"/>
        </w:rPr>
        <w:t xml:space="preserve">poslovanje </w:t>
      </w:r>
      <w:r w:rsidR="00314528">
        <w:rPr>
          <w:szCs w:val="24"/>
        </w:rPr>
        <w:t xml:space="preserve">dužnika </w:t>
      </w:r>
      <w:r w:rsidR="00B47D86">
        <w:rPr>
          <w:szCs w:val="24"/>
        </w:rPr>
        <w:t>obavlja</w:t>
      </w:r>
      <w:r w:rsidR="00314528">
        <w:rPr>
          <w:szCs w:val="24"/>
        </w:rPr>
        <w:t>l</w:t>
      </w:r>
      <w:r w:rsidR="00B47D86">
        <w:rPr>
          <w:szCs w:val="24"/>
        </w:rPr>
        <w:t>o terenski te da su osnovna sredstva za rad bili mali ručni alati kao što su bušilica, gleter, mistrija i sl.</w:t>
      </w:r>
      <w:r w:rsidR="00314528">
        <w:rPr>
          <w:szCs w:val="24"/>
        </w:rPr>
        <w:t xml:space="preserve"> Naveo je i da dužnik nema naplativih potraživanja.</w:t>
      </w:r>
    </w:p>
    <w:p w:rsidRDefault="00314528" w:rsidP="00434CF5" w:rsidR="009D1228">
      <w:pPr>
        <w:jc w:val="both"/>
        <w:rPr>
          <w:szCs w:val="24"/>
        </w:rPr>
      </w:pPr>
      <w:r>
        <w:rPr>
          <w:szCs w:val="24"/>
        </w:rPr>
        <w:t xml:space="preserve">Na posebno pitanje suda, a vezano uz podatke iz godišnjih financijskih izvještaja dužnika za 2013. god., kao posljednjih izvješća koji su predani Poreznoj upravi, a u kojim izvješćima se navodi da je u to vrijeme dužnik imao od imovine alate, pogonski inventar i transportnu imovinu te zalihe robe, z.z. dužnika Ante Soldić je iskazao da se podaci o transportnoj imovini dužnika odnose na jedan automobil marke Opel Zafira, kojeg je dužnik držao na temelju Ugovora o leasingu s društvom Erste Leasing, a koji automobil da je još 2015. godine leasing kuća uzela natrag od dužnika, budući da dužnik nije uredno plaćao rate leasinga. Vezano za zalihe koje su navedene u izvješćima od 2013. god., naveo je da su kod dužnika tada postojale određene zalihe robe, a koje su se odnosile na silikon za brtvljenje, a kojih zaliha robe odnosno silikona danas više nema, budući da je istima istekao rok trajanja, koji je iznosio jednu godinu, te su iste zalihe propale i bačene su. Prema tome, ponovio je da dužnik danas nema bilo kakve imovine. </w:t>
      </w:r>
    </w:p>
    <w:p w:rsidRDefault="000C7281" w:rsidP="00434CF5" w:rsidR="000C7281" w:rsidRPr="00314528">
      <w:pPr>
        <w:jc w:val="both"/>
        <w:rPr>
          <w:szCs w:val="24"/>
        </w:rPr>
      </w:pPr>
    </w:p>
    <w:p w:rsidRDefault="00C23A54" w:rsidP="00C07794" w:rsidR="006B2F06">
      <w:pPr>
        <w:ind w:firstLine="708"/>
        <w:jc w:val="both"/>
      </w:pPr>
      <w:r>
        <w:t>Iz naprijed navedenog iskaza zastupnika po zakonu dužnika, koji je rješenjem o pokretanju prethodnog postupka kao i na održanom ročištu upozoren na pravne posljedice davanja netočnih ili nepotpunih podataka o imovini i obvezama dužnika odnosno davanja lažnog iskaza,</w:t>
      </w:r>
      <w:r w:rsidR="00314528">
        <w:t xml:space="preserve"> kao i iz dostavljenih potvrda Općinskog suda u Splitu te MUP RH, PU </w:t>
      </w:r>
      <w:r w:rsidR="00314528">
        <w:rPr>
          <w:szCs w:val="24"/>
        </w:rPr>
        <w:t>Splitsko-dalmatinske,</w:t>
      </w:r>
      <w:r>
        <w:t xml:space="preserve"> razvidno je da dužnik nema imovine koja bi ušla u stečajnu masu i iz koje bi se mogli podmiriti </w:t>
      </w:r>
      <w:r w:rsidR="009D1228">
        <w:t xml:space="preserve">barem </w:t>
      </w:r>
      <w:r>
        <w:t>troškovi stečajnog postupka.</w:t>
      </w:r>
    </w:p>
    <w:p w:rsidRDefault="00C23A54" w:rsidP="00C07794" w:rsidR="00C23A54">
      <w:pPr>
        <w:ind w:firstLine="708"/>
        <w:jc w:val="both"/>
      </w:pPr>
    </w:p>
    <w:p w:rsidRDefault="00C23A54" w:rsidP="00C23A54" w:rsidR="00C23A54">
      <w:pPr>
        <w:ind w:firstLine="708"/>
        <w:jc w:val="both"/>
        <w:rPr>
          <w:szCs w:val="24"/>
        </w:rPr>
      </w:pPr>
      <w:r>
        <w:t xml:space="preserve">Odredbom čl. </w:t>
      </w:r>
      <w:r>
        <w:rPr>
          <w:szCs w:val="24"/>
        </w:rPr>
        <w:t>čl. 132. st.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</w:t>
      </w:r>
      <w:r w:rsidR="00853084">
        <w:rPr>
          <w:szCs w:val="24"/>
        </w:rPr>
        <w:t>-a</w:t>
      </w:r>
      <w:r>
        <w:rPr>
          <w:szCs w:val="24"/>
        </w:rPr>
        <w:t xml:space="preserve"> propisano je da ako osobe iz stavka 1. ovog članka ne predujme zatraženi iznos, sud će donijeti rješenje o otvaranju i zaključenju stečajnog postupka. </w:t>
      </w:r>
    </w:p>
    <w:p w:rsidRDefault="00C23A54" w:rsidP="00C23A54" w:rsidR="00C23A54">
      <w:pPr>
        <w:ind w:firstLine="708"/>
        <w:jc w:val="both"/>
        <w:rPr>
          <w:szCs w:val="24"/>
        </w:rPr>
      </w:pPr>
    </w:p>
    <w:p w:rsidRDefault="00C23A54" w:rsidP="00934FB5" w:rsidR="00042F59" w:rsidRPr="00934FB5">
      <w:pPr>
        <w:ind w:firstLine="708"/>
        <w:jc w:val="both"/>
        <w:rPr>
          <w:szCs w:val="24"/>
        </w:rPr>
      </w:pPr>
      <w:r>
        <w:rPr>
          <w:szCs w:val="24"/>
        </w:rPr>
        <w:t xml:space="preserve">Kako je dakle tijekom prethodnog postupka utvrđeno postojanje stečajnog razloga nesposobnosti za plaćanje dužnika, </w:t>
      </w:r>
      <w:r w:rsidR="00853084">
        <w:rPr>
          <w:szCs w:val="24"/>
        </w:rPr>
        <w:t xml:space="preserve">dok isto tako iz </w:t>
      </w:r>
      <w:r w:rsidR="00314528">
        <w:rPr>
          <w:szCs w:val="24"/>
        </w:rPr>
        <w:t>rezultata prethodnog postupka</w:t>
      </w:r>
      <w:r w:rsidR="00853084">
        <w:rPr>
          <w:szCs w:val="24"/>
        </w:rPr>
        <w:t xml:space="preserve"> proizlazi da imovina dužnika koja bi ušla u stečajnu masu nije dovoljna niti za podmirenje troškova stečajnog postupka to je stoga, a sukladno naprijed citiranoj odredbi čl. 132. st. 1. SZ-a, valjalo ovim rješenjem pozvati vjerovnike odnosno osobe  </w:t>
      </w:r>
      <w:r w:rsidR="0017455A">
        <w:rPr>
          <w:szCs w:val="24"/>
        </w:rPr>
        <w:t>koje im</w:t>
      </w:r>
      <w:r w:rsidR="00372D43">
        <w:rPr>
          <w:szCs w:val="24"/>
        </w:rPr>
        <w:t>aju pravni interes za provedbom</w:t>
      </w:r>
      <w:r w:rsidR="0017455A">
        <w:rPr>
          <w:szCs w:val="24"/>
        </w:rPr>
        <w:t xml:space="preserve"> st</w:t>
      </w:r>
      <w:r w:rsidR="00372D43">
        <w:rPr>
          <w:szCs w:val="24"/>
        </w:rPr>
        <w:t xml:space="preserve">ečajnog postupka nad dužnikom </w:t>
      </w:r>
      <w:r w:rsidR="00853084">
        <w:rPr>
          <w:szCs w:val="24"/>
        </w:rPr>
        <w:t>na uplatu predujma</w:t>
      </w:r>
      <w:r w:rsidR="0017455A">
        <w:rPr>
          <w:szCs w:val="24"/>
        </w:rPr>
        <w:t xml:space="preserve"> za namirenje troškova stečajnog postupka, jer ukoliko takav predujam bude uplaćen tada bi se mogao provesti redovni</w:t>
      </w:r>
      <w:r w:rsidR="00372D43">
        <w:rPr>
          <w:szCs w:val="24"/>
        </w:rPr>
        <w:t xml:space="preserve"> stečajni postupak nad dužnikom.</w:t>
      </w:r>
    </w:p>
    <w:p w:rsidRDefault="00042F59" w:rsidP="00372D43" w:rsidR="00042F59">
      <w:pPr>
        <w:ind w:firstLine="708"/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U odnosu na visinu zatraženog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stečajnog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372D43" w:rsidP="00372D43" w:rsidR="00372D43" w:rsidRPr="00BD2D8B">
      <w:pPr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S obzirom na navedeno, ovaj sud </w:t>
      </w:r>
      <w:r>
        <w:t>smatra kako iznos predujma od 20</w:t>
      </w:r>
      <w:r w:rsidRPr="00BD2D8B">
        <w:t xml:space="preserve">.000,00 kn za pokriće troškova stečajnog postupka predstavlja očekivani iznos troškova koji bi mogli nastati u slučaju redovitog provođenja stečajnog postupka nad dužnikom, a koji se iz imovine dužnika ne bi mogli podmiriti. </w:t>
      </w:r>
    </w:p>
    <w:p w:rsidRDefault="00372D43" w:rsidP="00372D43" w:rsidR="00372D43">
      <w:pPr>
        <w:jc w:val="both"/>
        <w:rPr>
          <w:szCs w:val="24"/>
        </w:rPr>
      </w:pPr>
    </w:p>
    <w:p w:rsidRDefault="00372D43" w:rsidP="00372D43" w:rsidR="00372D43">
      <w:pPr>
        <w:ind w:firstLine="708"/>
        <w:jc w:val="both"/>
        <w:rPr>
          <w:szCs w:val="24"/>
        </w:rPr>
      </w:pPr>
      <w:r>
        <w:rPr>
          <w:szCs w:val="24"/>
        </w:rPr>
        <w:t>Slijedom svega naprijed navedenog, a temeljem od</w:t>
      </w:r>
      <w:r w:rsidR="00853084">
        <w:rPr>
          <w:szCs w:val="24"/>
        </w:rPr>
        <w:t>redbi čl. 132. st. 1. i 2. SZ-a</w:t>
      </w:r>
      <w:r>
        <w:rPr>
          <w:szCs w:val="24"/>
        </w:rPr>
        <w:t xml:space="preserve">, odlučeno je kao u izreci ovog rješenja. </w:t>
      </w:r>
    </w:p>
    <w:p w:rsidRDefault="006B2F06" w:rsidP="00853084" w:rsidR="006B2F06" w:rsidRPr="006A49A6">
      <w:pPr>
        <w:jc w:val="both"/>
      </w:pPr>
    </w:p>
    <w:p w:rsidRDefault="0028268A" w:rsidP="0028268A" w:rsidR="0028268A" w:rsidRPr="009C4FD6">
      <w:pPr>
        <w:jc w:val="center"/>
        <w:rPr>
          <w:szCs w:val="24"/>
        </w:rPr>
      </w:pPr>
      <w:r w:rsidRPr="009C4FD6">
        <w:rPr>
          <w:szCs w:val="24"/>
        </w:rPr>
        <w:t>U Splitu,</w:t>
      </w:r>
      <w:r w:rsidR="00853084">
        <w:rPr>
          <w:szCs w:val="24"/>
        </w:rPr>
        <w:t xml:space="preserve"> </w:t>
      </w:r>
      <w:r w:rsidR="000C7281">
        <w:rPr>
          <w:szCs w:val="24"/>
        </w:rPr>
        <w:t>6</w:t>
      </w:r>
      <w:r w:rsidR="00B47D86">
        <w:rPr>
          <w:szCs w:val="24"/>
        </w:rPr>
        <w:t xml:space="preserve">. </w:t>
      </w:r>
      <w:r w:rsidR="00314528">
        <w:rPr>
          <w:szCs w:val="24"/>
        </w:rPr>
        <w:t>listopada</w:t>
      </w:r>
      <w:r w:rsidR="005A49E7">
        <w:rPr>
          <w:szCs w:val="24"/>
        </w:rPr>
        <w:t xml:space="preserve"> 2017.</w:t>
      </w:r>
      <w:r w:rsidR="000F41F7" w:rsidRPr="009C4FD6">
        <w:rPr>
          <w:szCs w:val="24"/>
        </w:rPr>
        <w:t xml:space="preserve"> </w:t>
      </w:r>
      <w:r w:rsidRPr="009C4FD6">
        <w:rPr>
          <w:szCs w:val="24"/>
        </w:rPr>
        <w:t>godine.</w:t>
      </w:r>
    </w:p>
    <w:p w:rsidRDefault="0028268A" w:rsidP="0028268A" w:rsidR="0028268A" w:rsidRPr="00853084">
      <w:pPr>
        <w:ind w:firstLine="708"/>
        <w:jc w:val="both"/>
        <w:rPr>
          <w:sz w:val="16"/>
          <w:szCs w:val="16"/>
        </w:rPr>
      </w:pPr>
    </w:p>
    <w:p w:rsidRDefault="0028268A" w:rsidP="00254B18" w:rsidR="0028268A" w:rsidRPr="009C4FD6">
      <w:pPr>
        <w:ind w:firstLine="708" w:left="7080"/>
        <w:rPr>
          <w:szCs w:val="24"/>
        </w:rPr>
      </w:pPr>
      <w:r w:rsidRPr="009C4FD6">
        <w:rPr>
          <w:szCs w:val="24"/>
        </w:rPr>
        <w:t xml:space="preserve">S U D A C </w:t>
      </w:r>
    </w:p>
    <w:p w:rsidRDefault="0028268A" w:rsidP="00433E25" w:rsidR="0028268A" w:rsidRPr="00765651">
      <w:pPr>
        <w:ind w:left="7080"/>
        <w:rPr>
          <w:sz w:val="28"/>
          <w:szCs w:val="28"/>
        </w:rPr>
      </w:pPr>
    </w:p>
    <w:p w:rsidRDefault="0028268A" w:rsidP="00254B18" w:rsidR="0028268A">
      <w:pPr>
        <w:ind w:firstLine="708" w:left="7080"/>
      </w:pPr>
      <w:r>
        <w:t>Paško Bačić</w:t>
      </w:r>
    </w:p>
    <w:p w:rsidRDefault="00254B18" w:rsidP="0028268A" w:rsidR="00254B18"/>
    <w:p w:rsidRDefault="000C7281" w:rsidP="005A49E7" w:rsidR="000C7281"/>
    <w:p w:rsidRDefault="005A49E7" w:rsidP="005A49E7" w:rsidR="005A49E7">
      <w:r>
        <w:t>POUKA O PRAVNOM LIJEKU:</w:t>
      </w:r>
    </w:p>
    <w:p w:rsidRDefault="005A49E7" w:rsidP="005A49E7" w:rsidR="005A49E7">
      <w:pPr>
        <w:jc w:val="both"/>
      </w:pPr>
      <w: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853084" w:rsidP="00853084" w:rsidR="00853084"/>
    <w:p w:rsidRDefault="00853084" w:rsidP="00853084" w:rsidR="00853084" w:rsidRPr="000C7281">
      <w:pPr>
        <w:rPr>
          <w:sz w:val="16"/>
          <w:szCs w:val="16"/>
        </w:rPr>
      </w:pPr>
    </w:p>
    <w:p w:rsidRDefault="00853084" w:rsidP="00853084" w:rsidR="00853084" w:rsidRPr="0046556C">
      <w:pPr>
        <w:jc w:val="both"/>
      </w:pPr>
      <w:r w:rsidRPr="0046556C">
        <w:t>DNA:</w:t>
      </w:r>
    </w:p>
    <w:p w:rsidRDefault="00853084" w:rsidP="00853084" w:rsidR="00853084">
      <w:pPr>
        <w:jc w:val="both"/>
      </w:pPr>
      <w:r w:rsidRPr="0046556C">
        <w:t xml:space="preserve">-  predlagatelju – </w:t>
      </w:r>
      <w:r>
        <w:t>FINA Split</w:t>
      </w:r>
    </w:p>
    <w:p w:rsidRDefault="00853084" w:rsidP="00853084" w:rsidR="00853084">
      <w:pPr>
        <w:jc w:val="both"/>
      </w:pPr>
      <w:r w:rsidRPr="0046556C">
        <w:t>-  dužniku</w:t>
      </w:r>
    </w:p>
    <w:p w:rsidRDefault="00853084" w:rsidP="00853084" w:rsidR="00853084" w:rsidRPr="0046556C">
      <w:pPr>
        <w:jc w:val="both"/>
      </w:pPr>
      <w:r w:rsidRPr="0046556C">
        <w:t xml:space="preserve">-  e-Oglasna ploča </w:t>
      </w:r>
      <w:r>
        <w:t>suda</w:t>
      </w:r>
    </w:p>
    <w:p w:rsidRDefault="00853084" w:rsidP="00853084" w:rsidR="00853084" w:rsidRPr="0046556C">
      <w:pPr>
        <w:jc w:val="both"/>
      </w:pPr>
      <w:r w:rsidRPr="0046556C">
        <w:t>-  u spis</w:t>
      </w:r>
    </w:p>
    <w:p w:rsidRDefault="00853084" w:rsidP="00853084" w:rsidR="00853084" w:rsidRPr="0028268A">
      <w:pPr>
        <w:ind w:firstLine="708"/>
        <w:jc w:val="both"/>
        <w:rPr>
          <w:szCs w:val="24"/>
        </w:rPr>
      </w:pPr>
    </w:p>
    <w:p w:rsidRDefault="0001635B" w:rsidP="00853084" w:rsidR="0001635B" w:rsidRPr="00C82BA1"/>
    <w:sectPr w:rsidSect="000C7281" w:rsidR="0001635B" w:rsidRPr="00C82BA1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535" w:rsidP="0001635B" w:rsidR="00191535">
      <w:r>
        <w:separator/>
      </w:r>
    </w:p>
  </w:endnote>
  <w:endnote w:id="0" w:type="continuationSeparator">
    <w:p w:rsidRDefault="00191535" w:rsidP="0001635B" w:rsidR="00191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535" w:rsidP="0001635B" w:rsidR="00191535">
      <w:r>
        <w:separator/>
      </w:r>
    </w:p>
  </w:footnote>
  <w:footnote w:id="0" w:type="continuationSeparator">
    <w:p w:rsidRDefault="00191535" w:rsidP="0001635B" w:rsidR="00191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sdt>
      <w:sdtPr>
        <w:id w:val="-100897555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37D8A">
          <w:rPr>
            <w:noProof/>
          </w:rPr>
          <w:t>4</w:t>
        </w:r>
        <w:r>
          <w:fldChar w:fldCharType="end"/>
        </w:r>
      </w:sdtContent>
    </w:sdt>
    <w:r>
      <w:t>-</w:t>
    </w:r>
    <w:r>
      <w:tab/>
      <w:t xml:space="preserve">   12. St-</w:t>
    </w:r>
    <w:r w:rsidR="003451A2">
      <w:t>667</w:t>
    </w:r>
    <w:r>
      <w:t>/2016</w:t>
    </w:r>
  </w:p>
  <w:p w:rsidRDefault="0028268A" w:rsidP="0001635B" w:rsidR="0028268A">
    <w:pPr>
      <w:pStyle w:val="Zaglavlje"/>
      <w:jc w:val="center"/>
    </w:pPr>
  </w:p>
  <w:p w:rsidRDefault="0001635B" w:rsidR="0001635B" w:rsidRPr="00434CF5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6FAD"/>
    <w:rsid w:val="000C7281"/>
    <w:rsid w:val="000F41F7"/>
    <w:rsid w:val="00172083"/>
    <w:rsid w:val="0017455A"/>
    <w:rsid w:val="00191535"/>
    <w:rsid w:val="002336AD"/>
    <w:rsid w:val="00254B18"/>
    <w:rsid w:val="0028268A"/>
    <w:rsid w:val="002A70CF"/>
    <w:rsid w:val="00306EE8"/>
    <w:rsid w:val="00314528"/>
    <w:rsid w:val="003145B3"/>
    <w:rsid w:val="00315A10"/>
    <w:rsid w:val="00335D92"/>
    <w:rsid w:val="003451A2"/>
    <w:rsid w:val="00372D43"/>
    <w:rsid w:val="003A2582"/>
    <w:rsid w:val="00411F9D"/>
    <w:rsid w:val="00434CF5"/>
    <w:rsid w:val="004745EB"/>
    <w:rsid w:val="004922BA"/>
    <w:rsid w:val="004D2E23"/>
    <w:rsid w:val="00527E87"/>
    <w:rsid w:val="005527D0"/>
    <w:rsid w:val="005A49E7"/>
    <w:rsid w:val="005F7AF5"/>
    <w:rsid w:val="006B2F06"/>
    <w:rsid w:val="006E2E5B"/>
    <w:rsid w:val="006E38F4"/>
    <w:rsid w:val="006F4A44"/>
    <w:rsid w:val="007062C3"/>
    <w:rsid w:val="00724DFD"/>
    <w:rsid w:val="00737D8A"/>
    <w:rsid w:val="00757C72"/>
    <w:rsid w:val="00765651"/>
    <w:rsid w:val="008519F8"/>
    <w:rsid w:val="00853084"/>
    <w:rsid w:val="00865F73"/>
    <w:rsid w:val="008E4A02"/>
    <w:rsid w:val="00916B3B"/>
    <w:rsid w:val="00934FB5"/>
    <w:rsid w:val="009C4FD6"/>
    <w:rsid w:val="009D1228"/>
    <w:rsid w:val="009D1496"/>
    <w:rsid w:val="009F4E01"/>
    <w:rsid w:val="00A14B7B"/>
    <w:rsid w:val="00A15E7C"/>
    <w:rsid w:val="00A160C7"/>
    <w:rsid w:val="00A26461"/>
    <w:rsid w:val="00A42CE8"/>
    <w:rsid w:val="00A65088"/>
    <w:rsid w:val="00A655B0"/>
    <w:rsid w:val="00A86E8D"/>
    <w:rsid w:val="00A9627C"/>
    <w:rsid w:val="00AC0514"/>
    <w:rsid w:val="00B17B3D"/>
    <w:rsid w:val="00B47D86"/>
    <w:rsid w:val="00BB0197"/>
    <w:rsid w:val="00BB0DDA"/>
    <w:rsid w:val="00BE546C"/>
    <w:rsid w:val="00C07794"/>
    <w:rsid w:val="00C21DEF"/>
    <w:rsid w:val="00C23A54"/>
    <w:rsid w:val="00C26361"/>
    <w:rsid w:val="00C82BA1"/>
    <w:rsid w:val="00CD4305"/>
    <w:rsid w:val="00CD43BF"/>
    <w:rsid w:val="00D50543"/>
    <w:rsid w:val="00DD581D"/>
    <w:rsid w:val="00EC1538"/>
    <w:rsid w:val="00F63621"/>
    <w:rsid w:val="00FA21CA"/>
    <w:rsid w:val="00FD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737D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D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D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D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D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737D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D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D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D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D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St-667/2016</izvorni_sadrzaj>
    <derivirana_varijabla naziv="DomainObject.Predmet.OznakaBroj_1">St-667/2016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PODLANICA d.o.o. za građenje i trgovinu</izvorni_sadrzaj>
    <derivirana_varijabla naziv="DomainObject.Predmet.ProtustrankaFormated_1">  PODLANICA d.o.o. za građenje i trgovinu</derivirana_varijabla>
  </DomainObject.Predmet.ProtustrankaFormated>
  <DomainObject.Predmet.ProtustrankaFormatedOIB>
    <izvorni_sadrzaj>  PODLANICA d.o.o. za građenje i trgovinu, OIB 08406226820</izvorni_sadrzaj>
    <derivirana_varijabla naziv="DomainObject.Predmet.ProtustrankaFormatedOIB_1">  PODLANICA d.o.o. za građenje i trgovinu, OIB 08406226820</derivirana_varijabla>
  </DomainObject.Predmet.ProtustrankaFormatedOIB>
  <DomainObject.Predmet.ProtustrankaFormatedWithAdress>
    <izvorni_sadrzaj> PODLANICA d.o.o. za građenje i trgovinu, Serdara Vučkovića 19, 21230 Sinj</izvorni_sadrzaj>
    <derivirana_varijabla naziv="DomainObject.Predmet.ProtustrankaFormatedWithAdress_1"> PODLANICA d.o.o. za građenje i trgovinu, Serdara Vučkovića 19, 21230 Sinj</derivirana_varijabla>
  </DomainObject.Predmet.ProtustrankaFormatedWithAdress>
  <DomainObject.Predmet.ProtustrankaFormatedWithAdressOIB>
    <izvorni_sadrzaj> PODLANICA d.o.o. za građenje i trgovinu, OIB 08406226820, Serdara Vučkovića 19, 21230 Sinj</izvorni_sadrzaj>
    <derivirana_varijabla naziv="DomainObject.Predmet.ProtustrankaFormatedWithAdressOIB_1"> PODLANICA d.o.o. za građenje i trgovinu, OIB 08406226820, Serdara Vučkovića 19, 21230 Sinj</derivirana_varijabla>
  </DomainObject.Predmet.ProtustrankaFormatedWithAdressOIB>
  <DomainObject.Predmet.ProtustrankaWithAdress>
    <izvorni_sadrzaj>PODLANICA d.o.o. za građenje i trgovinu Serdara Vučkovića 19, 21230 Sinj</izvorni_sadrzaj>
    <derivirana_varijabla naziv="DomainObject.Predmet.ProtustrankaWithAdress_1">PODLANICA d.o.o. za građenje i trgovinu Serdara Vučkovića 19, 21230 Sinj</derivirana_varijabla>
  </DomainObject.Predmet.ProtustrankaWithAdress>
  <DomainObject.Predmet.ProtustrankaWithAdressOIB>
    <izvorni_sadrzaj>PODLANICA d.o.o. za građenje i trgovinu, OIB 08406226820, Serdara Vučkovića 19, 21230 Sinj</izvorni_sadrzaj>
    <derivirana_varijabla naziv="DomainObject.Predmet.ProtustrankaWithAdressOIB_1">PODLANICA d.o.o. za građenje i trgovinu, OIB 08406226820, Serdara Vučkovića 19, 21230 Sinj</derivirana_varijabla>
  </DomainObject.Predmet.ProtustrankaWithAdressOIB>
  <DomainObject.Predmet.ProtustrankaNazivFormated>
    <izvorni_sadrzaj>PODLANICA d.o.o. za građenje i trgovinu</izvorni_sadrzaj>
    <derivirana_varijabla naziv="DomainObject.Predmet.ProtustrankaNazivFormated_1">PODLANICA d.o.o. za građenje i trgovinu</derivirana_varijabla>
  </DomainObject.Predmet.ProtustrankaNazivFormated>
  <DomainObject.Predmet.ProtustrankaNazivFormatedOIB>
    <izvorni_sadrzaj>PODLANICA d.o.o. za građenje i trgovinu, OIB 08406226820</izvorni_sadrzaj>
    <derivirana_varijabla naziv="DomainObject.Predmet.ProtustrankaNazivFormatedOIB_1">PODLANICA d.o.o. za građenje i trgovinu, OIB 08406226820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138954.41</izvorni_sadrzaj>
    <derivirana_varijabla naziv="DomainObject.Predmet.TrenutnaVrijednost_1">138954.41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PODLANICA d.o.o. za građenje i trgovinu</item>
    </izvorni_sadrzaj>
    <derivirana_varijabla naziv="DomainObject.Predmet.ProtuStrankaListFormated_1">
      <item>PODLANICA d.o.o. za građenje i trgovinu</item>
    </derivirana_varijabla>
  </DomainObject.Predmet.ProtuStrankaListFormated>
  <DomainObject.Predmet.ProtuStrankaListFormatedOIB>
    <izvorni_sadrzaj>
      <item>PODLANICA d.o.o. za građenje i trgovinu, OIB 08406226820</item>
    </izvorni_sadrzaj>
    <derivirana_varijabla naziv="DomainObject.Predmet.ProtuStrankaListFormatedOIB_1">
      <item>PODLANICA d.o.o. za građenje i trgovinu, OIB 08406226820</item>
    </derivirana_varijabla>
  </DomainObject.Predmet.ProtuStrankaListFormatedOIB>
  <DomainObject.Predmet.ProtuStrankaListFormatedWithAdress>
    <izvorni_sadrzaj>
      <item>PODLANICA d.o.o. za građenje i trgovinu, Serdara Vučkovića 19, 21230 Sinj</item>
    </izvorni_sadrzaj>
    <derivirana_varijabla naziv="DomainObject.Predmet.ProtuStrankaListFormatedWithAdress_1">
      <item>PODLANICA d.o.o. za građenje i trgovinu, Serdara Vučkovića 19, 21230 Sinj</item>
    </derivirana_varijabla>
  </DomainObject.Predmet.ProtuStrankaListFormatedWithAdress>
  <DomainObject.Predmet.ProtuStrankaListFormatedWithAdressOIB>
    <izvorni_sadrzaj>
      <item>PODLANICA d.o.o. za građenje i trgovinu, OIB 08406226820, Serdara Vučkovića 19, 21230 Sinj</item>
    </izvorni_sadrzaj>
    <derivirana_varijabla naziv="DomainObject.Predmet.ProtuStrankaListFormatedWithAdressOIB_1">
      <item>PODLANICA d.o.o. za građenje i trgovinu, OIB 08406226820, Serdara Vučkovića 19, 21230 Sinj</item>
    </derivirana_varijabla>
  </DomainObject.Predmet.ProtuStrankaListFormatedWithAdressOIB>
  <DomainObject.Predmet.ProtuStrankaListNazivFormated>
    <izvorni_sadrzaj>
      <item>PODLANICA d.o.o. za građenje i trgovinu</item>
    </izvorni_sadrzaj>
    <derivirana_varijabla naziv="DomainObject.Predmet.ProtuStrankaListNazivFormated_1">
      <item>PODLANICA d.o.o. za građenje i trgovinu</item>
    </derivirana_varijabla>
  </DomainObject.Predmet.ProtuStrankaListNazivFormated>
  <DomainObject.Predmet.ProtuStrankaListNazivFormatedOIB>
    <izvorni_sadrzaj>
      <item>PODLANICA d.o.o. za građenje i trgovinu, OIB 08406226820</item>
    </izvorni_sadrzaj>
    <derivirana_varijabla naziv="DomainObject.Predmet.ProtuStrankaListNazivFormatedOIB_1">
      <item>PODLANICA d.o.o. za građenje i trgovinu, OIB 08406226820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PODLANICA d.o.o. za građenje i trgovinu</izvorni_sadrzaj>
    <derivirana_varijabla naziv="DomainObject.Predmet.ProtustrankaIDrugi_1">PODLANICA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PODLANICA d.o.o. za građenje i trgovinu, OIB 08406226820, Serdara Vučkovića 19, 21230 Sinj</izvorni_sadrzaj>
    <derivirana_varijabla naziv="DomainObject.Predmet.ProtustrankaIDrugiAdressOIB_1">PODLANICA d.o.o. za građenje i trgovinu, OIB 08406226820, Serdara Vučkovića 19,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PODLANICA d.o.o. za građenje i trgovinu</item>
      <item>FINANCIJSKA AGENCIJA, RC SPLIT</item>
    </izvorni_sadrzaj>
    <derivirana_varijabla naziv="DomainObject.Predmet.SudioniciListNaziv_1">
      <item>PODLANICA d.o.o. za građenje i trgovinu</item>
      <item>FINANCIJSKA AGENCIJA, RC SPLIT</item>
    </derivirana_varijabla>
  </DomainObject.Predmet.SudioniciListNaziv>
  <DomainObject.Predmet.SudioniciListAdressOIB>
    <izvorni_sadrzaj>
      <item>PODLANICA d.o.o. za građenje i trgovinu, OIB 08406226820, Serdara Vučkovića 19,21230 Sinj</item>
      <item>FINANCIJSKA AGENCIJA, RC SPLIT, OIB 85821130368, Mažuranićevo šetalište 24 b,21000 Split</item>
    </izvorni_sadrzaj>
    <derivirana_varijabla naziv="DomainObject.Predmet.SudioniciListAdressOIB_1">
      <item>PODLANICA d.o.o. za građenje i trgovinu, OIB 08406226820, Serdara Vučkovića 19,21230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08406226820</item>
      <item>, OIB 85821130368</item>
    </izvorni_sadrzaj>
    <derivirana_varijabla naziv="DomainObject.Predmet.SudioniciListNazivOIB_1">
      <item>, OIB 08406226820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1583</properties:Words>
  <properties:Characters>8478</properties:Characters>
  <properties:Lines>164</properties:Lines>
  <properties:Paragraphs>34</properties:Paragraphs>
  <properties:TotalTime>575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2016-09-26T13:05:00Z</dcterms:created>
  <dc:creator>Paško Bačić</dc:creator>
  <cp:lastModifiedBy>Paško Bačić</cp:lastModifiedBy>
  <cp:lastPrinted>2016-09-27T11:59:00Z</cp:lastPrinted>
  <dcterms:modified xmlns:xsi="http://www.w3.org/2001/XMLSchema-instance" xsi:type="dcterms:W3CDTF">2017-10-06T10:08:00Z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