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db1d" w14:paraId="204db1d" w:rsidRDefault="00833D3E" w:rsidP="00833D3E" w:rsidR="00833D3E">
      <w:pPr>
        <w15:collapsed w:val="false"/>
      </w:pPr>
      <w:bookmarkStart w:name="_GoBack" w:id="0"/>
      <w:bookmarkEnd w:id="0"/>
    </w:p>
    <w:p w:rsidRDefault="00833D3E" w:rsidP="00833D3E" w:rsidR="00833D3E"/>
    <w:p w:rsidRDefault="00833D3E" w:rsidP="00833D3E" w:rsidR="00833D3E" w:rsidRPr="00225EDA">
      <w:pPr>
        <w:pStyle w:val="Bezproreda"/>
        <w:rPr>
          <w:bCs/>
          <w:sz w:val="24"/>
          <w:szCs w:val="24"/>
        </w:rPr>
      </w:pPr>
      <w:r w:rsidRPr="00225ED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EDA">
        <w:rPr>
          <w:noProof/>
          <w:sz w:val="24"/>
          <w:szCs w:val="24"/>
        </w:rPr>
        <w:t xml:space="preserve">       </w:t>
      </w:r>
    </w:p>
    <w:p w:rsidRDefault="00833D3E" w:rsidP="00833D3E" w:rsidR="00833D3E" w:rsidRPr="00225EDA">
      <w:pPr>
        <w:pStyle w:val="Bezproreda"/>
        <w:rPr>
          <w:sz w:val="24"/>
          <w:szCs w:val="24"/>
        </w:rPr>
      </w:pPr>
      <w:r w:rsidRPr="00225EDA">
        <w:rPr>
          <w:sz w:val="24"/>
          <w:szCs w:val="24"/>
        </w:rPr>
        <w:t xml:space="preserve">REPUBLIKA HRVATSKA </w:t>
      </w:r>
    </w:p>
    <w:p w:rsidRDefault="00833D3E" w:rsidP="00833D3E" w:rsidR="00833D3E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>TRGOVAČKI SUD U ZAGREBU</w:t>
      </w:r>
    </w:p>
    <w:p w:rsidRDefault="00833D3E" w:rsidP="00833D3E" w:rsidR="00833D3E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 xml:space="preserve">Zagreb, </w:t>
      </w:r>
      <w:proofErr w:type="spellStart"/>
      <w:r w:rsidRPr="00225EDA">
        <w:rPr>
          <w:bCs/>
          <w:sz w:val="24"/>
          <w:szCs w:val="24"/>
        </w:rPr>
        <w:t>Amruševa</w:t>
      </w:r>
      <w:proofErr w:type="spellEnd"/>
      <w:r w:rsidRPr="00225EDA">
        <w:rPr>
          <w:bCs/>
          <w:sz w:val="24"/>
          <w:szCs w:val="24"/>
        </w:rPr>
        <w:t xml:space="preserve"> 2/II</w:t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</w:p>
    <w:p w:rsidRDefault="00833D3E" w:rsidP="00833D3E" w:rsidR="00833D3E" w:rsidRPr="00225EDA">
      <w:pPr>
        <w:rPr>
          <w:bCs/>
        </w:rPr>
      </w:pPr>
    </w:p>
    <w:p w:rsidRDefault="00495691" w:rsidP="00833D3E" w:rsidR="00833D3E">
      <w:pPr>
        <w:ind w:firstLine="680"/>
        <w:jc w:val="right"/>
        <w:rPr>
          <w:b/>
        </w:rPr>
      </w:pPr>
      <w:r>
        <w:rPr>
          <w:b/>
        </w:rPr>
        <w:t>Općinski sud u Sisku, Stalna služba u Glini</w:t>
      </w:r>
    </w:p>
    <w:p w:rsidRDefault="0074474A" w:rsidP="00833D3E" w:rsidR="00495691" w:rsidRPr="00BB45DC">
      <w:pPr>
        <w:ind w:firstLine="680"/>
        <w:jc w:val="right"/>
        <w:rPr>
          <w:b/>
        </w:rPr>
      </w:pPr>
      <w:r>
        <w:rPr>
          <w:b/>
        </w:rPr>
        <w:t>Zemljišno-knjižni odjel</w:t>
      </w:r>
      <w:r w:rsidR="00D0389B">
        <w:rPr>
          <w:b/>
        </w:rPr>
        <w:t xml:space="preserve"> Gvozd</w:t>
      </w:r>
    </w:p>
    <w:p w:rsidRDefault="00833D3E" w:rsidP="00833D3E" w:rsidR="00833D3E">
      <w:pPr>
        <w:jc w:val="right"/>
      </w:pPr>
    </w:p>
    <w:p w:rsidRDefault="00833D3E" w:rsidP="00833D3E" w:rsidR="00833D3E">
      <w:pPr>
        <w:jc w:val="both"/>
      </w:pPr>
      <w:r>
        <w:tab/>
        <w:t xml:space="preserve">Temeljem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 xml:space="preserve">. 3. Ovršnog zakona u vezi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u privitku Vam dostavljamo Rješenje o dosudi nekretnina broj </w:t>
      </w:r>
      <w:r w:rsidR="0074474A">
        <w:t>48.St-901/13</w:t>
      </w:r>
      <w:r>
        <w:t xml:space="preserve"> od </w:t>
      </w:r>
      <w:r w:rsidR="00F54FB2">
        <w:t>25</w:t>
      </w:r>
      <w:r w:rsidR="00800F4C">
        <w:t xml:space="preserve">. </w:t>
      </w:r>
      <w:r w:rsidR="0074474A">
        <w:t>listopada</w:t>
      </w:r>
      <w:r w:rsidR="00800F4C">
        <w:t xml:space="preserve"> 2018</w:t>
      </w:r>
      <w:r w:rsidRPr="004419EA">
        <w:t>.</w:t>
      </w:r>
      <w:r>
        <w:t xml:space="preserve"> sa klauzulom pravomoćnosti, te Potvrdu da je kupac položio </w:t>
      </w:r>
      <w:proofErr w:type="spellStart"/>
      <w:r>
        <w:t>kupovninu</w:t>
      </w:r>
      <w:proofErr w:type="spellEnd"/>
      <w:r>
        <w:t xml:space="preserve"> u skladu sa točkom II. rješenja o dosudi.</w:t>
      </w:r>
    </w:p>
    <w:p w:rsidRDefault="00833D3E" w:rsidP="00833D3E" w:rsidR="00833D3E">
      <w:pPr>
        <w:jc w:val="both"/>
      </w:pPr>
    </w:p>
    <w:p w:rsidRDefault="00833D3E" w:rsidP="00833D3E" w:rsidR="00833D3E">
      <w:pPr>
        <w:ind w:firstLine="708"/>
        <w:jc w:val="both"/>
      </w:pPr>
      <w:r>
        <w:tab/>
      </w:r>
      <w:r>
        <w:tab/>
      </w:r>
      <w:r>
        <w:tab/>
        <w:t xml:space="preserve">U Zagrebu, </w:t>
      </w:r>
      <w:r w:rsidR="00FF2128">
        <w:t>08</w:t>
      </w:r>
      <w:r w:rsidR="00800F4C">
        <w:t xml:space="preserve">. </w:t>
      </w:r>
      <w:r w:rsidR="0074474A">
        <w:t>studenog</w:t>
      </w:r>
      <w:r w:rsidR="00800F4C">
        <w:t xml:space="preserve"> 2018</w:t>
      </w:r>
      <w:r>
        <w:t>.</w:t>
      </w:r>
      <w:r w:rsidR="00800F4C">
        <w:t xml:space="preserve"> godine</w:t>
      </w:r>
    </w:p>
    <w:p w:rsidRDefault="00833D3E" w:rsidP="00833D3E" w:rsidR="00833D3E" w:rsidRPr="0044116C">
      <w:pPr>
        <w:ind w:firstLine="708"/>
        <w:jc w:val="both"/>
      </w:pPr>
    </w:p>
    <w:p w:rsidRDefault="00833D3E" w:rsidP="00833D3E" w:rsidR="00833D3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800F4C">
        <w:rPr>
          <w:rFonts w:cs="Times New Roman" w:hAnsi="Times New Roman" w:ascii="Times New Roman"/>
          <w:sz w:val="24"/>
        </w:rPr>
        <w:tab/>
      </w:r>
      <w:r w:rsidR="00800F4C">
        <w:rPr>
          <w:rFonts w:cs="Times New Roman" w:hAnsi="Times New Roman" w:ascii="Times New Roman"/>
          <w:sz w:val="24"/>
        </w:rPr>
        <w:tab/>
      </w:r>
      <w:r w:rsidR="00800F4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Sudac:</w:t>
      </w:r>
    </w:p>
    <w:p w:rsidRDefault="00833D3E" w:rsidP="00E82E68" w:rsidR="00FF2128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00F4C">
        <w:rPr>
          <w:rFonts w:cs="Times New Roman" w:hAnsi="Times New Roman" w:ascii="Times New Roman"/>
          <w:sz w:val="24"/>
        </w:rPr>
        <w:t>Vesna Sremac Šoštar</w:t>
      </w:r>
      <w:r w:rsidR="00E82E68">
        <w:rPr>
          <w:rFonts w:cs="Times New Roman" w:hAnsi="Times New Roman" w:ascii="Times New Roman"/>
          <w:sz w:val="24"/>
        </w:rPr>
        <w:t>,v.r.</w:t>
      </w:r>
    </w:p>
    <w:p w:rsidRDefault="00E82E68" w:rsidP="00E82E68" w:rsidR="00E82E68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</w:p>
    <w:p w:rsidRDefault="00E82E68" w:rsidP="00E82E68" w:rsidR="00E82E68">
      <w:pPr>
        <w:pStyle w:val="Tijeloteksta"/>
        <w:jc w:val="right"/>
        <w:outlineLvl w:val="0"/>
      </w:pPr>
      <w:r>
        <w:rPr>
          <w:rFonts w:cs="Times New Roman" w:hAnsi="Times New Roman" w:ascii="Times New Roman"/>
          <w:sz w:val="24"/>
        </w:rPr>
        <w:t>Matea Bizjak</w:t>
      </w:r>
    </w:p>
    <w:p w:rsidRDefault="009A27F1" w:rsidP="009A27F1" w:rsidR="009A27F1">
      <w:pPr>
        <w:pStyle w:val="Tijeloteksta"/>
        <w:jc w:val="right"/>
        <w:outlineLvl w:val="0"/>
      </w:pPr>
    </w:p>
    <w:sectPr w:rsidSect="00833D3E" w:rsidR="009A27F1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03" w:rsidP="00833D3E" w:rsidR="00AC6403">
      <w:r>
        <w:separator/>
      </w:r>
    </w:p>
  </w:endnote>
  <w:endnote w:id="0" w:type="continuationSeparator">
    <w:p w:rsidRDefault="00AC6403" w:rsidP="00833D3E" w:rsidR="00AC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03" w:rsidP="00833D3E" w:rsidR="00AC6403">
      <w:r>
        <w:separator/>
      </w:r>
    </w:p>
  </w:footnote>
  <w:footnote w:id="0" w:type="continuationSeparator">
    <w:p w:rsidRDefault="00AC6403" w:rsidP="00833D3E" w:rsidR="00AC6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2E68" w:rsidR="0086348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D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3D3E" w:rsidP="00A12C3D" w:rsidR="00863488" w:rsidRPr="00A12C3D">
    <w:pPr>
      <w:pStyle w:val="Zaglavlje"/>
      <w:jc w:val="right"/>
    </w:pPr>
    <w:r>
      <w:t>48.St</w:t>
    </w:r>
    <w:r w:rsidR="00B957C7">
      <w:t xml:space="preserve">XL-St-32/2004.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989290"/>
      <w:docPartObj>
        <w:docPartGallery w:val="Page Numbers (Top of Page)"/>
        <w:docPartUnique/>
      </w:docPartObj>
    </w:sdtPr>
    <w:sdtEndPr/>
    <w:sdtContent>
      <w:p w:rsidRDefault="00495691" w:rsidP="00833D3E" w:rsidR="00833D3E">
        <w:pPr>
          <w:pStyle w:val="Zaglavlje"/>
          <w:jc w:val="right"/>
        </w:pPr>
        <w:r>
          <w:t>48.St-901/13</w:t>
        </w:r>
      </w:p>
    </w:sdtContent>
  </w:sdt>
  <w:p w:rsidRDefault="00833D3E" w:rsidR="00833D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94992"/>
    <w:multiLevelType w:val="hybridMultilevel"/>
    <w:tmpl w:val="7424F578"/>
    <w:lvl w:tplc="580E717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FF85C94"/>
    <w:multiLevelType w:val="hybridMultilevel"/>
    <w:tmpl w:val="3524FD0C"/>
    <w:lvl w:tplc="BD7E0E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B2D"/>
    <w:rsid w:val="0009048E"/>
    <w:rsid w:val="001F087F"/>
    <w:rsid w:val="00301F07"/>
    <w:rsid w:val="003625C7"/>
    <w:rsid w:val="00495691"/>
    <w:rsid w:val="005F4A7A"/>
    <w:rsid w:val="00645E48"/>
    <w:rsid w:val="0067336B"/>
    <w:rsid w:val="00676C72"/>
    <w:rsid w:val="00702EE0"/>
    <w:rsid w:val="0074474A"/>
    <w:rsid w:val="00786A29"/>
    <w:rsid w:val="00800F4C"/>
    <w:rsid w:val="00833D3E"/>
    <w:rsid w:val="008512E5"/>
    <w:rsid w:val="00954F3A"/>
    <w:rsid w:val="009A27F1"/>
    <w:rsid w:val="009F16E5"/>
    <w:rsid w:val="00A20CCF"/>
    <w:rsid w:val="00AC6403"/>
    <w:rsid w:val="00B957C7"/>
    <w:rsid w:val="00CB3B2D"/>
    <w:rsid w:val="00CB4950"/>
    <w:rsid w:val="00D0389B"/>
    <w:rsid w:val="00E33DDA"/>
    <w:rsid w:val="00E708D8"/>
    <w:rsid w:val="00E82E68"/>
    <w:rsid w:val="00F15017"/>
    <w:rsid w:val="00F54FB2"/>
    <w:rsid w:val="00F65230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3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33D3E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3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33D3E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454</properties:Characters>
  <properties:Lines>21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2018-11-07T12:12:00Z</dcterms:created>
  <dc:creator>Matea Bizjak</dc:creator>
  <dc:description/>
  <cp:keywords/>
  <cp:lastModifiedBy>Matea Bizjak</cp:lastModifiedBy>
  <cp:lastPrinted>2018-11-08T08:57:00Z</cp:lastPrinted>
  <dcterms:modified xmlns:xsi="http://www.w3.org/2001/XMLSchema-instance" xsi:type="dcterms:W3CDTF">2018-11-08T08:57:00Z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(St-901-13-dopis_sudu-1.docx)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