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789DAAE6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14:textId="77777777" w14:paraId="53B242D3"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14:textId="77777777" w14:paraId="78BA697F"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3E1467">
        <w:rPr>
          <w:rFonts w:hAnsi="Times New Roman" w:ascii="Times New Roman"/>
          <w:sz w:val="24"/>
        </w:rPr>
        <w:t>TRGOVAČKI SUD U ZAGREBU</w:t>
      </w:r>
    </w:p>
    <w:p w14:textId="77777777" w14:paraId="226E2CF7"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3E1467">
        <w:rPr>
          <w:rFonts w:hAnsi="Times New Roman" w:ascii="Times New Roman"/>
          <w:sz w:val="24"/>
          <w:szCs w:val="24"/>
          <w:lang w:val="pl-PL"/>
        </w:rPr>
        <w:t>66 St-1066/14</w:t>
      </w:r>
    </w:p>
    <w:p w14:textId="77777777" w14:paraId="77BFD512" w:rsidRDefault="00702487" w:rsidP="00702487" w:rsidR="003E146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14:textId="77777777" w14:paraId="155E0F79" w:rsidRDefault="003E1467" w:rsidP="00702487" w:rsidR="00702487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TEHNOFORTE d.o.o. –</w:t>
      </w:r>
      <w:r w:rsidR="004B2F73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u stečaju</w:t>
      </w:r>
      <w:r w:rsidR="004B2F73">
        <w:rPr>
          <w:rFonts w:hAnsi="Times New Roman" w:ascii="Times New Roman"/>
          <w:sz w:val="24"/>
          <w:szCs w:val="24"/>
          <w:lang w:val="pl-PL"/>
        </w:rPr>
        <w:t>, Zagreb, Dolovska 34</w:t>
      </w:r>
    </w:p>
    <w:p w14:textId="77777777" w14:paraId="54845937" w:rsidRDefault="00702487" w:rsidP="006E7095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745F7F06"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14:textId="77777777" w14:paraId="0E99068A"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1F9C8B44"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14:textId="77777777" w14:paraId="53976CD8" w:rsidRDefault="004B2F73" w:rsidP="004B2F73" w:rsidR="004B2F73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I. VIŠI ISPLATNI RED</w:t>
      </w:r>
    </w:p>
    <w:p w14:textId="77777777" w14:paraId="73377CB2"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501"/>
        <w:gridCol w:w="1536"/>
        <w:gridCol w:w="1243"/>
        <w:gridCol w:w="1243"/>
        <w:gridCol w:w="1243"/>
        <w:gridCol w:w="1256"/>
        <w:gridCol w:w="989"/>
      </w:tblGrid>
      <w:tr w14:textId="77777777" w14:paraId="6947FB6D" w:rsidTr="00107528" w:rsidR="00702487" w:rsidRPr="00B40BEB">
        <w:trPr>
          <w:jc w:val="center"/>
        </w:trPr>
        <w:tc>
          <w:tcPr>
            <w:tcW w:type="pct" w:w="606"/>
            <w:vAlign w:val="center"/>
          </w:tcPr>
          <w:p w14:textId="77777777" w14:paraId="32B7BDE3" w:rsidRDefault="00702487" w:rsidP="003E14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32"/>
            <w:vAlign w:val="center"/>
          </w:tcPr>
          <w:p w14:textId="77777777" w14:paraId="4DFC85CE" w:rsidRDefault="00702487" w:rsidP="003E14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49"/>
            <w:vAlign w:val="center"/>
          </w:tcPr>
          <w:p w14:textId="77777777" w14:paraId="6BA60F98" w:rsidRDefault="00702487" w:rsidP="003E14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06"/>
            <w:vAlign w:val="center"/>
          </w:tcPr>
          <w:p w14:textId="77777777" w14:paraId="5CB1194D" w:rsidRDefault="00702487" w:rsidP="003E14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06"/>
            <w:vAlign w:val="center"/>
          </w:tcPr>
          <w:p w14:textId="77777777" w14:paraId="11248C25" w:rsidRDefault="00702487" w:rsidP="003E14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606"/>
            <w:vAlign w:val="center"/>
          </w:tcPr>
          <w:p w14:textId="77777777" w14:paraId="422133DE" w:rsidRDefault="00702487" w:rsidP="003E14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12"/>
            <w:vAlign w:val="center"/>
          </w:tcPr>
          <w:p w14:textId="77777777" w14:paraId="0ECFAFFB" w:rsidRDefault="00702487" w:rsidP="003E14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14:textId="77777777" w14:paraId="509EEBFA" w:rsidRDefault="00702487" w:rsidP="003E14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82"/>
            <w:vAlign w:val="center"/>
          </w:tcPr>
          <w:p w14:textId="77777777" w14:paraId="7BCFADB5" w:rsidRDefault="00702487" w:rsidP="003E146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14:textId="77777777" w14:paraId="176ADB82" w:rsidTr="00107528" w:rsidR="00702487" w:rsidRPr="00B40BEB">
        <w:trPr>
          <w:jc w:val="center"/>
        </w:trPr>
        <w:tc>
          <w:tcPr>
            <w:tcW w:type="pct" w:w="606"/>
          </w:tcPr>
          <w:p w14:textId="77777777" w14:paraId="09857C69" w:rsidRDefault="00702487" w:rsidP="003E146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61028CA1" w:rsidRDefault="00F51A62" w:rsidP="003E146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32"/>
          </w:tcPr>
          <w:p w14:textId="77777777" w14:paraId="39D9D714" w:rsidRDefault="00810809" w:rsidP="00485344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Martin Zadro </w:t>
            </w:r>
          </w:p>
        </w:tc>
        <w:tc>
          <w:tcPr>
            <w:tcW w:type="pct" w:w="749"/>
          </w:tcPr>
          <w:p w14:textId="77777777" w14:paraId="751CE4E4" w:rsidRDefault="00485344" w:rsidP="003E146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22495205807</w:t>
            </w:r>
          </w:p>
        </w:tc>
        <w:tc>
          <w:tcPr>
            <w:tcW w:type="pct" w:w="606"/>
          </w:tcPr>
          <w:p w14:textId="77777777" w14:paraId="7085FBBB" w:rsidRDefault="00810809" w:rsidP="003E146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  <w:r w:rsidR="00485344">
              <w:rPr>
                <w:rFonts w:hAnsi="Times New Roman" w:ascii="Times New Roman"/>
                <w:sz w:val="24"/>
                <w:szCs w:val="24"/>
              </w:rPr>
              <w:t>Josipa Antoljaka</w:t>
            </w:r>
          </w:p>
        </w:tc>
        <w:tc>
          <w:tcPr>
            <w:tcW w:type="pct" w:w="606"/>
          </w:tcPr>
          <w:p w14:textId="77777777" w14:paraId="5F172D57" w:rsidRDefault="00810809" w:rsidP="003E146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16.000,00</w:t>
            </w:r>
          </w:p>
        </w:tc>
        <w:tc>
          <w:tcPr>
            <w:tcW w:type="pct" w:w="606"/>
          </w:tcPr>
          <w:p w14:textId="77777777" w14:paraId="17335EEA" w:rsidRDefault="00810809" w:rsidP="003E146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</w:tc>
        <w:tc>
          <w:tcPr>
            <w:tcW w:type="pct" w:w="612"/>
          </w:tcPr>
          <w:p w14:textId="77777777" w14:paraId="28CCF799" w:rsidRDefault="0037230B" w:rsidP="003E146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16.000,00</w:t>
            </w:r>
          </w:p>
          <w:p w14:textId="77777777" w14:paraId="5A437216" w:rsidRDefault="0037230B" w:rsidP="003E1467" w:rsidR="0037230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(12.460,16 neto)</w:t>
            </w:r>
          </w:p>
          <w:p w14:textId="77777777" w14:paraId="687C9719" w:rsidRDefault="0037230B" w:rsidP="003E1467" w:rsidR="0037230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(3.539,85 bruto)</w:t>
            </w:r>
          </w:p>
        </w:tc>
        <w:tc>
          <w:tcPr>
            <w:tcW w:type="pct" w:w="482"/>
          </w:tcPr>
          <w:p w14:textId="77777777" w14:paraId="0EBD8382" w:rsidRDefault="0037230B" w:rsidP="003E146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 odnos</w:t>
            </w:r>
          </w:p>
        </w:tc>
      </w:tr>
    </w:tbl>
    <w:p w14:textId="77777777" w14:paraId="6BF60962" w:rsidRDefault="004B2F73" w:rsidP="00702487" w:rsidR="004B2F73">
      <w:pPr>
        <w:pStyle w:val="Bezproreda"/>
        <w:rPr>
          <w:rFonts w:hAnsi="Times New Roman" w:ascii="Times New Roman"/>
          <w:sz w:val="24"/>
        </w:rPr>
      </w:pPr>
    </w:p>
    <w:p w14:textId="77777777" w14:paraId="58D2E31F" w:rsidRDefault="004B2F73" w:rsidP="00F51A62" w:rsidR="004B2F73" w:rsidRPr="00F51A62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II. VIŠI ISPLATNI RED</w:t>
      </w:r>
    </w:p>
    <w:p w14:textId="77777777" w14:paraId="2D5FF31B" w:rsidRDefault="004B2F73" w:rsidP="00702487" w:rsidR="004B2F7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652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003"/>
        <w:gridCol w:w="1537"/>
        <w:gridCol w:w="1402"/>
        <w:gridCol w:w="1297"/>
        <w:gridCol w:w="1670"/>
        <w:gridCol w:w="1297"/>
        <w:gridCol w:w="1670"/>
      </w:tblGrid>
      <w:tr w14:textId="77777777" w14:paraId="3245AFFE" w:rsidTr="009C749E" w:rsidR="004B2F73" w:rsidRPr="00B40BEB">
        <w:trPr>
          <w:jc w:val="center"/>
        </w:trPr>
        <w:tc>
          <w:tcPr>
            <w:tcW w:type="pct" w:w="513"/>
            <w:vAlign w:val="center"/>
          </w:tcPr>
          <w:p w14:textId="77777777" w14:paraId="54FE1A4A" w:rsidRDefault="004B2F73" w:rsidP="00E87C63" w:rsidR="004B2F73" w:rsidRPr="00232E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27"/>
            <w:vAlign w:val="center"/>
          </w:tcPr>
          <w:p w14:textId="77777777" w14:paraId="33436DAA" w:rsidRDefault="004B2F73" w:rsidP="004B2F73" w:rsidR="004B2F73" w:rsidRPr="00232E6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34"/>
            <w:vAlign w:val="center"/>
          </w:tcPr>
          <w:p w14:textId="77777777" w14:paraId="3CD2D1FF" w:rsidRDefault="004B2F73" w:rsidP="004B2F73" w:rsidR="004B2F73" w:rsidRPr="00232E6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78"/>
            <w:vAlign w:val="center"/>
          </w:tcPr>
          <w:p w14:textId="77777777" w14:paraId="7ECF0929" w:rsidRDefault="004B2F73" w:rsidP="004B2F73" w:rsidR="004B2F73" w:rsidRPr="00232E6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35"/>
            <w:vAlign w:val="center"/>
          </w:tcPr>
          <w:p w14:textId="77777777" w14:paraId="679F6ED1" w:rsidRDefault="004B2F73" w:rsidP="008F733F" w:rsidR="004B2F73" w:rsidRPr="00232E6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89"/>
            <w:vAlign w:val="center"/>
          </w:tcPr>
          <w:p w14:textId="77777777" w14:paraId="6A6B2AC1" w:rsidRDefault="004B2F73" w:rsidP="004B2F73" w:rsidR="004B2F73" w:rsidRPr="00232E6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35"/>
            <w:vAlign w:val="center"/>
          </w:tcPr>
          <w:p w14:textId="77777777" w14:paraId="2C541E5B" w:rsidRDefault="004B2F73" w:rsidP="004B2F73" w:rsidR="004B2F73" w:rsidRPr="00232E6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14:textId="77777777" w14:paraId="321D66A5" w:rsidRDefault="004B2F73" w:rsidP="004B2F73" w:rsidR="004B2F73" w:rsidRPr="00232E6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89"/>
            <w:vAlign w:val="center"/>
          </w:tcPr>
          <w:p w14:textId="77777777" w14:paraId="2CF79CC3" w:rsidRDefault="004B2F73" w:rsidP="00232E64" w:rsidR="004B2F73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14:textId="77777777" w14:paraId="4889D534" w:rsidTr="009C749E" w:rsidR="004B2F73" w:rsidRPr="00B40BEB">
        <w:trPr>
          <w:jc w:val="center"/>
        </w:trPr>
        <w:tc>
          <w:tcPr>
            <w:tcW w:type="pct" w:w="513"/>
          </w:tcPr>
          <w:p w14:textId="77777777" w14:paraId="367D843B" w:rsidRDefault="00492FCC" w:rsidP="00E87C63" w:rsidR="004B2F73" w:rsidRPr="00232E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1</w:t>
            </w:r>
            <w:r w:rsidR="00107528" w:rsidRPr="00232E64">
              <w:rPr>
                <w:rFonts w:hAnsi="Times New Roman" w:ascii="Times New Roman"/>
                <w:sz w:val="24"/>
                <w:szCs w:val="24"/>
              </w:rPr>
              <w:t>.</w:t>
            </w:r>
          </w:p>
          <w:p w14:textId="77777777" w14:paraId="0846A6ED" w:rsidRDefault="004B2F73" w:rsidP="00E87C63" w:rsidR="004B2F73" w:rsidRPr="00232E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7"/>
          </w:tcPr>
          <w:p w14:textId="77777777" w14:paraId="197E7D42" w:rsidRDefault="00107528" w:rsidP="004B2F73" w:rsidR="004B2F73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UNICREDIT LEASING CROATIA d.o.o.</w:t>
            </w:r>
          </w:p>
        </w:tc>
        <w:tc>
          <w:tcPr>
            <w:tcW w:type="pct" w:w="634"/>
          </w:tcPr>
          <w:p w14:textId="77777777" w14:paraId="2498186E" w:rsidRDefault="008F733F" w:rsidP="004B2F73" w:rsidR="004B2F73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18736141210</w:t>
            </w:r>
          </w:p>
        </w:tc>
        <w:tc>
          <w:tcPr>
            <w:tcW w:type="pct" w:w="578"/>
          </w:tcPr>
          <w:p w14:textId="77777777" w14:paraId="79EE0A6D" w:rsidRDefault="008F733F" w:rsidP="004B2F73" w:rsidR="004B2F73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Zagreb, Heinzelova 33</w:t>
            </w:r>
          </w:p>
        </w:tc>
        <w:tc>
          <w:tcPr>
            <w:tcW w:type="pct" w:w="535"/>
          </w:tcPr>
          <w:p w14:textId="77777777" w14:paraId="3C12E8F7" w:rsidRDefault="008F733F" w:rsidP="004B2F73" w:rsidR="004B2F73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6.818,41</w:t>
            </w:r>
          </w:p>
        </w:tc>
        <w:tc>
          <w:tcPr>
            <w:tcW w:type="pct" w:w="689"/>
          </w:tcPr>
          <w:p w14:textId="77777777" w14:paraId="3C801ED4" w:rsidRDefault="00461017" w:rsidP="004B2F73" w:rsidR="004B2F73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fakture</w:t>
            </w:r>
          </w:p>
        </w:tc>
        <w:tc>
          <w:tcPr>
            <w:tcW w:type="pct" w:w="535"/>
          </w:tcPr>
          <w:p w14:textId="77777777" w14:paraId="1A2B6F5A" w:rsidRDefault="00461017" w:rsidP="004B2F73" w:rsidR="004B2F73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6.818,41</w:t>
            </w:r>
          </w:p>
        </w:tc>
        <w:tc>
          <w:tcPr>
            <w:tcW w:type="pct" w:w="689"/>
          </w:tcPr>
          <w:p w14:textId="77777777" w14:paraId="0F5B9C5A" w:rsidRDefault="00461017" w:rsidP="00232E64" w:rsidR="004B2F73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fakture</w:t>
            </w:r>
          </w:p>
        </w:tc>
      </w:tr>
      <w:tr w14:textId="77777777" w14:paraId="6B5CD386" w:rsidTr="009C749E" w:rsidR="007516C7" w:rsidRPr="00B40BEB">
        <w:trPr>
          <w:jc w:val="center"/>
        </w:trPr>
        <w:tc>
          <w:tcPr>
            <w:tcW w:type="pct" w:w="513"/>
          </w:tcPr>
          <w:p w14:textId="77777777" w14:paraId="6AC501AE" w:rsidRDefault="00492FCC" w:rsidP="00E87C63" w:rsidR="007516C7" w:rsidRPr="00232E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2</w:t>
            </w:r>
            <w:r w:rsidR="007516C7" w:rsidRPr="00232E64">
              <w:rPr>
                <w:rFonts w:hAnsi="Times New Roman" w:ascii="Times New Roman"/>
                <w:sz w:val="24"/>
                <w:szCs w:val="24"/>
              </w:rPr>
              <w:t>.</w:t>
            </w:r>
          </w:p>
          <w:p w14:textId="77777777" w14:paraId="22DE6F97" w:rsidRDefault="007516C7" w:rsidP="00E87C63" w:rsidR="007516C7" w:rsidRPr="00232E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7"/>
          </w:tcPr>
          <w:p w14:textId="77777777" w14:paraId="4A6BC59A" w:rsidRDefault="007516C7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CEI ZAGREB d.o.o.</w:t>
            </w:r>
          </w:p>
        </w:tc>
        <w:tc>
          <w:tcPr>
            <w:tcW w:type="pct" w:w="634"/>
          </w:tcPr>
          <w:p w14:textId="77777777" w14:paraId="2388854E" w:rsidRDefault="007516C7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57423921801</w:t>
            </w:r>
          </w:p>
        </w:tc>
        <w:tc>
          <w:tcPr>
            <w:tcW w:type="pct" w:w="578"/>
          </w:tcPr>
          <w:p w14:textId="77777777" w14:paraId="476ECB71" w:rsidRDefault="007516C7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Zagreb, V. Holjevca 40</w:t>
            </w:r>
          </w:p>
        </w:tc>
        <w:tc>
          <w:tcPr>
            <w:tcW w:type="pct" w:w="535"/>
          </w:tcPr>
          <w:p w14:textId="77777777" w14:paraId="007F7A2F" w:rsidRDefault="007516C7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2.033,84</w:t>
            </w:r>
          </w:p>
        </w:tc>
        <w:tc>
          <w:tcPr>
            <w:tcW w:type="pct" w:w="689"/>
          </w:tcPr>
          <w:p w14:textId="77777777" w14:paraId="357EFF2B" w:rsidRDefault="007516C7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ustup tražbine</w:t>
            </w:r>
          </w:p>
        </w:tc>
        <w:tc>
          <w:tcPr>
            <w:tcW w:type="pct" w:w="535"/>
          </w:tcPr>
          <w:p w14:textId="77777777" w14:paraId="640FE0E6" w:rsidRDefault="007516C7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2.033,84</w:t>
            </w:r>
          </w:p>
        </w:tc>
        <w:tc>
          <w:tcPr>
            <w:tcW w:type="pct" w:w="689"/>
          </w:tcPr>
          <w:p w14:textId="77777777" w14:paraId="5033B969" w:rsidRDefault="007516C7" w:rsidP="00232E64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ustup tražbine</w:t>
            </w:r>
          </w:p>
        </w:tc>
      </w:tr>
      <w:tr w14:textId="77777777" w14:paraId="0BBFA942" w:rsidTr="009C749E" w:rsidR="007516C7" w:rsidRPr="00B40BEB">
        <w:trPr>
          <w:jc w:val="center"/>
        </w:trPr>
        <w:tc>
          <w:tcPr>
            <w:tcW w:type="pct" w:w="513"/>
          </w:tcPr>
          <w:p w14:textId="77777777" w14:paraId="632BA879" w:rsidRDefault="00492FCC" w:rsidP="00E87C63" w:rsidR="007516C7" w:rsidRPr="00232E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3.</w:t>
            </w:r>
          </w:p>
          <w:p w14:textId="77777777" w14:paraId="1CEB2045" w:rsidRDefault="007516C7" w:rsidP="00E87C63" w:rsidR="007516C7" w:rsidRPr="00232E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7"/>
          </w:tcPr>
          <w:p w14:textId="77777777" w14:paraId="0341C9A4" w:rsidRDefault="00C45386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UNIQA OSIGURANJE d.d.</w:t>
            </w:r>
          </w:p>
        </w:tc>
        <w:tc>
          <w:tcPr>
            <w:tcW w:type="pct" w:w="634"/>
          </w:tcPr>
          <w:p w14:textId="77777777" w14:paraId="0DE15280" w:rsidRDefault="00C45386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75665455333</w:t>
            </w:r>
          </w:p>
        </w:tc>
        <w:tc>
          <w:tcPr>
            <w:tcW w:type="pct" w:w="578"/>
          </w:tcPr>
          <w:p w14:textId="77777777" w14:paraId="1826BBA4" w:rsidRDefault="00C45386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Zagreb, Planinska 13a</w:t>
            </w:r>
          </w:p>
        </w:tc>
        <w:tc>
          <w:tcPr>
            <w:tcW w:type="pct" w:w="535"/>
          </w:tcPr>
          <w:p w14:textId="77777777" w14:paraId="20F94378" w:rsidRDefault="00C45386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6.152,78</w:t>
            </w:r>
          </w:p>
        </w:tc>
        <w:tc>
          <w:tcPr>
            <w:tcW w:type="pct" w:w="689"/>
          </w:tcPr>
          <w:p w14:textId="77777777" w14:paraId="159E119D" w:rsidRDefault="006E7095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pct" w:w="535"/>
          </w:tcPr>
          <w:p w14:textId="77777777" w14:paraId="6C165E4B" w:rsidRDefault="00C45386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6.152,78</w:t>
            </w:r>
          </w:p>
        </w:tc>
        <w:tc>
          <w:tcPr>
            <w:tcW w:type="pct" w:w="689"/>
          </w:tcPr>
          <w:p w14:textId="77777777" w14:paraId="312C4E2C" w:rsidRDefault="006E7095" w:rsidP="00232E64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</w:tr>
      <w:tr w14:textId="77777777" w14:paraId="233A3165" w:rsidTr="009C749E" w:rsidR="007516C7" w:rsidRPr="00B40BEB">
        <w:trPr>
          <w:jc w:val="center"/>
        </w:trPr>
        <w:tc>
          <w:tcPr>
            <w:tcW w:type="pct" w:w="513"/>
          </w:tcPr>
          <w:p w14:textId="77777777" w14:paraId="52CCF017" w:rsidRDefault="006E7095" w:rsidP="00E87C63" w:rsidR="007516C7" w:rsidRPr="00232E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4.</w:t>
            </w:r>
          </w:p>
          <w:p w14:textId="77777777" w14:paraId="1B237527" w:rsidRDefault="007516C7" w:rsidP="00E87C63" w:rsidR="007516C7" w:rsidRPr="00232E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7"/>
          </w:tcPr>
          <w:p w14:textId="77777777" w14:paraId="3A5227FE" w:rsidRDefault="006E7095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ALLIANZ ZAGREB d.d.</w:t>
            </w:r>
          </w:p>
        </w:tc>
        <w:tc>
          <w:tcPr>
            <w:tcW w:type="pct" w:w="634"/>
          </w:tcPr>
          <w:p w14:textId="77777777" w14:paraId="7CD51868" w:rsidRDefault="00C716D1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pct" w:w="578"/>
          </w:tcPr>
          <w:p w14:textId="77777777" w14:paraId="16164585" w:rsidRDefault="00C716D1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Zagreb, Heinzelova 70</w:t>
            </w:r>
          </w:p>
        </w:tc>
        <w:tc>
          <w:tcPr>
            <w:tcW w:type="pct" w:w="535"/>
          </w:tcPr>
          <w:p w14:textId="7F7D8EB0" w14:paraId="6F75BCFB" w:rsidRDefault="00ED72B2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4.758,41</w:t>
            </w:r>
          </w:p>
        </w:tc>
        <w:tc>
          <w:tcPr>
            <w:tcW w:type="pct" w:w="689"/>
          </w:tcPr>
          <w:p w14:textId="50E4772B" w14:paraId="12DFD5D5" w:rsidRDefault="00ED72B2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pct" w:w="535"/>
          </w:tcPr>
          <w:p w14:textId="0EE22B34" w14:paraId="301B0E8B" w:rsidRDefault="00ED72B2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4.758,41</w:t>
            </w:r>
          </w:p>
        </w:tc>
        <w:tc>
          <w:tcPr>
            <w:tcW w:type="pct" w:w="689"/>
          </w:tcPr>
          <w:p w14:textId="67BC8D0D" w14:paraId="1909ACE3" w:rsidRDefault="00ED72B2" w:rsidP="00232E64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</w:tr>
      <w:tr w14:textId="77777777" w14:paraId="78168979" w:rsidTr="009C749E" w:rsidR="007516C7" w:rsidRPr="00B40BEB">
        <w:trPr>
          <w:jc w:val="center"/>
        </w:trPr>
        <w:tc>
          <w:tcPr>
            <w:tcW w:type="pct" w:w="513"/>
          </w:tcPr>
          <w:p w14:textId="6564FE00" w14:paraId="0A85BAA0" w:rsidRDefault="00ED72B2" w:rsidP="00E87C63" w:rsidR="007516C7" w:rsidRPr="00232E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  <w:p w14:textId="77777777" w14:paraId="475531D0" w:rsidRDefault="007516C7" w:rsidP="00E87C63" w:rsidR="007516C7" w:rsidRPr="00232E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7"/>
          </w:tcPr>
          <w:p w14:textId="6DC5AE35" w14:paraId="2A64E06A" w:rsidRDefault="007005DC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ŽELJKA STANKO</w:t>
            </w:r>
          </w:p>
        </w:tc>
        <w:tc>
          <w:tcPr>
            <w:tcW w:type="pct" w:w="634"/>
          </w:tcPr>
          <w:p w14:textId="53B92462" w14:paraId="7B0212E7" w:rsidRDefault="007005DC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05942043618</w:t>
            </w:r>
          </w:p>
        </w:tc>
        <w:tc>
          <w:tcPr>
            <w:tcW w:type="pct" w:w="578"/>
          </w:tcPr>
          <w:p w14:textId="77777777" w14:paraId="00B5AAA2" w:rsidRDefault="007005DC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14:textId="7661645A" w14:paraId="199C244D" w:rsidRDefault="007005DC" w:rsidP="007516C7" w:rsidR="007005DC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Vinogradi 91</w:t>
            </w:r>
          </w:p>
        </w:tc>
        <w:tc>
          <w:tcPr>
            <w:tcW w:type="pct" w:w="535"/>
          </w:tcPr>
          <w:p w14:textId="2A56AC61" w14:paraId="16296588" w:rsidRDefault="007005DC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613.964</w:t>
            </w:r>
            <w:r w:rsidR="00DD4751" w:rsidRPr="00232E64">
              <w:rPr>
                <w:rFonts w:hAnsi="Times New Roman" w:ascii="Times New Roman"/>
                <w:sz w:val="24"/>
                <w:szCs w:val="24"/>
              </w:rPr>
              <w:t>,68</w:t>
            </w:r>
          </w:p>
        </w:tc>
        <w:tc>
          <w:tcPr>
            <w:tcW w:type="pct" w:w="689"/>
          </w:tcPr>
          <w:p w14:textId="6C0DD383" w14:paraId="4D28D7CA" w:rsidRDefault="00DD4751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ustup tražbine</w:t>
            </w:r>
          </w:p>
        </w:tc>
        <w:tc>
          <w:tcPr>
            <w:tcW w:type="pct" w:w="535"/>
          </w:tcPr>
          <w:p w14:textId="13FFF0F7" w14:paraId="32EB41DE" w:rsidRDefault="00DD4751" w:rsidP="007516C7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613.964,68</w:t>
            </w:r>
          </w:p>
        </w:tc>
        <w:tc>
          <w:tcPr>
            <w:tcW w:type="pct" w:w="689"/>
          </w:tcPr>
          <w:p w14:textId="69782D5E" w14:paraId="064AA131" w:rsidRDefault="00DD4751" w:rsidP="00232E64" w:rsidR="007516C7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ustup tražbine</w:t>
            </w:r>
          </w:p>
        </w:tc>
      </w:tr>
      <w:tr w14:textId="77777777" w14:paraId="43B4996F" w:rsidTr="009C749E" w:rsidR="00ED72B2" w:rsidRPr="00B40BEB">
        <w:trPr>
          <w:jc w:val="center"/>
        </w:trPr>
        <w:tc>
          <w:tcPr>
            <w:tcW w:type="pct" w:w="513"/>
          </w:tcPr>
          <w:p w14:textId="427154D4" w14:paraId="026F07BA" w:rsidRDefault="00DD4751" w:rsidP="00E87C63" w:rsidR="00ED72B2" w:rsidRPr="00232E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6.</w:t>
            </w:r>
          </w:p>
          <w:p w14:textId="77777777" w14:paraId="677CAA01" w:rsidRDefault="00ED72B2" w:rsidP="00E87C63" w:rsidR="00ED72B2" w:rsidRPr="00232E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7"/>
          </w:tcPr>
          <w:p w14:textId="10D00F27" w14:paraId="3492C414" w:rsidRDefault="00DD4751" w:rsidP="007516C7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pct" w:w="634"/>
          </w:tcPr>
          <w:p w14:textId="60939C8C" w14:paraId="7D78F353" w:rsidRDefault="00E13109" w:rsidP="007516C7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78"/>
          </w:tcPr>
          <w:p w14:textId="03C17893" w14:paraId="241BC2F8" w:rsidRDefault="005E749D" w:rsidP="007516C7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Zagreb, Katančićeva 5</w:t>
            </w:r>
          </w:p>
        </w:tc>
        <w:tc>
          <w:tcPr>
            <w:tcW w:type="pct" w:w="535"/>
          </w:tcPr>
          <w:p w14:textId="71C71ABC" w14:paraId="58137BD5" w:rsidRDefault="005E749D" w:rsidP="007516C7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23.529,91</w:t>
            </w:r>
          </w:p>
        </w:tc>
        <w:tc>
          <w:tcPr>
            <w:tcW w:type="pct" w:w="689"/>
          </w:tcPr>
          <w:p w14:textId="084B5095" w14:paraId="7E828F1D" w:rsidRDefault="00E13109" w:rsidP="007516C7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ovjereni izlist dugovanja iz informacijskog sustava Porezne uprave</w:t>
            </w:r>
          </w:p>
        </w:tc>
        <w:tc>
          <w:tcPr>
            <w:tcW w:type="pct" w:w="535"/>
          </w:tcPr>
          <w:p w14:textId="4CCFC11F" w14:paraId="71B94B96" w:rsidRDefault="005E749D" w:rsidP="007516C7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23.529,91</w:t>
            </w:r>
          </w:p>
        </w:tc>
        <w:tc>
          <w:tcPr>
            <w:tcW w:type="pct" w:w="689"/>
          </w:tcPr>
          <w:p w14:textId="2D612B28" w14:paraId="6C95A3AA" w:rsidRDefault="005E749D" w:rsidP="00232E64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ovjereni izlist dugovanja iz informacijskog sustava Porezne uprave</w:t>
            </w:r>
          </w:p>
        </w:tc>
      </w:tr>
      <w:tr w14:textId="77777777" w14:paraId="38F2C3AF" w:rsidTr="009C749E" w:rsidR="00ED72B2" w:rsidRPr="00B40BEB">
        <w:trPr>
          <w:jc w:val="center"/>
        </w:trPr>
        <w:tc>
          <w:tcPr>
            <w:tcW w:type="pct" w:w="513"/>
          </w:tcPr>
          <w:p w14:textId="303B471E" w14:paraId="1862EAA2" w:rsidRDefault="005E749D" w:rsidP="00E87C63" w:rsidR="00ED72B2" w:rsidRPr="00232E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827"/>
          </w:tcPr>
          <w:p w14:textId="75BB7228" w14:paraId="25CFFEE0" w:rsidRDefault="00231A48" w:rsidP="00ED72B2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VIPNET d.o.o.</w:t>
            </w:r>
          </w:p>
        </w:tc>
        <w:tc>
          <w:tcPr>
            <w:tcW w:type="pct" w:w="634"/>
          </w:tcPr>
          <w:p w14:textId="33176A75" w14:paraId="3771AFCB" w:rsidRDefault="00231A48" w:rsidP="00ED72B2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pct" w:w="578"/>
          </w:tcPr>
          <w:p w14:textId="245BE325" w14:paraId="1F71BF1D" w:rsidRDefault="00231A48" w:rsidP="00ED72B2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Zagreb, Vrtni put 1</w:t>
            </w:r>
          </w:p>
        </w:tc>
        <w:tc>
          <w:tcPr>
            <w:tcW w:type="pct" w:w="535"/>
          </w:tcPr>
          <w:p w14:textId="75D415CE" w14:paraId="69BD7022" w:rsidRDefault="00231A48" w:rsidP="00ED72B2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4.137,42</w:t>
            </w:r>
          </w:p>
        </w:tc>
        <w:tc>
          <w:tcPr>
            <w:tcW w:type="pct" w:w="689"/>
          </w:tcPr>
          <w:p w14:textId="7425D7B5" w14:paraId="2383B5D3" w:rsidRDefault="00231A48" w:rsidP="00ED72B2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535"/>
          </w:tcPr>
          <w:p w14:textId="2B9CAD7C" w14:paraId="0EE32198" w:rsidRDefault="00231A48" w:rsidP="00ED72B2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4.137,42</w:t>
            </w:r>
          </w:p>
        </w:tc>
        <w:tc>
          <w:tcPr>
            <w:tcW w:type="pct" w:w="689"/>
          </w:tcPr>
          <w:p w14:textId="552E8C95" w14:paraId="3A8C71B3" w:rsidRDefault="00231A48" w:rsidP="00232E64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14:textId="77777777" w14:paraId="3BB5CCB3" w:rsidTr="009C749E" w:rsidR="00ED72B2" w:rsidRPr="00B40BEB">
        <w:trPr>
          <w:jc w:val="center"/>
        </w:trPr>
        <w:tc>
          <w:tcPr>
            <w:tcW w:type="pct" w:w="513"/>
          </w:tcPr>
          <w:p w14:textId="3A4819DF" w14:paraId="5449DA61" w:rsidRDefault="00B717A8" w:rsidP="00E87C63" w:rsidR="00ED72B2" w:rsidRPr="00232E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8.</w:t>
            </w:r>
          </w:p>
          <w:p w14:textId="77777777" w14:paraId="304B91DB" w:rsidRDefault="00ED72B2" w:rsidP="00E87C63" w:rsidR="00ED72B2" w:rsidRPr="00232E6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7"/>
          </w:tcPr>
          <w:p w14:textId="7B154099" w14:paraId="5E27577F" w:rsidRDefault="00B717A8" w:rsidP="00ED72B2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pct" w:w="634"/>
          </w:tcPr>
          <w:p w14:textId="5B059878" w14:paraId="26549448" w:rsidRDefault="005B5DE1" w:rsidP="00ED72B2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578"/>
          </w:tcPr>
          <w:p w14:textId="00B72617" w14:paraId="15C94C46" w:rsidRDefault="005B5DE1" w:rsidP="00ED72B2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Zagreb, Ulica grada Vukovara 41</w:t>
            </w:r>
          </w:p>
        </w:tc>
        <w:tc>
          <w:tcPr>
            <w:tcW w:type="pct" w:w="535"/>
          </w:tcPr>
          <w:p w14:textId="0D3CE274" w14:paraId="667FE328" w:rsidRDefault="005B5DE1" w:rsidP="00ED72B2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988,64</w:t>
            </w:r>
          </w:p>
        </w:tc>
        <w:tc>
          <w:tcPr>
            <w:tcW w:type="pct" w:w="689"/>
          </w:tcPr>
          <w:p w14:textId="13516C7B" w14:paraId="533A6B8B" w:rsidRDefault="00CA749E" w:rsidP="00ED72B2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  <w:tc>
          <w:tcPr>
            <w:tcW w:type="pct" w:w="535"/>
          </w:tcPr>
          <w:p w14:textId="2FFBF3FB" w14:paraId="033C9090" w:rsidRDefault="005B5DE1" w:rsidP="00ED72B2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988,64</w:t>
            </w:r>
          </w:p>
        </w:tc>
        <w:tc>
          <w:tcPr>
            <w:tcW w:type="pct" w:w="689"/>
          </w:tcPr>
          <w:p w14:textId="095ACE03" w14:paraId="4582885A" w:rsidRDefault="00CA749E" w:rsidP="00232E64" w:rsidR="00ED72B2" w:rsidRPr="00232E6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2E64">
              <w:rPr>
                <w:rFonts w:hAnsi="Times New Roman" w:ascii="Times New Roman"/>
                <w:sz w:val="24"/>
                <w:szCs w:val="24"/>
              </w:rPr>
              <w:t>rješenje o ovrsi</w:t>
            </w:r>
          </w:p>
        </w:tc>
      </w:tr>
    </w:tbl>
    <w:p w14:textId="77777777" w14:paraId="219F0493" w:rsidRDefault="004B2F73" w:rsidP="00702487" w:rsidR="004B2F73">
      <w:pPr>
        <w:jc w:val="center"/>
        <w:rPr>
          <w:rFonts w:hAnsi="Times New Roman" w:ascii="Times New Roman"/>
          <w:b/>
          <w:sz w:val="24"/>
        </w:rPr>
      </w:pPr>
    </w:p>
    <w:p w14:textId="77777777" w14:paraId="6C7F35FE" w:rsidRDefault="004B2F73" w:rsidP="00702487" w:rsidR="004B2F73">
      <w:pPr>
        <w:jc w:val="center"/>
        <w:rPr>
          <w:rFonts w:hAnsi="Times New Roman" w:ascii="Times New Roman"/>
          <w:b/>
          <w:sz w:val="24"/>
        </w:rPr>
      </w:pPr>
    </w:p>
    <w:p w14:textId="0B2DAC52" w14:paraId="1505C796" w:rsidRDefault="00A2576A" w:rsidP="00702487" w:rsidR="007024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12</w:t>
      </w:r>
      <w:r w:rsidR="009C749E">
        <w:rPr>
          <w:rFonts w:hAnsi="Times New Roman" w:ascii="Times New Roman"/>
          <w:sz w:val="24"/>
        </w:rPr>
        <w:t>.02.2018.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 w:rsidRPr="003726DD">
        <w:rPr>
          <w:rFonts w:hAnsi="Times New Roman" w:ascii="Times New Roman"/>
          <w:sz w:val="24"/>
        </w:rPr>
        <w:t>Stečajni upravitelj</w:t>
      </w:r>
    </w:p>
    <w:p w14:textId="77777777" w14:paraId="24E4572B" w:rsidRDefault="00377B67" w:rsidP="00702487" w:rsidR="00377B67">
      <w:pPr>
        <w:rPr>
          <w:rFonts w:hAnsi="Times New Roman" w:ascii="Times New Roman"/>
          <w:sz w:val="24"/>
        </w:rPr>
      </w:pPr>
    </w:p>
    <w:p w14:textId="77777777" w14:paraId="66F0C3FE" w:rsidRDefault="00377B67" w:rsidP="00702487" w:rsidR="00377B67">
      <w:pPr>
        <w:rPr>
          <w:rFonts w:hAnsi="Times New Roman" w:ascii="Times New Roman"/>
          <w:sz w:val="24"/>
        </w:rPr>
      </w:pPr>
    </w:p>
    <w:p w14:textId="77777777" w14:paraId="3D9BCA08" w:rsidRDefault="00377B67" w:rsidP="00702487" w:rsidR="00377B67" w:rsidRPr="003726DD">
      <w:pPr>
        <w:rPr>
          <w:rFonts w:hAnsi="Times New Roman" w:ascii="Times New Roman"/>
          <w:sz w:val="24"/>
        </w:rPr>
      </w:pPr>
    </w:p>
    <w:p w14:textId="7B952CCB" w14:paraId="702F5BD6" w:rsidRDefault="009C749E" w:rsidR="00C61F72"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Marko Fak</w:t>
      </w:r>
      <w:r w:rsidR="00377B67">
        <w:rPr>
          <w:rFonts w:hAnsi="Times New Roman" w:ascii="Times New Roman"/>
          <w:sz w:val="24"/>
        </w:rPr>
        <w:t>, dipl. iur.</w:t>
      </w:r>
    </w:p>
    <w:sectPr w:rsidSect="00E4115A"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63EDD571" w:rsidRDefault="00232E64" w:rsidP="00702487" w:rsidR="00232E64">
      <w:pPr>
        <w:spacing w:after="0"/>
      </w:pPr>
      <w:r>
        <w:separator/>
      </w:r>
    </w:p>
  </w:endnote>
  <w:endnote w:id="0" w:type="continuationSeparator">
    <w:p w14:textId="77777777" w14:paraId="5C14AECE" w:rsidRDefault="00232E64" w:rsidP="00702487" w:rsidR="00232E6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63E3255D" w:rsidRDefault="00232E64" w:rsidP="00702487" w:rsidR="00232E64">
      <w:pPr>
        <w:spacing w:after="0"/>
      </w:pPr>
      <w:r>
        <w:separator/>
      </w:r>
    </w:p>
  </w:footnote>
  <w:footnote w:id="0" w:type="continuationSeparator">
    <w:p w14:textId="77777777" w14:paraId="2B4A3C2C" w:rsidRDefault="00232E64" w:rsidP="00702487" w:rsidR="00232E64">
      <w:pPr>
        <w:spacing w:after="0"/>
      </w:pPr>
      <w:r>
        <w:continuationSeparator/>
      </w:r>
    </w:p>
  </w:footnote>
  <w:footnote w:id="1">
    <w:p w14:textId="77777777" w14:paraId="45DD067C" w:rsidRDefault="00232E64" w:rsidP="00702487" w:rsidR="00232E6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107528"/>
    <w:rsid w:val="001270E8"/>
    <w:rsid w:val="00231A48"/>
    <w:rsid w:val="00232E64"/>
    <w:rsid w:val="0028570E"/>
    <w:rsid w:val="0037230B"/>
    <w:rsid w:val="00377B67"/>
    <w:rsid w:val="003E1467"/>
    <w:rsid w:val="00461017"/>
    <w:rsid w:val="00485344"/>
    <w:rsid w:val="00492FCC"/>
    <w:rsid w:val="004B2F73"/>
    <w:rsid w:val="005359F3"/>
    <w:rsid w:val="005A5421"/>
    <w:rsid w:val="005B5DE1"/>
    <w:rsid w:val="005E749D"/>
    <w:rsid w:val="006E7095"/>
    <w:rsid w:val="007005DC"/>
    <w:rsid w:val="00702487"/>
    <w:rsid w:val="007516C7"/>
    <w:rsid w:val="00761613"/>
    <w:rsid w:val="00810809"/>
    <w:rsid w:val="008512FB"/>
    <w:rsid w:val="00852A9E"/>
    <w:rsid w:val="008F733F"/>
    <w:rsid w:val="009C749E"/>
    <w:rsid w:val="00A2576A"/>
    <w:rsid w:val="00B717A8"/>
    <w:rsid w:val="00C45386"/>
    <w:rsid w:val="00C61F72"/>
    <w:rsid w:val="00C716D1"/>
    <w:rsid w:val="00CA749E"/>
    <w:rsid w:val="00DD4751"/>
    <w:rsid w:val="00E13109"/>
    <w:rsid w:val="00E4115A"/>
    <w:rsid w:val="00E87C63"/>
    <w:rsid w:val="00ED72B2"/>
    <w:rsid w:val="00F51A62"/>
    <w:rsid w:val="00FE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ABC2F7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85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7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70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70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70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85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7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70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70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70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St-1066/2014-60</izvorni_sadrzaj>
    <derivirana_varijabla naziv="DomainObject.Oznaka_1">St-1066/2014-60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veljače 2018.</izvorni_sadrzaj>
    <derivirana_varijabla naziv="DomainObject.Predmet.DatumRjesavanja_1">7.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St-1066/2014</izvorni_sadrzaj>
    <derivirana_varijabla naziv="DomainObject.Predmet.OznakaBroj_1">St-1066/2014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TEHNOFORTE d.o.o. zastupanog po punomoćniku Vlado Rebić</izvorni_sadrzaj>
    <derivirana_varijabla naziv="DomainObject.Predmet.ProtustrankaFormated_1">  TEHNOFORTE d.o.o. zastupanog po punomoćniku Vlado Rebić</derivirana_varijabla>
  </DomainObject.Predmet.ProtustrankaFormated>
  <DomainObject.Predmet.ProtustrankaFormatedOIB>
    <izvorni_sadrzaj>  TEHNOFORTE d.o.o., OIB 27651267549 zastupanog po punomoćniku Vlado Rebić</izvorni_sadrzaj>
    <derivirana_varijabla naziv="DomainObject.Predmet.ProtustrankaFormatedOIB_1">  TEHNOFORTE d.o.o., OIB 27651267549 zastupanog po punomoćniku Vlado Rebić</derivirana_varijabla>
  </DomainObject.Predmet.ProtustrankaFormatedOIB>
  <DomainObject.Predmet.ProtustrankaFormatedWithAdress>
    <izvorni_sadrzaj> TEHNOFORTE d.o.o., Dolovska 34, 10000 Zagreb zastupanog po punomoćniku Vlado Rebić</izvorni_sadrzaj>
    <derivirana_varijabla naziv="DomainObject.Predmet.ProtustrankaFormatedWithAdress_1"> TEHNOFORTE d.o.o., Dolovska 34, 10000 Zagreb zastupanog po punomoćniku Vlado Rebić</derivirana_varijabla>
  </DomainObject.Predmet.ProtustrankaFormatedWithAdress>
  <DomainObject.Predmet.ProtustrankaFormatedWithAdressOIB>
    <izvorni_sadrzaj> TEHNOFORTE d.o.o., OIB 27651267549, Dolovska 34, 10000 Zagreb zastupanog po punomoćniku Vlado Rebić</izvorni_sadrzaj>
    <derivirana_varijabla naziv="DomainObject.Predmet.ProtustrankaFormatedWithAdressOIB_1"> TEHNOFORTE d.o.o., OIB 27651267549, Dolovska 34, 10000 Zagreb zastupanog po punomoćniku Vlado Rebić</derivirana_varijabla>
  </DomainObject.Predmet.ProtustrankaFormatedWithAdressOIB>
  <DomainObject.Predmet.ProtustrankaWithAdress>
    <izvorni_sadrzaj>TEHNOFORTE d.o.o. Dolovska 34, 10000 Zagreb</izvorni_sadrzaj>
    <derivirana_varijabla naziv="DomainObject.Predmet.ProtustrankaWithAdress_1">TEHNOFORTE d.o.o. Dolovska 34, 10000 Zagreb</derivirana_varijabla>
  </DomainObject.Predmet.ProtustrankaWithAdress>
  <DomainObject.Predmet.ProtustrankaWithAdressOIB>
    <izvorni_sadrzaj>TEHNOFORTE d.o.o., OIB 27651267549, Dolovska 34, 10000 Zagreb</izvorni_sadrzaj>
    <derivirana_varijabla naziv="DomainObject.Predmet.ProtustrankaWithAdressOIB_1">TEHNOFORTE d.o.o., OIB 27651267549, Dolovska 34, 10000 Zagreb</derivirana_varijabla>
  </DomainObject.Predmet.ProtustrankaWithAdressOIB>
  <DomainObject.Predmet.ProtustrankaNazivFormated>
    <izvorni_sadrzaj>TEHNOFORTE d.o.o.</izvorni_sadrzaj>
    <derivirana_varijabla naziv="DomainObject.Predmet.ProtustrankaNazivFormated_1">TEHNOFORTE d.o.o.</derivirana_varijabla>
  </DomainObject.Predmet.ProtustrankaNazivFormated>
  <DomainObject.Predmet.ProtustrankaNazivFormatedOIB>
    <izvorni_sadrzaj>TEHNOFORTE d.o.o., OIB 27651267549</izvorni_sadrzaj>
    <derivirana_varijabla naziv="DomainObject.Predmet.ProtustrankaNazivFormatedOIB_1">TEHNOFORTE d.o.o., OIB 27651267549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Zadro zastupanog po punomoćniku Savez samostalnih sindikata Hrvatske</izvorni_sadrzaj>
    <derivirana_varijabla naziv="DomainObject.Predmet.StrankaFormated_1">  Martin Zadro zastupanog po punomoćniku Savez samostalnih sindikata Hrvatske</derivirana_varijabla>
  </DomainObject.Predmet.StrankaFormated>
  <DomainObject.Predmet.StrankaFormatedOIB>
    <izvorni_sadrzaj>  Martin Zadro, OIB 22495205807 zastupanog po punomoćniku Savez samostalnih sindikata Hrvatske</izvorni_sadrzaj>
    <derivirana_varijabla naziv="DomainObject.Predmet.StrankaFormatedOIB_1">  Martin Zadro, OIB 22495205807 zastupanog po punomoćniku Savez samostalnih sindikata Hrvatske</derivirana_varijabla>
  </DomainObject.Predmet.StrankaFormatedOIB>
  <DomainObject.Predmet.StrankaFormatedWithAdress>
    <izvorni_sadrzaj> Martin Zadro, Josipa Antoljaka 7, 10361 Dumovec zastupanog po punomoćniku Savez samostalnih sindikata Hrvatske</izvorni_sadrzaj>
    <derivirana_varijabla naziv="DomainObject.Predmet.StrankaFormatedWithAdress_1"> Martin Zadro, Josipa Antoljaka 7, 10361 Dumovec zastupanog po punomoćniku Savez samostalnih sindikata Hrvatske</derivirana_varijabla>
  </DomainObject.Predmet.StrankaFormatedWithAdress>
  <DomainObject.Predmet.StrankaFormatedWithAdressOIB>
    <izvorni_sadrzaj> Martin Zadro, OIB 22495205807, Josipa Antoljaka 7, 10361 Dumovec zastupanog po punomoćniku Savez samostalnih sindikata Hrvatske</izvorni_sadrzaj>
    <derivirana_varijabla naziv="DomainObject.Predmet.StrankaFormatedWithAdressOIB_1"> Martin Zadro, OIB 22495205807, Josipa Antoljaka 7, 10361 Dumovec zastupanog po punomoćniku Savez samostalnih sindikata Hrvatske</derivirana_varijabla>
  </DomainObject.Predmet.StrankaFormatedWithAdressOIB>
  <DomainObject.Predmet.StrankaWithAdress>
    <izvorni_sadrzaj>Martin Zadro Josipa Antoljaka 7,10361 Dumovec</izvorni_sadrzaj>
    <derivirana_varijabla naziv="DomainObject.Predmet.StrankaWithAdress_1">Martin Zadro Josipa Antoljaka 7,10361 Dumovec</derivirana_varijabla>
  </DomainObject.Predmet.StrankaWithAdress>
  <DomainObject.Predmet.StrankaWithAdressOIB>
    <izvorni_sadrzaj>Martin Zadro, OIB 22495205807, Josipa Antoljaka 7,10361 Dumovec</izvorni_sadrzaj>
    <derivirana_varijabla naziv="DomainObject.Predmet.StrankaWithAdressOIB_1">Martin Zadro, OIB 22495205807, Josipa Antoljaka 7,10361 Dumovec</derivirana_varijabla>
  </DomainObject.Predmet.StrankaWithAdressOIB>
  <DomainObject.Predmet.StrankaNazivFormated>
    <izvorni_sadrzaj>Martin Zadro</izvorni_sadrzaj>
    <derivirana_varijabla naziv="DomainObject.Predmet.StrankaNazivFormated_1">Martin Zadro</derivirana_varijabla>
  </DomainObject.Predmet.StrankaNazivFormated>
  <DomainObject.Predmet.StrankaNazivFormatedOIB>
    <izvorni_sadrzaj>Martin Zadro, OIB 22495205807</izvorni_sadrzaj>
    <derivirana_varijabla naziv="DomainObject.Predmet.StrankaNazivFormatedOIB_1">Martin Zadro, OIB 22495205807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Martin Zadro zastupanog po punomoćniku Savez samostalnih sindikata Hrvatske</item>
    </izvorni_sadrzaj>
    <derivirana_varijabla naziv="DomainObject.Predmet.StrankaListFormated_1">
      <item>Martin Zadro zastupanog po punomoćniku Savez samostalnih sindikata Hrvatske</item>
    </derivirana_varijabla>
  </DomainObject.Predmet.StrankaListFormated>
  <DomainObject.Predmet.StrankaListFormatedOIB>
    <izvorni_sadrzaj>
      <item>Martin Zadro, OIB 22495205807 zastupanog po punomoćniku Savez samostalnih sindikata Hrvatske</item>
    </izvorni_sadrzaj>
    <derivirana_varijabla naziv="DomainObject.Predmet.StrankaListFormatedOIB_1">
      <item>Martin Zadro, OIB 22495205807 zastupanog po punomoćniku Savez samostalnih sindikata Hrvatske</item>
    </derivirana_varijabla>
  </DomainObject.Predmet.StrankaListFormatedOIB>
  <DomainObject.Predmet.StrankaListFormatedWithAdress>
    <izvorni_sadrzaj>
      <item>Martin Zadro, Josipa Antoljaka 7, 10361 Dumovec zastupanog po punomoćniku Savez samostalnih sindikata Hrvatske</item>
    </izvorni_sadrzaj>
    <derivirana_varijabla naziv="DomainObject.Predmet.StrankaListFormatedWithAdress_1">
      <item>Martin Zadro, Josipa Antoljaka 7, 10361 Dumovec zastupanog po punomoćniku Savez samostalnih sindikata Hrvatske</item>
    </derivirana_varijabla>
  </DomainObject.Predmet.StrankaListFormatedWithAdress>
  <DomainObject.Predmet.StrankaListFormatedWithAdressOIB>
    <izvorni_sadrzaj>
      <item>Martin Zadro, OIB 22495205807, Josipa Antoljaka 7, 10361 Dumovec zastupanog po punomoćniku Savez samostalnih sindikata Hrvatske</item>
    </izvorni_sadrzaj>
    <derivirana_varijabla naziv="DomainObject.Predmet.StrankaListFormatedWithAdressOIB_1">
      <item>Martin Zadro, OIB 22495205807, Josipa Antoljaka 7, 10361 Dumovec zastupanog po punomoćniku Savez samostalnih sindikata Hrvatske</item>
    </derivirana_varijabla>
  </DomainObject.Predmet.StrankaListFormatedWithAdressOIB>
  <DomainObject.Predmet.StrankaListNazivFormated>
    <izvorni_sadrzaj>
      <item>Martin Zadro</item>
    </izvorni_sadrzaj>
    <derivirana_varijabla naziv="DomainObject.Predmet.StrankaListNazivFormated_1">
      <item>Martin Zadro</item>
    </derivirana_varijabla>
  </DomainObject.Predmet.StrankaListNazivFormated>
  <DomainObject.Predmet.StrankaListNazivFormatedOIB>
    <izvorni_sadrzaj>
      <item>Martin Zadro, OIB 22495205807</item>
    </izvorni_sadrzaj>
    <derivirana_varijabla naziv="DomainObject.Predmet.StrankaListNazivFormatedOIB_1">
      <item>Martin Zadro, OIB 22495205807</item>
    </derivirana_varijabla>
  </DomainObject.Predmet.StrankaListNazivFormatedOIB>
  <DomainObject.Predmet.ProtuStrankaListFormated>
    <izvorni_sadrzaj>
      <item>TEHNOFORTE d.o.o. zastupanog po punomoćniku Vlado Rebić</item>
    </izvorni_sadrzaj>
    <derivirana_varijabla naziv="DomainObject.Predmet.ProtuStrankaListFormated_1">
      <item>TEHNOFORTE d.o.o. zastupanog po punomoćniku Vlado Rebić</item>
    </derivirana_varijabla>
  </DomainObject.Predmet.ProtuStrankaListFormated>
  <DomainObject.Predmet.ProtuStrankaListFormatedOIB>
    <izvorni_sadrzaj>
      <item>TEHNOFORTE d.o.o., OIB 27651267549 zastupanog po punomoćniku Vlado Rebić</item>
    </izvorni_sadrzaj>
    <derivirana_varijabla naziv="DomainObject.Predmet.ProtuStrankaListFormatedOIB_1">
      <item>TEHNOFORTE d.o.o., OIB 27651267549 zastupanog po punomoćniku Vlado Rebić</item>
    </derivirana_varijabla>
  </DomainObject.Predmet.ProtuStrankaListFormatedOIB>
  <DomainObject.Predmet.ProtuStrankaListFormatedWithAdress>
    <izvorni_sadrzaj>
      <item>TEHNOFORTE d.o.o., Dolovska 34, 10000 Zagreb zastupanog po punomoćniku Vlado Rebić</item>
    </izvorni_sadrzaj>
    <derivirana_varijabla naziv="DomainObject.Predmet.ProtuStrankaListFormatedWithAdress_1">
      <item>TEHNOFORTE d.o.o., Dolovska 34, 10000 Zagreb zastupanog po punomoćniku Vlado Rebić</item>
    </derivirana_varijabla>
  </DomainObject.Predmet.ProtuStrankaListFormatedWithAdress>
  <DomainObject.Predmet.ProtuStrankaListFormatedWithAdressOIB>
    <izvorni_sadrzaj>
      <item>TEHNOFORTE d.o.o., OIB 27651267549, Dolovska 34, 10000 Zagreb zastupanog po punomoćniku Vlado Rebić</item>
    </izvorni_sadrzaj>
    <derivirana_varijabla naziv="DomainObject.Predmet.ProtuStrankaListFormatedWithAdressOIB_1">
      <item>TEHNOFORTE d.o.o., OIB 27651267549, Dolovska 34, 10000 Zagreb zastupanog po punomoćniku Vlado Rebić</item>
    </derivirana_varijabla>
  </DomainObject.Predmet.ProtuStrankaListFormatedWithAdressOIB>
  <DomainObject.Predmet.ProtuStrankaListNazivFormated>
    <izvorni_sadrzaj>
      <item>TEHNOFORTE d.o.o.</item>
    </izvorni_sadrzaj>
    <derivirana_varijabla naziv="DomainObject.Predmet.ProtuStrankaListNazivFormated_1">
      <item>TEHNOFORTE d.o.o.</item>
    </derivirana_varijabla>
  </DomainObject.Predmet.ProtuStrankaListNazivFormated>
  <DomainObject.Predmet.ProtuStrankaListNazivFormatedOIB>
    <izvorni_sadrzaj>
      <item>TEHNOFORTE d.o.o., OIB 27651267549</item>
    </izvorni_sadrzaj>
    <derivirana_varijabla naziv="DomainObject.Predmet.ProtuStrankaListNazivFormatedOIB_1">
      <item>TEHNOFORTE d.o.o., OIB 27651267549</item>
    </derivirana_varijabla>
  </DomainObject.Predmet.ProtuStrankaListNazivFormatedOIB>
  <DomainObject.Predmet.OstaliListFormated>
    <izvorni_sadrzaj>
      <item>Savez samostalnih sindikata Hrvatske punomoćnik sudionika u postupku Martin Zadro</item>
      <item>Vlado Rebić punomoćnik sudionika u postupku TEHNOFORTE d.o.o.</item>
      <item>Marko Fak</item>
    </izvorni_sadrzaj>
    <derivirana_varijabla naziv="DomainObject.Predmet.OstaliListFormated_1">
      <item>Savez samostalnih sindikata Hrvatske punomoćnik sudionika u postupku Martin Zadro</item>
      <item>Vlado Rebić punomoćnik sudionika u postupku TEHNOFORTE d.o.o.</item>
      <item>Marko Fak</item>
    </derivirana_varijabla>
  </DomainObject.Predmet.OstaliListFormated>
  <DomainObject.Predmet.OstaliListFormatedOIB>
    <izvorni_sadrzaj>
      <item>Savez samostalnih sindikata Hrvatske punomoćnik sudionika u postupku Martin Zadro</item>
      <item>Vlado Rebić punomoćnik sudionika u postupku TEHNOFORTE d.o.o.</item>
      <item>Marko Fak, OIB 25300508272</item>
    </izvorni_sadrzaj>
    <derivirana_varijabla naziv="DomainObject.Predmet.OstaliListFormatedOIB_1">
      <item>Savez samostalnih sindikata Hrvatske punomoćnik sudionika u postupku Martin Zadro</item>
      <item>Vlado Rebić punomoćnik sudionika u postupku TEHNOFORTE d.o.o.</item>
      <item>Marko Fak, OIB 25300508272</item>
    </derivirana_varijabla>
  </DomainObject.Predmet.OstaliListFormatedOIB>
  <DomainObject.Predmet.OstaliListFormatedWithAdress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izvorni_sadrzaj>
    <derivirana_varijabla naziv="DomainObject.Predmet.OstaliListFormatedWithAdress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derivirana_varijabla>
  </DomainObject.Predmet.OstaliListFormatedWithAdress>
  <DomainObject.Predmet.OstaliListFormatedWithAdressOIB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izvorni_sadrzaj>
    <derivirana_varijabla naziv="DomainObject.Predmet.OstaliListFormatedWithAdressOIB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derivirana_varijabla>
  </DomainObject.Predmet.OstaliListFormatedWithAdressOIB>
  <DomainObject.Predmet.OstaliListNazivFormated>
    <izvorni_sadrzaj>
      <item>Savez samostalnih sindikata Hrvatske</item>
      <item>Vlado Rebić</item>
      <item>Marko Fak</item>
    </izvorni_sadrzaj>
    <derivirana_varijabla naziv="DomainObject.Predmet.OstaliListNazivFormated_1">
      <item>Savez samostalnih sindikata Hrvatske</item>
      <item>Vlado Rebić</item>
      <item>Marko Fak</item>
    </derivirana_varijabla>
  </DomainObject.Predmet.OstaliListNazivFormated>
  <DomainObject.Predmet.OstaliListNazivFormatedOIB>
    <izvorni_sadrzaj>
      <item>Savez samostalnih sindikata Hrvatske</item>
      <item>Vlado Rebić</item>
      <item>Marko Fak, OIB 25300508272</item>
    </izvorni_sadrzaj>
    <derivirana_varijabla naziv="DomainObject.Predmet.OstaliListNazivFormatedOIB_1">
      <item>Savez samostalnih sindikata Hrvatske</item>
      <item>Vlado Rebić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Zadro</izvorni_sadrzaj>
    <derivirana_varijabla naziv="DomainObject.Predmet.StrankaIDrugi_1">Martin Zadro</derivirana_varijabla>
  </DomainObject.Predmet.StrankaIDrugi>
  <DomainObject.Predmet.ProtustrankaIDrugi>
    <izvorni_sadrzaj>TEHNOFORTE d.o.o.</izvorni_sadrzaj>
    <derivirana_varijabla naziv="DomainObject.Predmet.ProtustrankaIDrugi_1">TEHNOFORTE d.o.o.</derivirana_varijabla>
  </DomainObject.Predmet.ProtustrankaIDrugi>
  <DomainObject.Predmet.StrankaIDrugiAdressOIB>
    <izvorni_sadrzaj>Martin Zadro, OIB 22495205807, Josipa Antoljaka 7, 10361 Dumovec</izvorni_sadrzaj>
    <derivirana_varijabla naziv="DomainObject.Predmet.StrankaIDrugiAdressOIB_1">Martin Zadro, OIB 22495205807, Josipa Antoljaka 7, 10361 Dumovec</derivirana_varijabla>
  </DomainObject.Predmet.StrankaIDrugiAdressOIB>
  <DomainObject.Predmet.ProtustrankaIDrugiAdressOIB>
    <izvorni_sadrzaj>TEHNOFORTE d.o.o., OIB 27651267549, Dolovska 34, 10000 Zagreb</izvorni_sadrzaj>
    <derivirana_varijabla naziv="DomainObject.Predmet.ProtustrankaIDrugiAdressOIB_1">TEHNOFORTE d.o.o., OIB 27651267549,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veljače 2018.</izvorni_sadrzaj>
    <derivirana_varijabla naziv="DomainObject.Predmet.OdlukaRjesenje.DatumDonosenjaOdluke_1">6.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St-1066/2014-59</izvorni_sadrzaj>
    <derivirana_varijabla naziv="DomainObject.Predmet.OdlukaRjesenje.Oznaka_1">St-1066/2014-59</derivirana_varijabla>
  </DomainObject.Predmet.OdlukaRjesenje.Oznaka>
  <DomainObject.Predmet.SudioniciListNaziv>
    <izvorni_sadrzaj>
      <item>Martin Zadro</item>
      <item>TEHNOFORTE d.o.o.</item>
      <item>Savez samostalnih sindikata Hrvatske</item>
      <item>Vlado Rebić</item>
      <item>Marko Fak</item>
    </izvorni_sadrzaj>
    <derivirana_varijabla naziv="DomainObject.Predmet.SudioniciListNaziv_1">
      <item>Martin Zadro</item>
      <item>TEHNOFORTE d.o.o.</item>
      <item>Savez samostalnih sindikata Hrvatske</item>
      <item>Vlado Rebić</item>
      <item>Marko Fak</item>
    </derivirana_varijabla>
  </DomainObject.Predmet.SudioniciListNaziv>
  <DomainObject.Predmet.SudioniciListAdressOIB>
    <izvorni_sadrzaj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izvorni_sadrzaj>
    <derivirana_varijabla naziv="DomainObject.Predmet.SudioniciListAdressOIB_1"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22495205807</item>
      <item>, OIB 27651267549</item>
      <item>, OIB null</item>
      <item>, OIB null</item>
      <item>, OIB 25300508272</item>
    </izvorni_sadrzaj>
    <derivirana_varijabla naziv="DomainObject.Predmet.SudioniciListNazivOIB_1">
      <item>, OIB 22495205807</item>
      <item>, OIB 27651267549</item>
      <item>, OIB null</item>
      <item>, OIB null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277</properties:Words>
  <properties:Characters>1738</properties:Characters>
  <properties:Lines>209</properties:Lines>
  <properties:Paragraphs>104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2018-02-14T10:32:00Z</dcterms:created>
  <dc:creator>ADMINIBM</dc:creator>
  <cp:lastModifiedBy>Ivana Stampf</cp:lastModifiedBy>
  <cp:lastPrinted>2018-02-07T11:10:00Z</cp:lastPrinted>
  <dcterms:modified xmlns:xsi="http://www.w3.org/2001/XMLSchema-instance" xsi:type="dcterms:W3CDTF">2018-02-14T10:33:00Z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St-1066/2014-60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