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f134" w14:paraId="f69f13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 xml:space="preserve">          5 St-272/2017-7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A0C02">
        <w:rPr>
          <w:rFonts w:cs="Times New Roman" w:eastAsia="Times New Roman"/>
          <w:szCs w:val="20"/>
          <w:lang w:eastAsia="hr-HR"/>
        </w:rPr>
        <w:t xml:space="preserve">u skraćenom stečajnom postupku nad dužnikom PODUZETNIČKI IMPULS ZIRCH j.d.o.o. za razvoj poduzetničkih projekata i poslovno upravljanje, </w:t>
      </w:r>
      <w:proofErr w:type="spellStart"/>
      <w:r w:rsidRPr="00FA0C02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FA0C02">
        <w:rPr>
          <w:rFonts w:cs="Times New Roman" w:eastAsia="Times New Roman"/>
          <w:szCs w:val="20"/>
          <w:lang w:eastAsia="hr-HR"/>
        </w:rPr>
        <w:t>, Ivana Gundulića 30, MBS: 010088467, OIB: 54869290281, 4. siječnja 2018. don</w:t>
      </w:r>
      <w:r w:rsidRPr="00FA0C02">
        <w:rPr>
          <w:rFonts w:cs="Times New Roman" w:eastAsia="Times New Roman"/>
          <w:noProof/>
          <w:szCs w:val="20"/>
          <w:lang w:eastAsia="hr-HR"/>
        </w:rPr>
        <w:t>osi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Nalaže se Financijskoj agenciji da naloži OTP banka Hrvatska d.d. prijenos zaplijenjenih novčanih sredstava na ime predujma za namirenje troškova stečajnog postupka u iznosu od 55,00 kn, s računa dužnika u Fond za namirenje troškova stečajnog postupka koji se vodi kod Trgovačkog suda u Bjelovaru </w:t>
      </w:r>
      <w:r w:rsidRPr="00FA0C02">
        <w:rPr>
          <w:rFonts w:cs="Times New Roman" w:eastAsia="Times New Roman"/>
          <w:noProof/>
          <w:szCs w:val="20"/>
          <w:lang w:eastAsia="hr-HR"/>
        </w:rPr>
        <w:t>IBAN: HR6123900011300000630 model HR05 51-272</w:t>
      </w:r>
      <w:r w:rsidRPr="00FA0C02">
        <w:rPr>
          <w:rFonts w:cs="Times New Roman" w:eastAsia="Times New Roman"/>
          <w:szCs w:val="20"/>
          <w:lang w:eastAsia="hr-HR"/>
        </w:rPr>
        <w:t xml:space="preserve">-17.    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>Obrazloženje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Iz obavijesti Fine od 18. kolovoza 2017. proizlazi da dužnik na računu kod banke temeljem čl.112. Stečajnog zakona </w:t>
      </w:r>
      <w:r w:rsidRPr="00FA0C02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FA0C02">
        <w:rPr>
          <w:rFonts w:cs="Times New Roman" w:eastAsia="Times New Roman"/>
          <w:szCs w:val="20"/>
          <w:lang w:eastAsia="hr-HR"/>
        </w:rPr>
        <w:t>ima zaplijenjena sredstva u iznosu od 55,00 kn na ime predujma za namirenje troškova stečajnog postupka.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Pravomoćnim rješenjem od 17. kolovoza 2017. sud je otvorio i istovremeno zaključio stečajni postupak nad dužnikom i dužnik je brisan iz sudskog registra.  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55,00 kn prenese u Fond za namirenje troškova stečajnog postupka, koji je, sukladno čl.111. st.1. SZ-a, osnovan na ovom sudu.  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0C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FA0C02" w:rsidP="00FA0C02" w:rsidR="00FA0C02" w:rsidRPr="00FA0C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0C02" w:rsidP="00FA0C02" w:rsidR="00FA0C02" w:rsidRPr="00FA0C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A0C02" w:rsidP="00FA0C02" w:rsidR="00FA0C02" w:rsidRPr="00FA0C02">
      <w:pPr>
        <w:tabs>
          <w:tab w:pos="2676" w:val="left"/>
          <w:tab w:pos="7625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>ovlašteni službenik</w:t>
      </w:r>
      <w:r w:rsidRPr="00FA0C02">
        <w:rPr>
          <w:rFonts w:cs="Times New Roman" w:eastAsia="Times New Roman"/>
          <w:noProof/>
          <w:szCs w:val="20"/>
          <w:lang w:eastAsia="hr-HR"/>
        </w:rPr>
        <w:tab/>
      </w:r>
    </w:p>
    <w:p w:rsidRDefault="00FA0C02" w:rsidP="00FA0C02" w:rsidR="00FA0C02" w:rsidRPr="00FA0C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FA0C0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C02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75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St-272/2017-7</izvorni_sadrzaj>
    <derivirana_varijabla naziv="DomainObject.Oznaka_1">St-272/2017-7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PODUZETNIČKI IMPULS ZIRCH j.d.o.o. za razvoj poduzetničkih projekata i poslovno upravljanje zastupanog po punomoćniku Benjanin Cesar</izvorni_sadrzaj>
    <derivirana_varijabla naziv="DomainObject.Predmet.ProtustrankaFormated_1">  PODUZETNIČKI IMPULS ZIRCH j.d.o.o. za razvoj poduzetničkih projekata i poslovno upravljanje zastupanog po punomoćniku Benjanin Cesar</derivirana_varijabla>
  </DomainObject.Predmet.ProtustrankaFormated>
  <DomainObject.Predmet.ProtustrankaFormatedOIB>
    <izvorni_sadrzaj>  PODUZETNIČKI IMPULS ZIRCH j.d.o.o. za razvoj poduzetničkih projekata i poslovno upravljanje, OIB 54869290281 zastupanog po punomoćniku Benjanin Cesar</izvorni_sadrzaj>
    <derivirana_varijabla naziv="DomainObject.Predmet.ProtustrankaFormatedOIB_1">  PODUZETNIČKI IMPULS ZIRCH j.d.o.o. za razvoj poduzetničkih projekata i poslovno upravljanje, OIB 54869290281 zastupanog po punomoćniku Benjanin Cesar</derivirana_varijabla>
  </DomainObject.Predmet.ProtustrankaFormatedOIB>
  <DomainObject.Predmet.ProtustrankaFormatedWithAdress>
    <izvorni_sadrzaj> PODUZETNIČKI IMPULS ZIRCH j.d.o.o. za razvoj poduzetničkih projekata i poslovno upravljanje, Ivana Gundulića 30, 43500 Sirač zastupanog po punomoćniku Benjanin Cesar</izvorni_sadrzaj>
    <derivirana_varijabla naziv="DomainObject.Predmet.ProtustrankaFormatedWithAdress_1"> PODUZETNIČKI IMPULS ZIRCH j.d.o.o. za razvoj poduzetničkih projekata i poslovno upravljanje, Ivana Gundulića 30, 43500 Sirač zastupanog po punomoćniku Benjanin Cesar</derivirana_varijabla>
  </DomainObject.Predmet.ProtustrankaFormatedWithAdress>
  <DomainObject.Predmet.ProtustrankaFormatedWithAdressOIB>
    <izvorni_sadrzaj> PODUZETNIČKI IMPULS ZIRCH j.d.o.o. za razvoj poduzetničkih projekata i poslovno upravljanje, OIB 54869290281, Ivana Gundulića 30, 43500 Sirač zastupanog po punomoćniku Benjanin Cesar</izvorni_sadrzaj>
    <derivirana_varijabla naziv="DomainObject.Predmet.ProtustrankaFormatedWithAdressOIB_1"> PODUZETNIČKI IMPULS ZIRCH j.d.o.o. za razvoj poduzetničkih projekata i poslovno upravljanje, OIB 54869290281, Ivana Gundulića 30, 43500 Sirač zastupanog po punomoćniku Benjanin Cesar</derivirana_varijabla>
  </DomainObject.Predmet.ProtustrankaFormatedWithAdressOIB>
  <DomainObject.Predmet.ProtustrankaWithAdress>
    <izvorni_sadrzaj>PODUZETNIČKI IMPULS ZIRCH j.d.o.o. za razvoj poduzetničkih projekata i poslovno upravljanje Ivana Gundulića 30, 43500 Sirač</izvorni_sadrzaj>
    <derivirana_varijabla naziv="DomainObject.Predmet.ProtustrankaWithAdress_1">PODUZETNIČKI IMPULS ZIRCH j.d.o.o. za razvoj poduzetničkih projekata i poslovno upravljanje Ivana Gundulića 30, 43500 Sirač</derivirana_varijabla>
  </DomainObject.Predmet.ProtustrankaWithAdress>
  <DomainObject.Predmet.ProtustrankaWithAdressOIB>
    <izvorni_sadrzaj>PODUZETNIČKI IMPULS ZIRCH j.d.o.o. za razvoj poduzetničkih projekata i poslovno upravljanje, OIB 54869290281, Ivana Gundulića 30, 43500 Sirač</izvorni_sadrzaj>
    <derivirana_varijabla naziv="DomainObject.Predmet.ProtustrankaWithAdressOIB_1">PODUZETNIČKI IMPULS ZIRCH j.d.o.o. za razvoj poduzetničkih projekata i poslovno upravljanje, OIB 54869290281, Ivana Gundulića 30, 43500 Sirač</derivirana_varijabla>
  </DomainObject.Predmet.ProtustrankaWithAdressOIB>
  <DomainObject.Predmet.ProtustrankaNazivFormated>
    <izvorni_sadrzaj>PODUZETNIČKI IMPULS ZIRCH j.d.o.o. za razvoj poduzetničkih projekata i poslovno upravljanje</izvorni_sadrzaj>
    <derivirana_varijabla naziv="DomainObject.Predmet.ProtustrankaNazivFormated_1">PODUZETNIČKI IMPULS ZIRCH j.d.o.o. za razvoj poduzetničkih projekata i poslovno upravljanje</derivirana_varijabla>
  </DomainObject.Predmet.ProtustrankaNazivFormated>
  <DomainObject.Predmet.ProtustrankaNazivFormatedOIB>
    <izvorni_sadrzaj>PODUZETNIČKI IMPULS ZIRCH j.d.o.o. za razvoj poduzetničkih projekata i poslovno upravljanje, OIB 54869290281</izvorni_sadrzaj>
    <derivirana_varijabla naziv="DomainObject.Predmet.ProtustrankaNazivFormatedOIB_1">PODUZETNIČKI IMPULS ZIRCH j.d.o.o. za razvoj poduzetničkih projekata i poslovno upravljanje, OIB 54869290281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PODUZETNIČKI IMPULS ZIRCH j.d.o.o. za razvoj poduzetničkih projekata i poslovno upravljanje zastupanog po punomoćniku Benjanin Cesar</item>
    </izvorni_sadrzaj>
    <derivirana_varijabla naziv="DomainObject.Predmet.ProtuStrankaListFormated_1">
      <item>PODUZETNIČKI IMPULS ZIRCH j.d.o.o. za razvoj poduzetničkih projekata i poslovno upravljanje zastupanog po punomoćniku Benjanin Cesar</item>
    </derivirana_varijabla>
  </DomainObject.Predmet.ProtuStrankaListFormated>
  <DomainObject.Predmet.ProtuStrankaListFormatedOIB>
    <izvorni_sadrzaj>
      <item>PODUZETNIČKI IMPULS ZIRCH j.d.o.o. za razvoj poduzetničkih projekata i poslovno upravljanje, OIB 54869290281 zastupanog po punomoćniku Benjanin Cesar</item>
    </izvorni_sadrzaj>
    <derivirana_varijabla naziv="DomainObject.Predmet.ProtuStrankaListFormatedOIB_1">
      <item>PODUZETNIČKI IMPULS ZIRCH j.d.o.o. za razvoj poduzetničkih projekata i poslovno upravljanje, OIB 54869290281 zastupanog po punomoćniku Benjanin Cesar</item>
    </derivirana_varijabla>
  </DomainObject.Predmet.ProtuStrankaListFormatedOIB>
  <DomainObject.Predmet.ProtuStrankaListFormatedWithAdress>
    <izvorni_sadrzaj>
      <item>PODUZETNIČKI IMPULS ZIRCH j.d.o.o. za razvoj poduzetničkih projekata i poslovno upravljanje, Ivana Gundulića 30, 43500 Sirač zastupanog po punomoćniku Benjanin Cesar</item>
    </izvorni_sadrzaj>
    <derivirana_varijabla naziv="DomainObject.Predmet.ProtuStrankaListFormatedWithAdress_1">
      <item>PODUZETNIČKI IMPULS ZIRCH j.d.o.o. za razvoj poduzetničkih projekata i poslovno upravljanje, Ivana Gundulića 30, 43500 Sirač zastupanog po punomoćniku Benjanin Cesar</item>
    </derivirana_varijabla>
  </DomainObject.Predmet.ProtuStrankaListFormatedWithAdress>
  <DomainObject.Predmet.ProtuStrankaListFormatedWithAdressOIB>
    <izvorni_sadrzaj>
      <item>PODUZETNIČKI IMPULS ZIRCH j.d.o.o. za razvoj poduzetničkih projekata i poslovno upravljanje, OIB 54869290281, Ivana Gundulića 30, 43500 Sirač zastupanog po punomoćniku Benjanin Cesar</item>
    </izvorni_sadrzaj>
    <derivirana_varijabla naziv="DomainObject.Predmet.ProtuStrankaListFormatedWithAdressOIB_1">
      <item>PODUZETNIČKI IMPULS ZIRCH j.d.o.o. za razvoj poduzetničkih projekata i poslovno upravljanje, OIB 54869290281, Ivana Gundulića 30, 43500 Sirač zastupanog po punomoćniku Benjanin Cesar</item>
    </derivirana_varijabla>
  </DomainObject.Predmet.ProtuStrankaListFormatedWithAdressOIB>
  <DomainObject.Predmet.ProtuStrankaListNazivFormated>
    <izvorni_sadrzaj>
      <item>PODUZETNIČKI IMPULS ZIRCH j.d.o.o. za razvoj poduzetničkih projekata i poslovno upravljanje</item>
    </izvorni_sadrzaj>
    <derivirana_varijabla naziv="DomainObject.Predmet.ProtuStrankaListNazivFormated_1">
      <item>PODUZETNIČKI IMPULS ZIRCH j.d.o.o. za razvoj poduzetničkih projekata i poslovno upravljanje</item>
    </derivirana_varijabla>
  </DomainObject.Predmet.ProtuStrankaListNazivFormated>
  <DomainObject.Predmet.ProtuStrankaListNazivFormatedOIB>
    <izvorni_sadrzaj>
      <item>PODUZETNIČKI IMPULS ZIRCH j.d.o.o. za razvoj poduzetničkih projekata i poslovno upravljanje, OIB 54869290281</item>
    </izvorni_sadrzaj>
    <derivirana_varijabla naziv="DomainObject.Predmet.ProtuStrankaListNazivFormatedOIB_1">
      <item>PODUZETNIČKI IMPULS ZIRCH j.d.o.o. za razvoj poduzetničkih projekata i poslovno upravljanje, OIB 54869290281</item>
    </derivirana_varijabla>
  </DomainObject.Predmet.ProtuStrankaListNazivFormatedOIB>
  <DomainObject.Predmet.OstaliListFormated>
    <izvorni_sadrzaj>
      <item>Benjanin Cesar punomoćnik sudionika u postupku PODUZETNIČKI IMPULS ZIRCH j.d.o.o. za razvoj poduzetničkih projekata i poslovno upravljanje</item>
    </izvorni_sadrzaj>
    <derivirana_varijabla naziv="DomainObject.Predmet.OstaliListFormated_1">
      <item>Benjanin Cesar punomoćnik sudionika u postupku PODUZETNIČKI IMPULS ZIRCH j.d.o.o. za razvoj poduzetničkih projekata i poslovno upravljanje</item>
    </derivirana_varijabla>
  </DomainObject.Predmet.OstaliListFormated>
  <DomainObject.Predmet.OstaliListFormatedOIB>
    <izvorni_sadrzaj>
      <item>Benjanin Cesar, OIB 47094336346 punomoćnik sudionika u postupku PODUZETNIČKI IMPULS ZIRCH j.d.o.o. za razvoj poduzetničkih projekata i poslovno upravljanje</item>
    </izvorni_sadrzaj>
    <derivirana_varijabla naziv="DomainObject.Predmet.OstaliListFormatedOIB_1">
      <item>Benjanin Cesar, OIB 47094336346 punomoćnik sudionika u postupku PODUZETNIČKI IMPULS ZIRCH j.d.o.o. za razvoj poduzetničkih projekata i poslovno upravljanje</item>
    </derivirana_varijabla>
  </DomainObject.Predmet.OstaliListFormatedOIB>
  <DomainObject.Predmet.OstaliListFormatedWithAdress>
    <izvorni_sadrzaj>
      <item>Benjanin Cesar, Kralja Petra Krešimira IV 18, 44320 Kutina punomoćnik sudionika u postupku PODUZETNIČKI IMPULS ZIRCH j.d.o.o. za razvoj poduzetničkih projekata i poslovno upravljanje</item>
    </izvorni_sadrzaj>
    <derivirana_varijabla naziv="DomainObject.Predmet.OstaliListFormatedWithAdress_1">
      <item>Benjanin Cesar, Kralja Petra Krešimira IV 18, 44320 Kutina punomoćnik sudionika u postupku PODUZETNIČKI IMPULS ZIRCH j.d.o.o. za razvoj poduzetničkih projekata i poslovno upravljanje</item>
    </derivirana_varijabla>
  </DomainObject.Predmet.OstaliListFormatedWithAdress>
  <DomainObject.Predmet.OstaliListFormatedWithAdressOIB>
    <izvorni_sadrzaj>
      <item>Benjanin Cesar, OIB 47094336346, Kralja Petra Krešimira IV 18, 44320 Kutina punomoćnik sudionika u postupku PODUZETNIČKI IMPULS ZIRCH j.d.o.o. za razvoj poduzetničkih projekata i poslovno upravljanje</item>
    </izvorni_sadrzaj>
    <derivirana_varijabla naziv="DomainObject.Predmet.OstaliListFormatedWithAdressOIB_1">
      <item>Benjanin Cesar, OIB 47094336346, Kralja Petra Krešimira IV 18, 44320 Kutina punomoćnik sudionika u postupku PODUZETNIČKI IMPULS ZIRCH j.d.o.o. za razvoj poduzetničkih projekata i poslovno upravljanje</item>
    </derivirana_varijabla>
  </DomainObject.Predmet.OstaliListFormatedWithAdressOIB>
  <DomainObject.Predmet.OstaliListNazivFormated>
    <izvorni_sadrzaj>
      <item>Benjanin Cesar</item>
    </izvorni_sadrzaj>
    <derivirana_varijabla naziv="DomainObject.Predmet.OstaliListNazivFormated_1">
      <item>Benjanin Cesar</item>
    </derivirana_varijabla>
  </DomainObject.Predmet.OstaliListNazivFormated>
  <DomainObject.Predmet.OstaliListNazivFormatedOIB>
    <izvorni_sadrzaj>
      <item>Benjanin Cesar, OIB 47094336346</item>
    </izvorni_sadrzaj>
    <derivirana_varijabla naziv="DomainObject.Predmet.OstaliListNazivFormatedOIB_1">
      <item>Benjanin Cesar, OIB 47094336346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St-272/2017-7</izvorni_sadrzaj>
    <derivirana_varijabla naziv="DomainObject.PoslovniBrojDokumenta_1">St-272/2017-7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PODUZETNIČKI IMPULS ZIRCH j.d.o.o. za razvoj poduzetničkih projekata i poslovno upravljanje</izvorni_sadrzaj>
    <derivirana_varijabla naziv="DomainObject.Predmet.ProtustrankaIDrugi_1">PODUZETNIČKI IMPULS ZIRCH j.d.o.o. za razvoj poduzetničkih projekata i poslovno upravljanje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PODUZETNIČKI IMPULS ZIRCH j.d.o.o. za razvoj poduzetničkih projekata i poslovno upravljanje, OIB 54869290281, Ivana Gundulića 30, 43500 Sirač</izvorni_sadrzaj>
    <derivirana_varijabla naziv="DomainObject.Predmet.ProtustrankaIDrugiAdressOIB_1">PODUZETNIČKI IMPULS ZIRCH j.d.o.o. za razvoj poduzetničkih projekata i poslovno upravljanje, OIB 54869290281, Ivana Gundulića 30,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2017.</izvorni_sadrzaj>
    <derivirana_varijabla naziv="DomainObject.Predmet.OdlukaRjesenje.DatumDonosenjaOdluke_1">17.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St-272/2017-3</izvorni_sadrzaj>
    <derivirana_varijabla naziv="DomainObject.Predmet.OdlukaRjesenje.Oznaka_1">St-272/2017-3</derivirana_varijabla>
  </DomainObject.Predmet.OdlukaRjesenje.Oznaka>
  <DomainObject.Predmet.SudioniciListNaziv>
    <izvorni_sadrzaj>
      <item>FINANCIJSKA AGENCIJA, RC ZAGREB, Podružnica Bjelovar</item>
      <item>PODUZETNIČKI IMPULS ZIRCH j.d.o.o. za razvoj poduzetničkih projekata i poslovno upravljanje</item>
      <item>Benjanin Cesar</item>
    </izvorni_sadrzaj>
    <derivirana_varijabla naziv="DomainObject.Predmet.SudioniciListNaziv_1">
      <item>FINANCIJSKA AGENCIJA, RC ZAGREB, Podružnica Bjelovar</item>
      <item>PODUZETNIČKI IMPULS ZIRCH j.d.o.o. za razvoj poduzetničkih projekata i poslovno upravljanje</item>
      <item>Benjanin Cesar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PODUZETNIČKI IMPULS ZIRCH j.d.o.o. za razvoj poduzetničkih projekata i poslovno upravljanje, OIB 54869290281, Ivana Gundulića 30,43500 Sirač</item>
      <item>Benjanin Cesar, OIB 47094336346, Kralja Petra Krešimira IV 18,44320 Kutina</item>
    </izvorni_sadrzaj>
    <derivirana_varijabla naziv="DomainObject.Predmet.SudioniciListAdressOIB_1">
      <item>FINANCIJSKA AGENCIJA, RC ZAGREB, Podružnica Bjelovar, OIB 85821130368, F. Supila 4,43000 Bjelovar</item>
      <item>PODUZETNIČKI IMPULS ZIRCH j.d.o.o. za razvoj poduzetničkih projekata i poslovno upravljanje, OIB 54869290281, Ivana Gundulića 30,43500 Sirač</item>
      <item>Benjanin Cesar, OIB 47094336346, Kralja Petra Krešimira IV 18,44320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486B9-7F85-4537-BCAB-89035DC67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1313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