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a487" w14:paraId="fa9a487" w:rsidRDefault="004E6E0A" w:rsidP="004E6E0A" w:rsidR="004E6E0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</w:t>
      </w:r>
      <w:r w:rsidRPr="002D7633">
        <w:rPr>
          <w:b/>
          <w:sz w:val="16"/>
          <w:szCs w:val="16"/>
        </w:rPr>
        <w:t xml:space="preserve"> </w:t>
      </w:r>
      <w:r w:rsidR="00622D21">
        <w:rPr>
          <w:b/>
          <w:sz w:val="16"/>
          <w:szCs w:val="16"/>
        </w:rPr>
        <w:t xml:space="preserve">   </w:t>
      </w:r>
      <w:r w:rsidRPr="002D7633">
        <w:rPr>
          <w:b/>
          <w:sz w:val="16"/>
          <w:szCs w:val="16"/>
        </w:rPr>
        <w:t xml:space="preserve">    </w:t>
      </w:r>
      <w:r>
        <w:rPr>
          <w:b/>
          <w:sz w:val="16"/>
          <w:szCs w:val="16"/>
        </w:rPr>
        <w:t xml:space="preserve"> 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E6E0A" w:rsidP="004E6E0A" w:rsidR="004E6E0A" w:rsidRPr="0047448E">
      <w:r w:rsidRPr="0047448E">
        <w:t xml:space="preserve"> </w:t>
      </w:r>
      <w:r>
        <w:t xml:space="preserve"> </w:t>
      </w:r>
      <w:r w:rsidR="00622D21">
        <w:t xml:space="preserve"> 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E6E0A" w:rsidP="004E6E0A" w:rsidR="004E6E0A">
      <w:r w:rsidRPr="0047448E">
        <w:t xml:space="preserve"> TRGOVAČKI SUD U </w:t>
      </w:r>
      <w:r>
        <w:t>PAZINU</w:t>
      </w:r>
    </w:p>
    <w:p w:rsidRDefault="004E6E0A" w:rsidP="004E6E0A" w:rsidR="004E6E0A" w:rsidRPr="0047448E">
      <w:r>
        <w:t xml:space="preserve"> </w:t>
      </w:r>
      <w:r w:rsidR="00622D21">
        <w:t xml:space="preserve">    </w:t>
      </w:r>
      <w:r w:rsidR="002D2D2A">
        <w:t>5</w:t>
      </w:r>
      <w:r>
        <w:t xml:space="preserve">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/>
    <w:p w:rsidRDefault="004E6E0A" w:rsidP="004E6E0A" w:rsidR="004E6E0A">
      <w:pPr>
        <w:jc w:val="center"/>
      </w:pPr>
      <w:r>
        <w:t xml:space="preserve">POZIV </w:t>
      </w:r>
    </w:p>
    <w:p w:rsidRDefault="004E6E0A" w:rsidP="004E6E0A" w:rsidR="004E6E0A">
      <w:pPr>
        <w:jc w:val="center"/>
      </w:pPr>
      <w:r>
        <w:t xml:space="preserve">na ročište </w:t>
      </w:r>
    </w:p>
    <w:p w:rsidRDefault="004E6E0A" w:rsidP="004E6E0A" w:rsidR="004E6E0A">
      <w:pPr>
        <w:jc w:val="center"/>
      </w:pPr>
    </w:p>
    <w:p w:rsidRDefault="002D2D2A" w:rsidP="00FC56A3" w:rsidR="00FC56A3">
      <w:pPr>
        <w:jc w:val="both"/>
      </w:pPr>
      <w:r>
        <w:tab/>
      </w:r>
      <w:r w:rsidR="004E6E0A" w:rsidRPr="004E6E0A">
        <w:t xml:space="preserve">radi određivanja vrijednosti </w:t>
      </w:r>
      <w:r>
        <w:t>nekretnina</w:t>
      </w:r>
      <w:r w:rsidR="00CE19B5">
        <w:t xml:space="preserve"> </w:t>
      </w:r>
      <w:r w:rsidR="00677135" w:rsidRPr="00677135">
        <w:t>Stečajn</w:t>
      </w:r>
      <w:r w:rsidR="00677135">
        <w:t>e</w:t>
      </w:r>
      <w:r w:rsidR="00677135" w:rsidRPr="00677135">
        <w:t xml:space="preserve"> mas</w:t>
      </w:r>
      <w:r w:rsidR="00677135">
        <w:t>e</w:t>
      </w:r>
      <w:r w:rsidR="00677135" w:rsidRPr="00677135">
        <w:t xml:space="preserve"> iza </w:t>
      </w:r>
      <w:r w:rsidR="00C46598" w:rsidRPr="00C46598">
        <w:t>ISTRA DOMICIL d.o.o. Rijeka, Zagrebačka 18,  OIB 78401574351</w:t>
      </w:r>
      <w:r w:rsidR="00DB1623" w:rsidRPr="00DB1623">
        <w:t xml:space="preserve">, </w:t>
      </w:r>
      <w:r>
        <w:t>označenih</w:t>
      </w:r>
      <w:r w:rsidR="00FC56A3">
        <w:t xml:space="preserve"> kao</w:t>
      </w:r>
    </w:p>
    <w:p w:rsidRDefault="00FC56A3" w:rsidP="00C46598" w:rsidR="00C46598">
      <w:pPr>
        <w:jc w:val="both"/>
      </w:pPr>
      <w:r>
        <w:tab/>
      </w:r>
      <w:r w:rsidR="00C46598">
        <w:t xml:space="preserve">- </w:t>
      </w:r>
      <w:proofErr w:type="spellStart"/>
      <w:r w:rsidR="00C46598">
        <w:t>k.č</w:t>
      </w:r>
      <w:proofErr w:type="spellEnd"/>
      <w:r w:rsidR="00C46598">
        <w:t xml:space="preserve">. 3973 kuća površine 221 m2, upisana u z.k.ul. 2310 k.o. Buje, 12. Suvlasnički dio: 41/746 etažno vlasništvo (E-12) 2.kat, posebni dio označen sa "App.D2" - Stan App.D2 označeno sivo plavom bojom 9. Dnevni boravak sa </w:t>
      </w:r>
      <w:proofErr w:type="spellStart"/>
      <w:r w:rsidR="00C46598">
        <w:t>kuh</w:t>
      </w:r>
      <w:proofErr w:type="spellEnd"/>
      <w:r w:rsidR="00C46598">
        <w:t xml:space="preserve">. i blag. površine 26,25 m2 10. Spavaća soba površine 10,70 m2 11. Kupaonica površine 4,35 m2, Ukupno 1. kat App.D2: 41,30 m2; </w:t>
      </w:r>
    </w:p>
    <w:p w:rsidRDefault="00C46598" w:rsidP="00C46598" w:rsidR="00C46598">
      <w:pPr>
        <w:jc w:val="both"/>
      </w:pPr>
      <w:r>
        <w:tab/>
        <w:t xml:space="preserve">-  ¼ dijela </w:t>
      </w:r>
      <w:proofErr w:type="spellStart"/>
      <w:r>
        <w:t>k.č</w:t>
      </w:r>
      <w:proofErr w:type="spellEnd"/>
      <w:r>
        <w:t xml:space="preserve">. 5674 pašnjak upisane u z.k.ul. 2857 k.o. </w:t>
      </w:r>
      <w:proofErr w:type="spellStart"/>
      <w:r>
        <w:t>Oprtalj</w:t>
      </w:r>
      <w:proofErr w:type="spellEnd"/>
      <w:r>
        <w:t>,</w:t>
      </w:r>
    </w:p>
    <w:p w:rsidRDefault="00C46598" w:rsidP="00C46598" w:rsidR="00C46598">
      <w:pPr>
        <w:jc w:val="both"/>
      </w:pPr>
      <w:r>
        <w:t xml:space="preserve">     </w:t>
      </w:r>
      <w:r>
        <w:tab/>
        <w:t xml:space="preserve">- ¼ dijela nekretnina označenih kao </w:t>
      </w:r>
      <w:proofErr w:type="spellStart"/>
      <w:r>
        <w:t>k.č</w:t>
      </w:r>
      <w:proofErr w:type="spellEnd"/>
      <w:r>
        <w:t xml:space="preserve">. 5671 oranica, </w:t>
      </w:r>
      <w:proofErr w:type="spellStart"/>
      <w:r>
        <w:t>k.č</w:t>
      </w:r>
      <w:proofErr w:type="spellEnd"/>
      <w:r>
        <w:t xml:space="preserve">. 5675 pašnjak, </w:t>
      </w:r>
      <w:proofErr w:type="spellStart"/>
      <w:r>
        <w:t>k.č</w:t>
      </w:r>
      <w:proofErr w:type="spellEnd"/>
      <w:r>
        <w:t xml:space="preserve">. 5726 šuma, </w:t>
      </w:r>
      <w:proofErr w:type="spellStart"/>
      <w:r>
        <w:t>k.č</w:t>
      </w:r>
      <w:proofErr w:type="spellEnd"/>
      <w:r>
        <w:t xml:space="preserve">. 5727 šuma i </w:t>
      </w:r>
      <w:proofErr w:type="spellStart"/>
      <w:r>
        <w:t>k.č</w:t>
      </w:r>
      <w:proofErr w:type="spellEnd"/>
      <w:r>
        <w:t xml:space="preserve">.  5732 oranica, sve upisane u z.k.ul. 3193 k.o. </w:t>
      </w:r>
      <w:proofErr w:type="spellStart"/>
      <w:r>
        <w:t>Oprtalj</w:t>
      </w:r>
      <w:proofErr w:type="spellEnd"/>
      <w:r>
        <w:t>,</w:t>
      </w:r>
    </w:p>
    <w:p w:rsidRDefault="00C46598" w:rsidP="00C46598" w:rsidR="00FC56A3">
      <w:pPr>
        <w:jc w:val="both"/>
      </w:pPr>
      <w:r>
        <w:tab/>
        <w:t xml:space="preserve">- 164 </w:t>
      </w:r>
      <w:proofErr w:type="spellStart"/>
      <w:r>
        <w:t>zgr</w:t>
      </w:r>
      <w:proofErr w:type="spellEnd"/>
      <w:r>
        <w:t xml:space="preserve">. kuća, upisana u z.k.ul. 840 k.o. </w:t>
      </w:r>
      <w:proofErr w:type="spellStart"/>
      <w:r>
        <w:t>Završje</w:t>
      </w:r>
      <w:proofErr w:type="spellEnd"/>
      <w:r w:rsidR="00FC56A3">
        <w:t xml:space="preserve">, </w:t>
      </w:r>
    </w:p>
    <w:p w:rsidRDefault="00FC56A3" w:rsidP="00DB1623" w:rsidR="00DB1623">
      <w:pPr>
        <w:jc w:val="both"/>
      </w:pPr>
      <w:r>
        <w:tab/>
      </w:r>
      <w:r w:rsidR="00DB1623" w:rsidRPr="00DB1623">
        <w:t xml:space="preserve"> </w:t>
      </w:r>
    </w:p>
    <w:p w:rsidRDefault="00FC56A3" w:rsidP="00DB1623" w:rsidR="004E6E0A" w:rsidRPr="00622D21">
      <w:pPr>
        <w:jc w:val="center"/>
        <w:rPr>
          <w:u w:val="single"/>
        </w:rPr>
      </w:pPr>
      <w:r w:rsidRPr="00622D21">
        <w:rPr>
          <w:u w:val="single"/>
        </w:rPr>
        <w:t xml:space="preserve">za </w:t>
      </w:r>
      <w:r w:rsidR="00C46598" w:rsidRPr="00622D21">
        <w:rPr>
          <w:u w:val="single"/>
        </w:rPr>
        <w:t>16. siječnja 2019.</w:t>
      </w:r>
      <w:r w:rsidR="004E6E0A" w:rsidRPr="00622D21">
        <w:rPr>
          <w:u w:val="single"/>
        </w:rPr>
        <w:t xml:space="preserve"> u </w:t>
      </w:r>
      <w:r w:rsidR="00CE19B5" w:rsidRPr="00622D21">
        <w:rPr>
          <w:u w:val="single"/>
        </w:rPr>
        <w:t>1</w:t>
      </w:r>
      <w:r w:rsidR="00C46598" w:rsidRPr="00622D21">
        <w:rPr>
          <w:u w:val="single"/>
        </w:rPr>
        <w:t>4</w:t>
      </w:r>
      <w:r w:rsidR="004E6E0A" w:rsidRPr="00622D21">
        <w:rPr>
          <w:u w:val="single"/>
        </w:rPr>
        <w:t>:</w:t>
      </w:r>
      <w:r w:rsidR="00C46598" w:rsidRPr="00622D21">
        <w:rPr>
          <w:u w:val="single"/>
        </w:rPr>
        <w:t>2</w:t>
      </w:r>
      <w:r w:rsidR="004E6E0A" w:rsidRPr="00622D21">
        <w:rPr>
          <w:u w:val="single"/>
        </w:rPr>
        <w:t>0 sati</w:t>
      </w:r>
    </w:p>
    <w:p w:rsidRDefault="004E6E0A" w:rsidP="004E6E0A" w:rsidR="004E6E0A" w:rsidRPr="00622D21">
      <w:pPr>
        <w:jc w:val="center"/>
      </w:pPr>
      <w:r w:rsidRPr="00622D21">
        <w:t xml:space="preserve">u Trgovačkom sudu u Pazinu, </w:t>
      </w:r>
      <w:proofErr w:type="spellStart"/>
      <w:r w:rsidRPr="00622D21">
        <w:t>Dršćevka</w:t>
      </w:r>
      <w:proofErr w:type="spellEnd"/>
      <w:r w:rsidRPr="00622D21">
        <w:t xml:space="preserve"> 1, sudnica br. </w:t>
      </w:r>
      <w:r w:rsidR="002D2D2A" w:rsidRPr="00622D21">
        <w:t>1</w:t>
      </w:r>
      <w:r w:rsidR="00BD3560" w:rsidRPr="00622D21">
        <w:t>.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  <w:r>
        <w:t xml:space="preserve">U </w:t>
      </w:r>
      <w:r w:rsidR="00C46598">
        <w:t>Pazinu, 21</w:t>
      </w:r>
      <w:r>
        <w:t xml:space="preserve">. </w:t>
      </w:r>
      <w:r w:rsidR="00C46598">
        <w:t>prosinca</w:t>
      </w:r>
      <w:r>
        <w:t xml:space="preserve"> 201</w:t>
      </w:r>
      <w:r w:rsidR="00DB1623">
        <w:t>8</w:t>
      </w:r>
      <w:r>
        <w:t xml:space="preserve">. 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both"/>
      </w:pPr>
    </w:p>
    <w:p w:rsidRDefault="004E6E0A" w:rsidP="004E6E0A" w:rsidR="004E6E0A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4E6E0A" w:rsidP="004E6E0A" w:rsidR="005C78AE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2D2D2A">
        <w:t xml:space="preserve">               </w:t>
      </w:r>
      <w:r w:rsidR="005C78AE">
        <w:t xml:space="preserve"> </w:t>
      </w:r>
    </w:p>
    <w:p w:rsidRDefault="005C78AE" w:rsidP="004E6E0A" w:rsidR="004E6E0A" w:rsidRPr="00446C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D2D2A">
        <w:t>Ivan Dujić</w:t>
      </w:r>
      <w:r w:rsidR="00942B5F">
        <w:t>, v.r.</w:t>
      </w:r>
    </w:p>
    <w:p w:rsidRDefault="004E6E0A" w:rsidP="004E6E0A" w:rsidR="004E6E0A">
      <w:pPr>
        <w:jc w:val="both"/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DA3079" w:rsidP="004E6E0A" w:rsidR="00DA3079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 w:rsidRPr="004E6E0A">
      <w:r w:rsidRPr="004E6E0A">
        <w:t>DNA:</w:t>
      </w:r>
    </w:p>
    <w:p w:rsidRDefault="00FC56A3" w:rsidP="00FC56A3" w:rsidR="00FC56A3">
      <w:r>
        <w:t xml:space="preserve">- </w:t>
      </w:r>
      <w:r w:rsidR="00E1313F">
        <w:t xml:space="preserve"> </w:t>
      </w:r>
      <w:r>
        <w:t>e-oglasna ploča suda, osam dana (čl. 12. SZ-a)</w:t>
      </w:r>
    </w:p>
    <w:p w:rsidRDefault="004C275C" w:rsidP="00FC56A3" w:rsidR="004C275C">
      <w:r w:rsidRPr="004C275C">
        <w:t xml:space="preserve">-  stečajnom upravitelju </w:t>
      </w:r>
      <w:proofErr w:type="spellStart"/>
      <w:r w:rsidRPr="004C275C">
        <w:t>Lorisu</w:t>
      </w:r>
      <w:proofErr w:type="spellEnd"/>
      <w:r w:rsidRPr="004C275C">
        <w:t xml:space="preserve"> Raku iz Rijeke, Zagrebačka 18</w:t>
      </w:r>
    </w:p>
    <w:p w:rsidRDefault="004C275C" w:rsidP="00FC56A3" w:rsidR="004C275C">
      <w:r>
        <w:t xml:space="preserve">- </w:t>
      </w:r>
      <w:r w:rsidRPr="004C275C">
        <w:t xml:space="preserve"> </w:t>
      </w:r>
      <w:proofErr w:type="spellStart"/>
      <w:r w:rsidRPr="004C275C">
        <w:t>Musich</w:t>
      </w:r>
      <w:proofErr w:type="spellEnd"/>
      <w:r w:rsidRPr="004C275C">
        <w:t xml:space="preserve"> </w:t>
      </w:r>
      <w:proofErr w:type="spellStart"/>
      <w:r w:rsidRPr="004C275C">
        <w:t>Giovanni</w:t>
      </w:r>
      <w:proofErr w:type="spellEnd"/>
      <w:r w:rsidRPr="004C275C">
        <w:t xml:space="preserve">, </w:t>
      </w:r>
      <w:proofErr w:type="spellStart"/>
      <w:r w:rsidRPr="004C275C">
        <w:t>Orlec</w:t>
      </w:r>
      <w:proofErr w:type="spellEnd"/>
      <w:r w:rsidRPr="004C275C">
        <w:t xml:space="preserve">, </w:t>
      </w:r>
      <w:proofErr w:type="spellStart"/>
      <w:r w:rsidRPr="004C275C">
        <w:t>Orlec</w:t>
      </w:r>
      <w:proofErr w:type="spellEnd"/>
      <w:r w:rsidRPr="004C275C">
        <w:t xml:space="preserve"> 1</w:t>
      </w:r>
    </w:p>
    <w:p w:rsidRDefault="004C275C" w:rsidP="00FC56A3" w:rsidR="004C275C">
      <w:r>
        <w:t xml:space="preserve">- </w:t>
      </w:r>
      <w:proofErr w:type="spellStart"/>
      <w:r w:rsidRPr="004C275C">
        <w:t>Crespo</w:t>
      </w:r>
      <w:proofErr w:type="spellEnd"/>
      <w:r w:rsidRPr="004C275C">
        <w:t xml:space="preserve"> </w:t>
      </w:r>
      <w:proofErr w:type="spellStart"/>
      <w:r w:rsidRPr="004C275C">
        <w:t>Katharina</w:t>
      </w:r>
      <w:proofErr w:type="spellEnd"/>
      <w:r w:rsidRPr="004C275C">
        <w:t xml:space="preserve"> </w:t>
      </w:r>
      <w:proofErr w:type="spellStart"/>
      <w:r w:rsidRPr="004C275C">
        <w:t>Ulrike</w:t>
      </w:r>
      <w:proofErr w:type="spellEnd"/>
      <w:r w:rsidRPr="004C275C">
        <w:t xml:space="preserve"> </w:t>
      </w:r>
      <w:proofErr w:type="spellStart"/>
      <w:r w:rsidRPr="004C275C">
        <w:t>Sibylle</w:t>
      </w:r>
      <w:proofErr w:type="spellEnd"/>
      <w:r w:rsidRPr="004C275C">
        <w:t xml:space="preserve">, Njemačka, Frankfurt Am </w:t>
      </w:r>
      <w:proofErr w:type="spellStart"/>
      <w:r w:rsidRPr="004C275C">
        <w:t>Main</w:t>
      </w:r>
      <w:proofErr w:type="spellEnd"/>
      <w:r w:rsidRPr="004C275C">
        <w:t xml:space="preserve">, </w:t>
      </w:r>
      <w:proofErr w:type="spellStart"/>
      <w:r w:rsidRPr="004C275C">
        <w:t>Feyerleinstrasse</w:t>
      </w:r>
      <w:proofErr w:type="spellEnd"/>
      <w:r w:rsidRPr="004C275C">
        <w:t xml:space="preserve"> 9</w:t>
      </w:r>
    </w:p>
    <w:p w:rsidRDefault="00E1313F" w:rsidP="00E1313F" w:rsidR="004C275C">
      <w:r w:rsidRPr="00E1313F">
        <w:t xml:space="preserve">- </w:t>
      </w:r>
      <w:proofErr w:type="spellStart"/>
      <w:r w:rsidRPr="00E1313F">
        <w:t>Raiffeisenlandesbank</w:t>
      </w:r>
      <w:proofErr w:type="spellEnd"/>
      <w:r w:rsidRPr="00E1313F">
        <w:t xml:space="preserve"> </w:t>
      </w:r>
      <w:proofErr w:type="spellStart"/>
      <w:r w:rsidRPr="00E1313F">
        <w:t>Kärnten</w:t>
      </w:r>
      <w:proofErr w:type="spellEnd"/>
      <w:r w:rsidRPr="00E1313F">
        <w:t xml:space="preserve">- </w:t>
      </w:r>
      <w:proofErr w:type="spellStart"/>
      <w:r w:rsidRPr="00E1313F">
        <w:t>Rechenzentrum</w:t>
      </w:r>
      <w:proofErr w:type="spellEnd"/>
      <w:r w:rsidRPr="00E1313F">
        <w:t xml:space="preserve"> </w:t>
      </w:r>
      <w:proofErr w:type="spellStart"/>
      <w:r w:rsidRPr="00E1313F">
        <w:t>und</w:t>
      </w:r>
      <w:proofErr w:type="spellEnd"/>
      <w:r w:rsidRPr="00E1313F">
        <w:t xml:space="preserve"> </w:t>
      </w:r>
      <w:proofErr w:type="spellStart"/>
      <w:r w:rsidRPr="00E1313F">
        <w:t>Revisionsverband</w:t>
      </w:r>
      <w:proofErr w:type="spellEnd"/>
      <w:r w:rsidRPr="00E1313F">
        <w:t xml:space="preserve">  </w:t>
      </w:r>
      <w:proofErr w:type="spellStart"/>
      <w:r w:rsidRPr="00E1313F">
        <w:t>Registrierte</w:t>
      </w:r>
      <w:proofErr w:type="spellEnd"/>
      <w:r w:rsidRPr="00E1313F">
        <w:t xml:space="preserve"> </w:t>
      </w:r>
      <w:proofErr w:type="spellStart"/>
      <w:r w:rsidRPr="00E1313F">
        <w:t>Genossenschaft</w:t>
      </w:r>
      <w:proofErr w:type="spellEnd"/>
      <w:r w:rsidRPr="00E1313F">
        <w:t xml:space="preserve"> mit </w:t>
      </w:r>
      <w:proofErr w:type="spellStart"/>
      <w:r w:rsidRPr="00E1313F">
        <w:t>beschränkter</w:t>
      </w:r>
      <w:proofErr w:type="spellEnd"/>
      <w:r w:rsidRPr="00E1313F">
        <w:t xml:space="preserve"> </w:t>
      </w:r>
      <w:proofErr w:type="spellStart"/>
      <w:r w:rsidRPr="00E1313F">
        <w:t>Haftung</w:t>
      </w:r>
      <w:proofErr w:type="spellEnd"/>
      <w:r w:rsidRPr="00E1313F">
        <w:t xml:space="preserve">, Austrija, A-9020 </w:t>
      </w:r>
      <w:proofErr w:type="spellStart"/>
      <w:r w:rsidRPr="00E1313F">
        <w:t>Klagenfurt</w:t>
      </w:r>
      <w:proofErr w:type="spellEnd"/>
      <w:r w:rsidRPr="00E1313F">
        <w:t xml:space="preserve">, </w:t>
      </w:r>
      <w:proofErr w:type="spellStart"/>
      <w:r w:rsidRPr="00E1313F">
        <w:t>Raiffeisenplatz</w:t>
      </w:r>
      <w:proofErr w:type="spellEnd"/>
      <w:r w:rsidRPr="00E1313F">
        <w:t xml:space="preserve"> 1</w:t>
      </w:r>
    </w:p>
    <w:sectPr w:rsidSect="00B359BD" w:rsidR="004C275C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4C7" w:rsidR="00ED14C7">
      <w:r>
        <w:separator/>
      </w:r>
    </w:p>
  </w:endnote>
  <w:endnote w:id="0" w:type="continuationSeparator">
    <w:p w:rsidRDefault="00ED14C7" w:rsidR="00ED1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4C7" w:rsidR="00ED14C7">
      <w:r>
        <w:separator/>
      </w:r>
    </w:p>
  </w:footnote>
  <w:footnote w:id="0" w:type="continuationSeparator">
    <w:p w:rsidRDefault="00ED14C7" w:rsidR="00ED1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2B5F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6F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78AE" w:rsidR="00B359BD">
    <w:pPr>
      <w:pStyle w:val="Zaglavlje"/>
    </w:pPr>
    <w:r w:rsidRPr="005C78AE">
      <w:t xml:space="preserve">      </w:t>
    </w:r>
    <w:r>
      <w:tab/>
    </w:r>
    <w:r>
      <w:tab/>
    </w:r>
    <w:proofErr w:type="spellStart"/>
    <w:r w:rsidRPr="005C78AE">
      <w:t>Posl</w:t>
    </w:r>
    <w:proofErr w:type="spellEnd"/>
    <w:r w:rsidRPr="005C78AE">
      <w:t>. br. 10 St-534/16-55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D2A" w:rsidP="002D2D2A" w:rsidR="00B359BD">
    <w:pPr>
      <w:pStyle w:val="Zaglavlje"/>
      <w:jc w:val="center"/>
    </w:pPr>
    <w:r>
      <w:tab/>
    </w:r>
    <w:r>
      <w:tab/>
    </w:r>
    <w:r w:rsidR="00C46598">
      <w:t>10 St-150/2018-30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6E0A"/>
    <w:rsid w:val="001035A3"/>
    <w:rsid w:val="001143BE"/>
    <w:rsid w:val="00157356"/>
    <w:rsid w:val="001A308E"/>
    <w:rsid w:val="00205F2C"/>
    <w:rsid w:val="002722C9"/>
    <w:rsid w:val="00277A4C"/>
    <w:rsid w:val="002A6834"/>
    <w:rsid w:val="002D2D2A"/>
    <w:rsid w:val="00340157"/>
    <w:rsid w:val="00352A8B"/>
    <w:rsid w:val="0035320B"/>
    <w:rsid w:val="004C275C"/>
    <w:rsid w:val="004D52E3"/>
    <w:rsid w:val="004E6E0A"/>
    <w:rsid w:val="00554328"/>
    <w:rsid w:val="005C0DC8"/>
    <w:rsid w:val="005C78AE"/>
    <w:rsid w:val="005F07B2"/>
    <w:rsid w:val="00622D21"/>
    <w:rsid w:val="00677135"/>
    <w:rsid w:val="006C01F4"/>
    <w:rsid w:val="006D1BFA"/>
    <w:rsid w:val="00777B1C"/>
    <w:rsid w:val="00801667"/>
    <w:rsid w:val="008252D3"/>
    <w:rsid w:val="008F7114"/>
    <w:rsid w:val="009315B5"/>
    <w:rsid w:val="00936F95"/>
    <w:rsid w:val="00941660"/>
    <w:rsid w:val="00942B5F"/>
    <w:rsid w:val="00985388"/>
    <w:rsid w:val="00A0511E"/>
    <w:rsid w:val="00A267D5"/>
    <w:rsid w:val="00A82D12"/>
    <w:rsid w:val="00AB384A"/>
    <w:rsid w:val="00AC4D6F"/>
    <w:rsid w:val="00AE191E"/>
    <w:rsid w:val="00B84520"/>
    <w:rsid w:val="00B97B16"/>
    <w:rsid w:val="00BB79BC"/>
    <w:rsid w:val="00BD3560"/>
    <w:rsid w:val="00C46598"/>
    <w:rsid w:val="00C653CF"/>
    <w:rsid w:val="00CE19B5"/>
    <w:rsid w:val="00D83750"/>
    <w:rsid w:val="00D90BC2"/>
    <w:rsid w:val="00DA3079"/>
    <w:rsid w:val="00DB1623"/>
    <w:rsid w:val="00DF7449"/>
    <w:rsid w:val="00E04D2C"/>
    <w:rsid w:val="00E1313F"/>
    <w:rsid w:val="00E2219F"/>
    <w:rsid w:val="00E96018"/>
    <w:rsid w:val="00EA73CF"/>
    <w:rsid w:val="00ED14C7"/>
    <w:rsid w:val="00ED59EE"/>
    <w:rsid w:val="00F9011A"/>
    <w:rsid w:val="00FC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6E0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6E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2D2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2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B5F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B5F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B5F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B5F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6E0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6E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2D2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2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B5F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B5F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B5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B5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stečajni spis temeljem
prijedloga likvidatora u R1-50/17</izvorni_sadrzaj>
    <derivirana_varijabla naziv="DomainObject.Predmet.Opis_1">formiran stečajni spis temeljem
prijedloga likvidatora u R1-50/17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St-150/2018</izvorni_sadrzaj>
    <derivirana_varijabla naziv="DomainObject.Predmet.OznakaBroj_1">St-150/2018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ISTRA DOMICIL društvo s ograničenom odgovornošću za nekretnine i trgovinu</izvorni_sadrzaj>
    <derivirana_varijabla naziv="DomainObject.Predmet.ProtustrankaFormated_1">  Stečajna masa iza ISTRA DOMICIL društvo s ograničenom odgovornošću za nekretnine i trgovinu</derivirana_varijabla>
  </DomainObject.Predmet.ProtustrankaFormated>
  <DomainObject.Predmet.ProtustrankaFormatedOIB>
    <izvorni_sadrzaj>  Stečajna masa iza ISTRA DOMICIL društvo s ograničenom odgovornošću za nekretnine i trgovinu, OIB 78401574351</izvorni_sadrzaj>
    <derivirana_varijabla naziv="DomainObject.Predmet.ProtustrankaFormatedOIB_1">  Stečajna masa iza ISTRA DOMICIL društvo s ograničenom odgovornošću za nekretnine i trgovinu, OIB 78401574351</derivirana_varijabla>
  </DomainObject.Predmet.ProtustrankaFormatedOIB>
  <DomainObject.Predmet.ProtustrankaFormatedWithAdress>
    <izvorni_sadrzaj> Stečajna masa iza ISTRA DOMICIL društvo s ograničenom odgovornošću za nekretnine i trgovinu, Zagrebačka 18, 51000 Rijeka</izvorni_sadrzaj>
    <derivirana_varijabla naziv="DomainObject.Predmet.ProtustrankaFormatedWithAdress_1"> Stečajna masa iza ISTRA DOMICIL društvo s ograničenom odgovornošću za nekretnine i trgovinu, Zagrebačka 18, 51000 Rijeka</derivirana_varijabla>
  </DomainObject.Predmet.ProtustrankaFormatedWithAdress>
  <DomainObject.Predmet.ProtustrankaFormatedWithAdressOIB>
    <izvorni_sadrzaj> Stečajna masa iza ISTRA DOMICIL društvo s ograničenom odgovornošću za nekretnine i trgovinu, OIB 78401574351, Zagrebačka 18, 51000 Rijeka</izvorni_sadrzaj>
    <derivirana_varijabla naziv="DomainObject.Predmet.ProtustrankaFormatedWithAdressOIB_1"> Stečajna masa iza ISTRA DOMICIL društvo s ograničenom odgovornošću za nekretnine i trgovinu, OIB 78401574351, Zagrebačka 18, 51000 Rijeka</derivirana_varijabla>
  </DomainObject.Predmet.ProtustrankaFormatedWithAdressOIB>
  <DomainObject.Predmet.ProtustrankaWithAdress>
    <izvorni_sadrzaj>Stečajna masa iza ISTRA DOMICIL društvo s ograničenom odgovornošću za nekretnine i trgovinu Zagrebačka 18, 51000 Rijeka</izvorni_sadrzaj>
    <derivirana_varijabla naziv="DomainObject.Predmet.ProtustrankaWithAdress_1">Stečajna masa iza ISTRA DOMICIL društvo s ograničenom odgovornošću za nekretnine i trgovinu Zagrebačka 18, 51000 Rijeka</derivirana_varijabla>
  </DomainObject.Predmet.ProtustrankaWithAdress>
  <DomainObject.Predmet.ProtustrankaWithAdressOIB>
    <izvorni_sadrzaj>Stečajna masa iza ISTRA DOMICIL društvo s ograničenom odgovornošću za nekretnine i trgovinu, OIB 78401574351, Zagrebačka 18, 51000 Rijeka</izvorni_sadrzaj>
    <derivirana_varijabla naziv="DomainObject.Predmet.ProtustrankaWithAdressOIB_1">Stečajna masa iza ISTRA DOMICIL društvo s ograničenom odgovornošću za nekretnine i trgovinu, OIB 78401574351, Zagrebačka 18, 51000 Rijeka</derivirana_varijabla>
  </DomainObject.Predmet.ProtustrankaWithAdressOIB>
  <DomainObject.Predmet.ProtustrankaNazivFormated>
    <izvorni_sadrzaj>Stečajna masa iza ISTRA DOMICIL društvo s ograničenom odgovornošću za nekretnine i trgovinu</izvorni_sadrzaj>
    <derivirana_varijabla naziv="DomainObject.Predmet.ProtustrankaNazivFormated_1">Stečajna masa iza ISTRA DOMICIL društvo s ograničenom odgovornošću za nekretnine i trgovinu</derivirana_varijabla>
  </DomainObject.Predmet.ProtustrankaNazivFormated>
  <DomainObject.Predmet.ProtustrankaNazivFormatedOIB>
    <izvorni_sadrzaj>Stečajna masa iza ISTRA DOMICIL društvo s ograničenom odgovornošću za nekretnine i trgovinu, OIB 78401574351</izvorni_sadrzaj>
    <derivirana_varijabla naziv="DomainObject.Predmet.ProtustrankaNazivFormatedOIB_1">Stečajna masa iza ISTRA DOMICIL društvo s ograničenom odgovornošću za nekretnine i trgovinu, OIB 78401574351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VLASTA MAJSTOROVIĆ, Pula</izvorni_sadrzaj>
    <derivirana_varijabla naziv="DomainObject.Predmet.StrankaFormated_1">  Likvidator VLASTA MAJSTOROVIĆ, Pula</derivirana_varijabla>
  </DomainObject.Predmet.StrankaFormated>
  <DomainObject.Predmet.StrankaFormatedOIB>
    <izvorni_sadrzaj>  Likvidator VLASTA MAJSTOROVIĆ, Pula, OIB 78258328195</izvorni_sadrzaj>
    <derivirana_varijabla naziv="DomainObject.Predmet.StrankaFormatedOIB_1">  Likvidator VLASTA MAJSTOROVIĆ, Pula, OIB 78258328195</derivirana_varijabla>
  </DomainObject.Predmet.StrankaFormatedOIB>
  <DomainObject.Predmet.StrankaFormatedWithAdress>
    <izvorni_sadrzaj> Likvidator VLASTA MAJSTOROVIĆ, Pula, Koparska 37, 52100 Pula</izvorni_sadrzaj>
    <derivirana_varijabla naziv="DomainObject.Predmet.StrankaFormatedWithAdress_1"> Likvidator VLASTA MAJSTOROVIĆ, Pula, Koparska 37, 52100 Pula</derivirana_varijabla>
  </DomainObject.Predmet.StrankaFormatedWithAdress>
  <DomainObject.Predmet.StrankaFormatedWithAdressOIB>
    <izvorni_sadrzaj> Likvidator VLASTA MAJSTOROVIĆ, Pula, OIB 78258328195, Koparska 37, 52100 Pula</izvorni_sadrzaj>
    <derivirana_varijabla naziv="DomainObject.Predmet.StrankaFormatedWithAdressOIB_1"> Likvidator VLASTA MAJSTOROVIĆ, Pula, OIB 78258328195, Koparska 37, 52100 Pula</derivirana_varijabla>
  </DomainObject.Predmet.StrankaFormatedWithAdressOIB>
  <DomainObject.Predmet.StrankaWithAdress>
    <izvorni_sadrzaj>Likvidator VLASTA MAJSTOROVIĆ, Pula Koparska 37,52100 Pula</izvorni_sadrzaj>
    <derivirana_varijabla naziv="DomainObject.Predmet.StrankaWithAdress_1">Likvidator VLASTA MAJSTOROVIĆ, Pula Koparska 37,52100 Pula</derivirana_varijabla>
  </DomainObject.Predmet.StrankaWithAdress>
  <DomainObject.Predmet.StrankaWithAdressOIB>
    <izvorni_sadrzaj>Likvidator VLASTA MAJSTOROVIĆ, Pula, OIB 78258328195, Koparska 37,52100 Pula</izvorni_sadrzaj>
    <derivirana_varijabla naziv="DomainObject.Predmet.StrankaWithAdressOIB_1">Likvidator VLASTA MAJSTOROVIĆ, Pula, OIB 78258328195, Koparska 37,52100 Pula</derivirana_varijabla>
  </DomainObject.Predmet.StrankaWithAdressOIB>
  <DomainObject.Predmet.StrankaNazivFormated>
    <izvorni_sadrzaj>Likvidator VLASTA MAJSTOROVIĆ, Pula</izvorni_sadrzaj>
    <derivirana_varijabla naziv="DomainObject.Predmet.StrankaNazivFormated_1">Likvidator VLASTA MAJSTOROVIĆ, Pula</derivirana_varijabla>
  </DomainObject.Predmet.StrankaNazivFormated>
  <DomainObject.Predmet.StrankaNazivFormatedOIB>
    <izvorni_sadrzaj>Likvidator VLASTA MAJSTOROVIĆ, Pula, OIB 78258328195</izvorni_sadrzaj>
    <derivirana_varijabla naziv="DomainObject.Predmet.StrankaNazivFormatedOIB_1">Likvidator VLASTA MAJSTOROVIĆ, Pula, OIB 78258328195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4525000.00</izvorni_sadrzaj>
    <derivirana_varijabla naziv="DomainObject.Predmet.TrenutnaVrijednost_1">4525000.00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Likvidator VLASTA MAJSTOROVIĆ, Pula</item>
    </izvorni_sadrzaj>
    <derivirana_varijabla naziv="DomainObject.Predmet.StrankaListFormated_1">
      <item>Likvidator VLASTA MAJSTOROVIĆ, Pula</item>
    </derivirana_varijabla>
  </DomainObject.Predmet.StrankaListFormated>
  <DomainObject.Predmet.StrankaListFormatedOIB>
    <izvorni_sadrzaj>
      <item>Likvidator VLASTA MAJSTOROVIĆ, Pula, OIB 78258328195</item>
    </izvorni_sadrzaj>
    <derivirana_varijabla naziv="DomainObject.Predmet.StrankaListFormatedOIB_1">
      <item>Likvidator VLASTA MAJSTOROVIĆ, Pula, OIB 78258328195</item>
    </derivirana_varijabla>
  </DomainObject.Predmet.StrankaListFormatedOIB>
  <DomainObject.Predmet.StrankaListFormatedWithAdress>
    <izvorni_sadrzaj>
      <item>Likvidator VLASTA MAJSTOROVIĆ, Pula, Koparska 37, 52100 Pula</item>
    </izvorni_sadrzaj>
    <derivirana_varijabla naziv="DomainObject.Predmet.StrankaListFormatedWithAdress_1">
      <item>Likvidator VLASTA MAJSTOROVIĆ, Pula, Koparska 37, 52100 Pula</item>
    </derivirana_varijabla>
  </DomainObject.Predmet.StrankaListFormatedWithAdress>
  <DomainObject.Predmet.StrankaListFormatedWithAdressOIB>
    <izvorni_sadrzaj>
      <item>Likvidator VLASTA MAJSTOROVIĆ, Pula, OIB 78258328195, Koparska 37, 52100 Pula</item>
    </izvorni_sadrzaj>
    <derivirana_varijabla naziv="DomainObject.Predmet.StrankaListFormatedWithAdressOIB_1">
      <item>Likvidator VLASTA MAJSTOROVIĆ, Pula, OIB 78258328195, Koparska 37, 52100 Pula</item>
    </derivirana_varijabla>
  </DomainObject.Predmet.StrankaListFormatedWithAdressOIB>
  <DomainObject.Predmet.StrankaListNazivFormated>
    <izvorni_sadrzaj>
      <item>Likvidator VLASTA MAJSTOROVIĆ, Pula</item>
    </izvorni_sadrzaj>
    <derivirana_varijabla naziv="DomainObject.Predmet.StrankaListNazivFormated_1">
      <item>Likvidator VLASTA MAJSTOROVIĆ, Pula</item>
    </derivirana_varijabla>
  </DomainObject.Predmet.StrankaListNazivFormated>
  <DomainObject.Predmet.StrankaListNazivFormatedOIB>
    <izvorni_sadrzaj>
      <item>Likvidator VLASTA MAJSTOROVIĆ, Pula, OIB 78258328195</item>
    </izvorni_sadrzaj>
    <derivirana_varijabla naziv="DomainObject.Predmet.StrankaListNazivFormatedOIB_1">
      <item>Likvidator VLASTA MAJSTOROVIĆ, Pula, OIB 78258328195</item>
    </derivirana_varijabla>
  </DomainObject.Predmet.StrankaListNazivFormatedOIB>
  <DomainObject.Predmet.ProtuStrankaListFormated>
    <izvorni_sadrzaj>
      <item>Stečajna masa iza ISTRA DOMICIL društvo s ograničenom odgovornošću za nekretnine i trgovinu</item>
    </izvorni_sadrzaj>
    <derivirana_varijabla naziv="DomainObject.Predmet.ProtuStrankaListFormated_1">
      <item>Stečajna masa iza ISTRA DOMICIL društvo s ograničenom odgovornošću za nekretnine i trgovinu</item>
    </derivirana_varijabla>
  </DomainObject.Predmet.ProtuStrankaListFormated>
  <DomainObject.Predmet.ProtuStrankaListFormatedOIB>
    <izvorni_sadrzaj>
      <item>Stečajna masa iza ISTRA DOMICIL društvo s ograničenom odgovornošću za nekretnine i trgovinu, OIB 78401574351</item>
    </izvorni_sadrzaj>
    <derivirana_varijabla naziv="DomainObject.Predmet.ProtuStrankaListFormatedOIB_1">
      <item>Stečajna masa iza ISTRA DOMICIL društvo s ograničenom odgovornošću za nekretnine i trgovinu, OIB 78401574351</item>
    </derivirana_varijabla>
  </DomainObject.Predmet.ProtuStrankaListFormatedOIB>
  <DomainObject.Predmet.ProtuStrankaListFormatedWithAdress>
    <izvorni_sadrzaj>
      <item>Stečajna masa iza ISTRA DOMICIL društvo s ograničenom odgovornošću za nekretnine i trgovinu, Zagrebačka 18, 51000 Rijeka</item>
    </izvorni_sadrzaj>
    <derivirana_varijabla naziv="DomainObject.Predmet.ProtuStrankaListFormatedWithAdress_1">
      <item>Stečajna masa iza ISTRA DOMICIL društvo s ograničenom odgovornošću za nekretnine i trgovinu, Zagrebačka 18, 51000 Rijeka</item>
    </derivirana_varijabla>
  </DomainObject.Predmet.ProtuStrankaListFormatedWithAdress>
  <DomainObject.Predmet.ProtuStrankaListFormatedWithAdressOIB>
    <izvorni_sadrzaj>
      <item>Stečajna masa iza ISTRA DOMICIL društvo s ograničenom odgovornošću za nekretnine i trgovinu, OIB 78401574351, Zagrebačka 18, 51000 Rijeka</item>
    </izvorni_sadrzaj>
    <derivirana_varijabla naziv="DomainObject.Predmet.ProtuStrankaListFormatedWithAdressOIB_1">
      <item>Stečajna masa iza ISTRA DOMICIL društvo s ograničenom odgovornošću za nekretnine i trgovinu, OIB 78401574351, Zagrebačka 18, 51000 Rijeka</item>
    </derivirana_varijabla>
  </DomainObject.Predmet.ProtuStrankaListFormatedWithAdressOIB>
  <DomainObject.Predmet.ProtuStrankaListNazivFormated>
    <izvorni_sadrzaj>
      <item>Stečajna masa iza ISTRA DOMICIL društvo s ograničenom odgovornošću za nekretnine i trgovinu</item>
    </izvorni_sadrzaj>
    <derivirana_varijabla naziv="DomainObject.Predmet.ProtuStrankaListNazivFormated_1">
      <item>Stečajna masa iza ISTRA DOMICIL društvo s ograničenom odgovornošću za nekretnine i trgovinu</item>
    </derivirana_varijabla>
  </DomainObject.Predmet.ProtuStrankaListNazivFormated>
  <DomainObject.Predmet.ProtuStrankaListNazivFormatedOIB>
    <izvorni_sadrzaj>
      <item>Stečajna masa iza ISTRA DOMICIL društvo s ograničenom odgovornošću za nekretnine i trgovinu, OIB 78401574351</item>
    </izvorni_sadrzaj>
    <derivirana_varijabla naziv="DomainObject.Predmet.ProtuStrankaListNazivFormatedOIB_1">
      <item>Stečajna masa iza ISTRA DOMICIL društvo s ograničenom odgovornošću za nekretnine i trgovinu, OIB 78401574351</item>
    </derivirana_varijabla>
  </DomainObject.Predmet.ProtuStrankaListNazivFormatedOIB>
  <DomainObject.Predmet.OstaliListFormated>
    <izvorni_sadrzaj>
      <item>GRAD BUJE, Buje</item>
    </izvorni_sadrzaj>
    <derivirana_varijabla naziv="DomainObject.Predmet.OstaliListFormated_1">
      <item>GRAD BUJE, Buje</item>
    </derivirana_varijabla>
  </DomainObject.Predmet.OstaliListFormated>
  <DomainObject.Predmet.OstaliListFormatedOIB>
    <izvorni_sadrzaj>
      <item>GRAD BUJE, Buje, OIB 19611257971</item>
    </izvorni_sadrzaj>
    <derivirana_varijabla naziv="DomainObject.Predmet.OstaliListFormatedOIB_1">
      <item>GRAD BUJE, Buje, OIB 19611257971</item>
    </derivirana_varijabla>
  </DomainObject.Predmet.OstaliListFormatedOIB>
  <DomainObject.Predmet.OstaliListFormatedWithAdress>
    <izvorni_sadrzaj>
      <item>GRAD BUJE, Buje, Istarska 2, 52460 Buje</item>
    </izvorni_sadrzaj>
    <derivirana_varijabla naziv="DomainObject.Predmet.OstaliListFormatedWithAdress_1">
      <item>GRAD BUJE, Buje, Istarska 2, 52460 Buje</item>
    </derivirana_varijabla>
  </DomainObject.Predmet.OstaliListFormatedWithAdress>
  <DomainObject.Predmet.OstaliListFormatedWithAdressOIB>
    <izvorni_sadrzaj>
      <item>GRAD BUJE, Buje, OIB 19611257971, Istarska 2, 52460 Buje</item>
    </izvorni_sadrzaj>
    <derivirana_varijabla naziv="DomainObject.Predmet.OstaliListFormatedWithAdressOIB_1">
      <item>GRAD BUJE, Buje, OIB 19611257971, Istarska 2, 52460 Buje</item>
    </derivirana_varijabla>
  </DomainObject.Predmet.OstaliListFormatedWithAdressOIB>
  <DomainObject.Predmet.OstaliListNazivFormated>
    <izvorni_sadrzaj>
      <item>GRAD BUJE, Buje</item>
    </izvorni_sadrzaj>
    <derivirana_varijabla naziv="DomainObject.Predmet.OstaliListNazivFormated_1">
      <item>GRAD BUJE, Buje</item>
    </derivirana_varijabla>
  </DomainObject.Predmet.OstaliListNazivFormated>
  <DomainObject.Predmet.OstaliListNazivFormatedOIB>
    <izvorni_sadrzaj>
      <item>GRAD BUJE, Buje, OIB 19611257971</item>
    </izvorni_sadrzaj>
    <derivirana_varijabla naziv="DomainObject.Predmet.OstaliListNazivFormatedOIB_1">
      <item>GRAD BUJE, Buje, OIB 19611257971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VLASTA MAJSTOROVIĆ, Pula</izvorni_sadrzaj>
    <derivirana_varijabla naziv="DomainObject.Predmet.StrankaIDrugi_1">Likvidator VLASTA MAJSTOROVIĆ, Pula</derivirana_varijabla>
  </DomainObject.Predmet.StrankaIDrugi>
  <DomainObject.Predmet.ProtustrankaIDrugi>
    <izvorni_sadrzaj>Stečajna masa iza ISTRA DOMICIL društvo s ograničenom odgovornošću za nekretnine i trgovinu</izvorni_sadrzaj>
    <derivirana_varijabla naziv="DomainObject.Predmet.ProtustrankaIDrugi_1">Stečajna masa iza ISTRA DOMICIL društvo s ograničenom odgovornošću za nekretnine i trgovinu</derivirana_varijabla>
  </DomainObject.Predmet.ProtustrankaIDrugi>
  <DomainObject.Predmet.StrankaIDrugiAdressOIB>
    <izvorni_sadrzaj>Likvidator VLASTA MAJSTOROVIĆ, Pula, OIB 78258328195, Koparska 37, 52100 Pula</izvorni_sadrzaj>
    <derivirana_varijabla naziv="DomainObject.Predmet.StrankaIDrugiAdressOIB_1">Likvidator VLASTA MAJSTOROVIĆ, Pula, OIB 78258328195, Koparska 37, 52100 Pula</derivirana_varijabla>
  </DomainObject.Predmet.StrankaIDrugiAdressOIB>
  <DomainObject.Predmet.ProtustrankaIDrugiAdressOIB>
    <izvorni_sadrzaj>Stečajna masa iza ISTRA DOMICIL društvo s ograničenom odgovornošću za nekretnine i trgovinu, OIB 78401574351, Zagrebačka 18, 51000 Rijeka</izvorni_sadrzaj>
    <derivirana_varijabla naziv="DomainObject.Predmet.ProtustrankaIDrugiAdressOIB_1">Stečajna masa iza ISTRA DOMICIL društvo s ograničenom odgovornošću za nekretnine i trgovinu, OIB 78401574351,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ISTRA DOMICIL društvo s ograničenom odgovornošću za nekretnine i trgovinu</item>
      <item>GRAD BUJE, Buje</item>
      <item>Likvidator VLASTA MAJSTOROVIĆ, Pula</item>
    </izvorni_sadrzaj>
    <derivirana_varijabla naziv="DomainObject.Predmet.SudioniciListNaziv_1">
      <item>Stečajna masa iza ISTRA DOMICIL društvo s ograničenom odgovornošću za nekretnine i trgovinu</item>
      <item>GRAD BUJE, Buje</item>
      <item>Likvidator VLASTA MAJSTOROVIĆ, Pula</item>
    </derivirana_varijabla>
  </DomainObject.Predmet.SudioniciListNaziv>
  <DomainObject.Predmet.SudioniciListAdressOIB>
    <izvorni_sadrzaj>
      <item>Stečajna masa iza ISTRA DOMICIL društvo s ograničenom odgovornošću za nekretnine i trgovinu, OIB 78401574351, Zagrebačka 18,51000 Rijeka</item>
      <item>GRAD BUJE, Buje, OIB 19611257971, Istarska 2,52460 Buje</item>
      <item>Likvidator VLASTA MAJSTOROVIĆ, Pula, OIB 78258328195, Koparska 37,52100 Pula</item>
    </izvorni_sadrzaj>
    <derivirana_varijabla naziv="DomainObject.Predmet.SudioniciListAdressOIB_1">
      <item>Stečajna masa iza ISTRA DOMICIL društvo s ograničenom odgovornošću za nekretnine i trgovinu, OIB 78401574351, Zagrebačka 18,51000 Rijeka</item>
      <item>GRAD BUJE, Buje, OIB 19611257971, Istarska 2,52460 Buje</item>
      <item>Likvidator VLASTA MAJSTOROVIĆ, Pula,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78401574351</item>
      <item>, OIB 19611257971</item>
      <item>, OIB 78258328195</item>
    </izvorni_sadrzaj>
    <derivirana_varijabla naziv="DomainObject.Predmet.SudioniciListNazivOIB_1">
      <item>, OIB 78401574351</item>
      <item>, OIB 19611257971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srpnja 2018.</izvorni_sadrzaj>
    <derivirana_varijabla naziv="DomainObject.Predmet.DatumZadnjeOdrzaneSudskeRadnje_1">24. srpnja 2018.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St-150/2018-25</izvorni_sadrzaj>
    <derivirana_varijabla naziv="DomainObject.PredzadnjaOdlukaIzPredmeta.Oznaka_1">St-150/2018-25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1185</properties:Characters>
  <properties:Lines>43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2018-12-21T12:31:00Z</dcterms:created>
  <dc:creator>Jasmina Matika</dc:creator>
  <cp:lastModifiedBy>Sanja Lakošeljac</cp:lastModifiedBy>
  <cp:lastPrinted>2018-12-21T12:39:00Z</cp:lastPrinted>
  <dcterms:modified xmlns:xsi="http://www.w3.org/2001/XMLSchema-instance" xsi:type="dcterms:W3CDTF">2018-12-21T12:39:00Z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(St-150-18 - poziv ročište određivanje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