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f97a" w14:paraId="b4df97a" w:rsidRDefault="001B0559" w:rsidP="001B0559" w:rsidR="001B0559" w:rsidRPr="007C723E">
      <w:pPr>
        <w15:collapsed w:val="false"/>
      </w:pPr>
      <w:bookmarkStart w:name="_GoBack" w:id="0"/>
      <w:bookmarkEnd w:id="0"/>
    </w:p>
    <w:p w:rsidRDefault="006D1E0D" w:rsidP="001B0559" w:rsidR="001B0559" w:rsidRPr="007C723E">
      <w:r>
        <w:t xml:space="preserve">     Republika Hrvatska</w:t>
      </w:r>
    </w:p>
    <w:p w:rsidRDefault="001B0559" w:rsidP="001B0559" w:rsidR="001B0559" w:rsidRPr="007C723E">
      <w:r w:rsidRPr="007C723E">
        <w:t>Trgovački sud u Zagrebu</w:t>
      </w:r>
    </w:p>
    <w:p w:rsidRDefault="006D1E0D" w:rsidP="007C723E" w:rsidR="0023558C" w:rsidRPr="007C723E">
      <w:r>
        <w:t xml:space="preserve">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EE3F6E">
        <w:t>427</w:t>
      </w:r>
      <w:r w:rsidR="00370DF9">
        <w:t>7</w:t>
      </w:r>
      <w:r w:rsidR="005D5049">
        <w:t>/1</w:t>
      </w:r>
      <w:r w:rsidR="00370DF9">
        <w:t>6</w:t>
      </w:r>
      <w:r w:rsidR="005C537D">
        <w:t>-</w:t>
      </w:r>
      <w:r w:rsidR="00AC3B1E">
        <w:t>31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370DF9" w:rsidR="00E2685B" w:rsidRPr="007C723E">
      <w:pPr>
        <w:jc w:val="both"/>
        <w:rPr>
          <w:b/>
        </w:rPr>
      </w:pPr>
    </w:p>
    <w:p w:rsidRDefault="00D92779" w:rsidP="00370DF9" w:rsidR="00370DF9" w:rsidRPr="00370DF9">
      <w:pPr>
        <w:jc w:val="both"/>
      </w:pPr>
      <w:r>
        <w:tab/>
      </w:r>
      <w:r w:rsidR="00370DF9" w:rsidRPr="00370DF9">
        <w:t>Trgovački sud u Zagrebu, po sutkinji Nikolini</w:t>
      </w:r>
      <w:r w:rsidR="00B7127A">
        <w:t xml:space="preserve"> Dorić Hadžisejdić, u stečajnom</w:t>
      </w:r>
      <w:r w:rsidR="00370DF9" w:rsidRPr="00370DF9">
        <w:t xml:space="preserve"> postupk</w:t>
      </w:r>
      <w:r w:rsidR="00B7127A">
        <w:t>u</w:t>
      </w:r>
      <w:r w:rsidR="00370DF9" w:rsidRPr="00370DF9">
        <w:t xml:space="preserve"> nad dužnikom</w:t>
      </w:r>
      <w:r w:rsidR="0001220A">
        <w:t xml:space="preserve"> DAMJANOVIĆ MEHANIZACIJA d.o.o.</w:t>
      </w:r>
      <w:r w:rsidR="00370DF9" w:rsidRPr="00370DF9">
        <w:t xml:space="preserve"> u stečaju, OIB: 11639274152, </w:t>
      </w:r>
      <w:proofErr w:type="spellStart"/>
      <w:r w:rsidR="00370DF9" w:rsidRPr="00370DF9">
        <w:t>Vukovina</w:t>
      </w:r>
      <w:proofErr w:type="spellEnd"/>
      <w:r w:rsidR="00370DF9" w:rsidRPr="00370DF9">
        <w:t xml:space="preserve"> (Grad </w:t>
      </w:r>
      <w:r w:rsidR="00AC3B1E">
        <w:t xml:space="preserve">Velika Gorica), </w:t>
      </w:r>
      <w:proofErr w:type="spellStart"/>
      <w:r w:rsidR="00AC3B1E">
        <w:t>Stančićeva</w:t>
      </w:r>
      <w:proofErr w:type="spellEnd"/>
      <w:r w:rsidR="00AC3B1E">
        <w:t xml:space="preserve"> 4, 8</w:t>
      </w:r>
      <w:r w:rsidR="00370DF9" w:rsidRPr="00370DF9">
        <w:t xml:space="preserve">. </w:t>
      </w:r>
      <w:r w:rsidR="00370DF9">
        <w:t>svibnja</w:t>
      </w:r>
      <w:r w:rsidR="00370DF9" w:rsidRPr="00370DF9">
        <w:t xml:space="preserve"> 2019.,</w:t>
      </w:r>
    </w:p>
    <w:p w:rsidRDefault="00370DF9" w:rsidP="00370DF9" w:rsidR="00370DF9">
      <w:pPr>
        <w:jc w:val="both"/>
      </w:pP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5E4E2C">
        <w:t xml:space="preserve">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77324B">
        <w:t>427</w:t>
      </w:r>
      <w:r w:rsidR="00370DF9">
        <w:t>7/16</w:t>
      </w:r>
      <w:r w:rsidR="005E4E2C">
        <w:t>-2</w:t>
      </w:r>
      <w:r w:rsidR="00370DF9">
        <w:t>4</w:t>
      </w:r>
      <w:r w:rsidR="007E2ACB" w:rsidRPr="00D92779">
        <w:t xml:space="preserve"> od </w:t>
      </w:r>
      <w:r w:rsidR="00370DF9">
        <w:t>22</w:t>
      </w:r>
      <w:r w:rsidR="007C723E" w:rsidRPr="00D92779">
        <w:t xml:space="preserve">. </w:t>
      </w:r>
      <w:r w:rsidR="00A97097">
        <w:t>ožujka 2019</w:t>
      </w:r>
      <w:r w:rsidR="007E2ACB" w:rsidRPr="00D92779">
        <w:t xml:space="preserve">. </w:t>
      </w:r>
      <w:r w:rsidR="005D5049" w:rsidRPr="00D92779">
        <w:t xml:space="preserve">u </w:t>
      </w:r>
      <w:r w:rsidR="00A97097">
        <w:t>izreci rješenja stavak I</w:t>
      </w:r>
      <w:r w:rsidR="00370DF9">
        <w:t>V</w:t>
      </w:r>
      <w:r w:rsidR="005E4E2C">
        <w:t>.</w:t>
      </w:r>
      <w:r w:rsidR="00370DF9">
        <w:t xml:space="preserve"> osmi red nakon riječi poziv na broj, </w:t>
      </w:r>
      <w:r w:rsidR="005C537D" w:rsidRPr="00D92779">
        <w:t>na način da</w:t>
      </w:r>
      <w:r w:rsidR="00AC257A" w:rsidRPr="00D92779">
        <w:t xml:space="preserve"> </w:t>
      </w:r>
      <w:r w:rsidR="005C537D" w:rsidRPr="00D92779">
        <w:t>um</w:t>
      </w:r>
      <w:r w:rsidR="00AC257A" w:rsidRPr="00D92779">
        <w:t>jesto</w:t>
      </w:r>
      <w:r w:rsidR="005E4E2C">
        <w:t xml:space="preserve"> „</w:t>
      </w:r>
      <w:r w:rsidR="00370DF9" w:rsidRPr="00370DF9">
        <w:t>5045-20735-394816</w:t>
      </w:r>
      <w:r w:rsidR="005C537D" w:rsidRPr="00D92779">
        <w:t>“</w:t>
      </w:r>
      <w:r w:rsidR="00AC257A" w:rsidRPr="00D92779">
        <w:t xml:space="preserve"> pravilno </w:t>
      </w:r>
      <w:r w:rsidR="005C537D" w:rsidRPr="00D92779">
        <w:t>ima stajati „</w:t>
      </w:r>
      <w:r w:rsidR="00370DF9" w:rsidRPr="00370DF9">
        <w:t>5045-20735-</w:t>
      </w:r>
      <w:r w:rsidR="00EE3F6E">
        <w:t>427</w:t>
      </w:r>
      <w:r w:rsidR="00370DF9">
        <w:t>7</w:t>
      </w:r>
      <w:r w:rsidR="00370DF9" w:rsidRPr="00370DF9">
        <w:t>16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77324B">
        <w:t>427</w:t>
      </w:r>
      <w:r w:rsidR="00370DF9">
        <w:t>7/16-24</w:t>
      </w:r>
      <w:r w:rsidR="005E4E2C">
        <w:t xml:space="preserve"> od </w:t>
      </w:r>
      <w:r w:rsidR="00370DF9">
        <w:t>22</w:t>
      </w:r>
      <w:r w:rsidR="00A97097">
        <w:t>. ožujka</w:t>
      </w:r>
      <w:r w:rsidR="00A97097" w:rsidRPr="00D92779">
        <w:t xml:space="preserve"> </w:t>
      </w:r>
      <w:r w:rsidRPr="00D92779">
        <w:t>201</w:t>
      </w:r>
      <w:r w:rsidR="00A97097">
        <w:t>9</w:t>
      </w:r>
      <w:r w:rsidRPr="00D92779">
        <w:t>. došlo je do pogreške prilikom pisanja</w:t>
      </w:r>
      <w:r w:rsidR="005E4E2C">
        <w:t xml:space="preserve"> brojeva</w:t>
      </w:r>
      <w:r w:rsidRPr="00D92779">
        <w:t>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AC3B1E">
        <w:t>8</w:t>
      </w:r>
      <w:r w:rsidR="005D5049" w:rsidRPr="00450E1C">
        <w:t xml:space="preserve">. </w:t>
      </w:r>
      <w:r w:rsidR="00370DF9">
        <w:t>svibnja</w:t>
      </w:r>
      <w:r w:rsidR="00A97097">
        <w:t xml:space="preserve"> 2019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450E1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A54F4F" w:rsidP="00450E1C" w:rsidR="00476CA9">
      <w:pPr>
        <w:pStyle w:val="Tijeloteksta"/>
        <w:ind w:left="5760"/>
        <w:jc w:val="right"/>
      </w:pPr>
      <w:r>
        <w:t xml:space="preserve">  </w:t>
      </w:r>
      <w:r w:rsidR="00D92779">
        <w:t>Nikolina Dorić Hadžisejdić</w:t>
      </w:r>
      <w:r>
        <w:t>, v.r.</w:t>
      </w:r>
    </w:p>
    <w:p w:rsidRDefault="00450E1C" w:rsidP="00D92779" w:rsidR="00450E1C" w:rsidRPr="007C723E">
      <w:pPr>
        <w:pStyle w:val="Tijeloteksta"/>
        <w:ind w:left="5760"/>
      </w:pPr>
    </w:p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A54F4F" w:rsidP="007B64C7" w:rsidR="00A54F4F">
      <w:pPr>
        <w:ind w:firstLine="708" w:left="3540"/>
        <w:jc w:val="right"/>
      </w:pPr>
    </w:p>
    <w:p w:rsidRDefault="00A54F4F" w:rsidP="007B64C7" w:rsidR="00A54F4F">
      <w:pPr>
        <w:ind w:firstLine="708" w:left="3540"/>
        <w:jc w:val="right"/>
      </w:pPr>
    </w:p>
    <w:p w:rsidRDefault="00A54F4F" w:rsidP="007B64C7" w:rsidR="00A54F4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54F4F" w:rsidP="007B64C7" w:rsidR="00A54F4F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A54F4F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B0559" w:rsidR="00B639DE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E0D" w:rsidR="006D1E0D">
    <w:pPr>
      <w:pStyle w:val="Zaglavlje"/>
    </w:pPr>
    <w:r>
      <w:t xml:space="preserve">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220A"/>
    <w:rsid w:val="000B54AC"/>
    <w:rsid w:val="000D56F6"/>
    <w:rsid w:val="001B0559"/>
    <w:rsid w:val="002041AF"/>
    <w:rsid w:val="00230C84"/>
    <w:rsid w:val="0023558C"/>
    <w:rsid w:val="003137AE"/>
    <w:rsid w:val="00347BB4"/>
    <w:rsid w:val="00362D9E"/>
    <w:rsid w:val="00370DF9"/>
    <w:rsid w:val="003A319F"/>
    <w:rsid w:val="003B38F4"/>
    <w:rsid w:val="003B603E"/>
    <w:rsid w:val="00450E1C"/>
    <w:rsid w:val="0046190C"/>
    <w:rsid w:val="00476CA9"/>
    <w:rsid w:val="00491D7F"/>
    <w:rsid w:val="004B7F3F"/>
    <w:rsid w:val="004C525C"/>
    <w:rsid w:val="004E5469"/>
    <w:rsid w:val="004F022B"/>
    <w:rsid w:val="005071FA"/>
    <w:rsid w:val="005A49D2"/>
    <w:rsid w:val="005C537D"/>
    <w:rsid w:val="005D5049"/>
    <w:rsid w:val="005D62C1"/>
    <w:rsid w:val="005E4E2C"/>
    <w:rsid w:val="005F6C6D"/>
    <w:rsid w:val="00607062"/>
    <w:rsid w:val="00637DE6"/>
    <w:rsid w:val="0065201D"/>
    <w:rsid w:val="006D1E0D"/>
    <w:rsid w:val="006E4475"/>
    <w:rsid w:val="007141AF"/>
    <w:rsid w:val="007508E7"/>
    <w:rsid w:val="0077324B"/>
    <w:rsid w:val="007A6843"/>
    <w:rsid w:val="007B3F07"/>
    <w:rsid w:val="007C723E"/>
    <w:rsid w:val="007E1C33"/>
    <w:rsid w:val="007E2ACB"/>
    <w:rsid w:val="00862799"/>
    <w:rsid w:val="00874F17"/>
    <w:rsid w:val="00890570"/>
    <w:rsid w:val="0089775F"/>
    <w:rsid w:val="008B05F8"/>
    <w:rsid w:val="008E64B2"/>
    <w:rsid w:val="008F084B"/>
    <w:rsid w:val="00A04911"/>
    <w:rsid w:val="00A54F4F"/>
    <w:rsid w:val="00A75755"/>
    <w:rsid w:val="00A97097"/>
    <w:rsid w:val="00AC257A"/>
    <w:rsid w:val="00AC3B1E"/>
    <w:rsid w:val="00AD7D71"/>
    <w:rsid w:val="00B639DE"/>
    <w:rsid w:val="00B7127A"/>
    <w:rsid w:val="00C34937"/>
    <w:rsid w:val="00D92779"/>
    <w:rsid w:val="00DA4A9F"/>
    <w:rsid w:val="00DB06B8"/>
    <w:rsid w:val="00E2685B"/>
    <w:rsid w:val="00E65940"/>
    <w:rsid w:val="00E70925"/>
    <w:rsid w:val="00EA7BA9"/>
    <w:rsid w:val="00ED1ACD"/>
    <w:rsid w:val="00EE3F6E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4277</izvorni_sadrzaj>
    <derivirana_varijabla naziv="DomainObject.Predmet.Broj_1">4277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St-4277/2016</izvorni_sadrzaj>
    <derivirana_varijabla naziv="DomainObject.Predmet.OznakaBroj_1">St-4277/2016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DAMJANOVIĆ MEHANIZACIJA d.o.o. zastupanog po punomoćniku Ivan Damjanović</izvorni_sadrzaj>
    <derivirana_varijabla naziv="DomainObject.Predmet.ProtustrankaFormated_1">  DAMJANOVIĆ MEHANIZACIJA d.o.o. zastupanog po punomoćniku Ivan Damjanović</derivirana_varijabla>
  </DomainObject.Predmet.ProtustrankaFormated>
  <DomainObject.Predmet.ProtustrankaFormatedOIB>
    <izvorni_sadrzaj>  DAMJANOVIĆ MEHANIZACIJA d.o.o., OIB 11639274152 zastupanog po punomoćniku Ivan Damjanović</izvorni_sadrzaj>
    <derivirana_varijabla naziv="DomainObject.Predmet.ProtustrankaFormatedOIB_1">  DAMJANOVIĆ MEHANIZACIJA d.o.o., OIB 11639274152 zastupanog po punomoćniku Ivan Damjanović</derivirana_varijabla>
  </DomainObject.Predmet.ProtustrankaFormatedOIB>
  <DomainObject.Predmet.ProtustrankaFormatedWithAdress>
    <izvorni_sadrzaj> DAMJANOVIĆ MEHANIZACIJA d.o.o., Stančićeva 4, 10410 Vukovina zastupanog po punomoćniku Ivan Damjanović</izvorni_sadrzaj>
    <derivirana_varijabla naziv="DomainObject.Predmet.ProtustrankaFormatedWithAdress_1"> DAMJANOVIĆ MEHANIZACIJA d.o.o., Stančićeva 4, 10410 Vukovina zastupanog po punomoćniku Ivan Damjanović</derivirana_varijabla>
  </DomainObject.Predmet.ProtustrankaFormatedWithAdress>
  <DomainObject.Predmet.ProtustrankaFormatedWithAdressOIB>
    <izvorni_sadrzaj> DAMJANOVIĆ MEHANIZACIJA d.o.o., OIB 11639274152, Stančićeva 4, 10410 Vukovina zastupanog po punomoćniku Ivan Damjanović</izvorni_sadrzaj>
    <derivirana_varijabla naziv="DomainObject.Predmet.ProtustrankaFormatedWithAdressOIB_1"> DAMJANOVIĆ MEHANIZACIJA d.o.o., OIB 11639274152, Stančićeva 4, 10410 Vukovina zastupanog po punomoćniku Ivan Damjanović</derivirana_varijabla>
  </DomainObject.Predmet.ProtustrankaFormatedWithAdressOIB>
  <DomainObject.Predmet.ProtustrankaWithAdress>
    <izvorni_sadrzaj>DAMJANOVIĆ MEHANIZACIJA d.o.o. Stančićeva 4, 10410 Vukovina</izvorni_sadrzaj>
    <derivirana_varijabla naziv="DomainObject.Predmet.ProtustrankaWithAdress_1">DAMJANOVIĆ MEHANIZACIJA d.o.o. Stančićeva 4, 10410 Vukovina</derivirana_varijabla>
  </DomainObject.Predmet.ProtustrankaWithAdress>
  <DomainObject.Predmet.ProtustrankaWithAdressOIB>
    <izvorni_sadrzaj>DAMJANOVIĆ MEHANIZACIJA d.o.o., OIB 11639274152, Stančićeva 4, 10410 Vukovina</izvorni_sadrzaj>
    <derivirana_varijabla naziv="DomainObject.Predmet.ProtustrankaWithAdressOIB_1">DAMJANOVIĆ MEHANIZACIJA d.o.o., OIB 11639274152, Stančićeva 4, 10410 Vukovina</derivirana_varijabla>
  </DomainObject.Predmet.ProtustrankaWithAdressOIB>
  <DomainObject.Predmet.ProtustrankaNazivFormated>
    <izvorni_sadrzaj>DAMJANOVIĆ MEHANIZACIJA d.o.o.</izvorni_sadrzaj>
    <derivirana_varijabla naziv="DomainObject.Predmet.ProtustrankaNazivFormated_1">DAMJANOVIĆ MEHANIZACIJA d.o.o.</derivirana_varijabla>
  </DomainObject.Predmet.ProtustrankaNazivFormated>
  <DomainObject.Predmet.ProtustrankaNazivFormatedOIB>
    <izvorni_sadrzaj>DAMJANOVIĆ MEHANIZACIJA d.o.o., OIB 11639274152</izvorni_sadrzaj>
    <derivirana_varijabla naziv="DomainObject.Predmet.ProtustrankaNazivFormatedOIB_1">DAMJANOVIĆ MEHANIZACIJA d.o.o., OIB 11639274152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Damjanović</izvorni_sadrzaj>
    <derivirana_varijabla naziv="DomainObject.Predmet.StrankaFormated_1">  FINA Regionalni centar Zagreb; Ivan Damjanović</derivirana_varijabla>
  </DomainObject.Predmet.StrankaFormated>
  <DomainObject.Predmet.StrankaFormatedOIB>
    <izvorni_sadrzaj>  FINA Regionalni centar Zagreb, OIB 85821130368; Ivan Damjanović, OIB 09264678696</izvorni_sadrzaj>
    <derivirana_varijabla naziv="DomainObject.Predmet.StrankaFormatedOIB_1">  FINA Regionalni centar Zagreb, OIB 85821130368; Ivan Damjanović, OIB 09264678696</derivirana_varijabla>
  </DomainObject.Predmet.StrankaFormatedOIB>
  <DomainObject.Predmet.StrankaFormatedWithAdress>
    <izvorni_sadrzaj> FINA Regionalni centar Zagreb, Trg svibanjskih žrtava 1995. br. 1, 10000 Zagreb; Ivan Damjanović, JURAJA I VJEKOSLAVA STANČIĆA 4 (ranije: VUKOVINA, JURAJA STANČIĆA, 4), 10410 Vukovina</izvorni_sadrzaj>
    <derivirana_varijabla naziv="DomainObject.Predmet.StrankaFormatedWithAdress_1"> FINA Regionalni centar Zagreb, Trg svibanjskih žrtava 1995. br. 1, 10000 Zagreb; Ivan Damjanović, JURAJA I VJEKOSLAVA STANČIĆA 4 (ranije: VUKOVINA, JURAJA STANČIĆA, 4), 10410 Vukovina</derivirana_varijabla>
  </DomainObject.Predmet.StrankaFormatedWithAdress>
  <DomainObject.Predmet.StrankaFormatedWithAdressOIB>
    <izvorni_sadrzaj> FINA Regionalni centar Zagreb, OIB 85821130368, Trg svibanjskih žrtava 1995. br. 1, 10000 Zagreb; Ivan Damjanović, OIB 09264678696, JURAJA I VJEKOSLAVA STANČIĆA 4 (ranije: VUKOVINA, JURAJA STANČIĆA, 4), 10410 Vukovina</izvorni_sadrzaj>
    <derivirana_varijabla naziv="DomainObject.Predmet.StrankaFormatedWithAdressOIB_1"> FINA Regionalni centar Zagreb, OIB 85821130368, Trg svibanjskih žrtava 1995. br. 1, 10000 Zagreb; Ivan Damjanović, OIB 09264678696, JURAJA I VJEKOSLAVA STANČIĆA 4 (ranije: VUKOVINA, JURAJA STANČIĆA, 4), 10410 Vukovina</derivirana_varijabla>
  </DomainObject.Predmet.StrankaFormatedWithAdressOIB>
  <DomainObject.Predmet.StrankaWithAdress>
    <izvorni_sadrzaj>FINA Regionalni centar Zagreb Trg svibanjskih žrtava 1995. br. 1,10000 Zagreb,Ivan Damjanović JURAJA I VJEKOSLAVA STANČIĆA 4 (ranije: VUKOVINA, JURAJA STANČIĆA, 4),10410 Vukovina</izvorni_sadrzaj>
    <derivirana_varijabla naziv="DomainObject.Predmet.StrankaWithAdress_1">FINA Regionalni centar Zagreb Trg svibanjskih žrtava 1995. br. 1,10000 Zagreb,Ivan Damjanović JURAJA I VJEKOSLAVA STANČIĆA 4 (ranije: VUKOVINA, JURAJA STANČIĆA, 4),10410 Vukovina</derivirana_varijabla>
  </DomainObject.Predmet.StrankaWithAdress>
  <DomainObject.Predmet.StrankaWithAdressOIB>
    <izvorni_sadrzaj>FINA Regionalni centar Zagreb, OIB 85821130368, Trg svibanjskih žrtava 1995. br. 1,10000 Zagreb,Ivan Damjanović, OIB 09264678696, JURAJA I VJEKOSLAVA STANČIĆA 4 (ranije: VUKOVINA, JURAJA STANČIĆA, 4),10410 Vukovina</izvorni_sadrzaj>
    <derivirana_varijabla naziv="DomainObject.Predmet.StrankaWithAdressOIB_1">FINA Regionalni centar Zagreb, OIB 85821130368, Trg svibanjskih žrtava 1995. br. 1,10000 Zagreb,Ivan Damjanović, OIB 09264678696, JURAJA I VJEKOSLAVA STANČIĆA 4 (ranije: VUKOVINA, JURAJA STANČIĆA, 4),10410 Vukovina</derivirana_varijabla>
  </DomainObject.Predmet.StrankaWithAdressOIB>
  <DomainObject.Predmet.StrankaNazivFormated>
    <izvorni_sadrzaj>FINA Regionalni centar Zagreb,Ivan Damjanović</izvorni_sadrzaj>
    <derivirana_varijabla naziv="DomainObject.Predmet.StrankaNazivFormated_1">FINA Regionalni centar Zagreb,Ivan Damjanović</derivirana_varijabla>
  </DomainObject.Predmet.StrankaNazivFormated>
  <DomainObject.Predmet.StrankaNazivFormatedOIB>
    <izvorni_sadrzaj>FINA Regionalni centar Zagreb, OIB 85821130368,Ivan Damjanović, OIB 09264678696</izvorni_sadrzaj>
    <derivirana_varijabla naziv="DomainObject.Predmet.StrankaNazivFormatedOIB_1">FINA Regionalni centar Zagreb, OIB 85821130368,Ivan Damjanović, OIB 09264678696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Damjanović</item>
    </izvorni_sadrzaj>
    <derivirana_varijabla naziv="DomainObject.Predmet.StrankaListFormated_1">
      <item>FINA Regionalni centar Zagreb</item>
      <item>Ivan Damjanović</item>
    </derivirana_varijabla>
  </DomainObject.Predmet.StrankaListFormated>
  <DomainObject.Predmet.StrankaListFormatedOIB>
    <izvorni_sadrzaj>
      <item>FINA Regionalni centar Zagreb, OIB 85821130368</item>
      <item>Ivan Damjanović, OIB 09264678696</item>
    </izvorni_sadrzaj>
    <derivirana_varijabla naziv="DomainObject.Predmet.StrankaListFormatedOIB_1">
      <item>FINA Regionalni centar Zagreb, OIB 85821130368</item>
      <item>Ivan Damjanović, OIB 09264678696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Damjanović, JURAJA I VJEKOSLAVA STANČIĆA 4 (ranije: VUKOVINA, JURAJA STANČIĆA, 4), 10410 Vukovina</item>
    </izvorni_sadrzaj>
    <derivirana_varijabla naziv="DomainObject.Predmet.StrankaListFormatedWithAdress_1">
      <item>FINA Regionalni centar Zagreb, Trg svibanjskih žrtava 1995. br. 1, 10000 Zagreb</item>
      <item>Ivan Damjanović, JURAJA I VJEKOSLAVA STANČIĆA 4 (ranije: VUKOVINA, JURAJA STANČIĆA, 4), 10410 Vukovina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Damjanović, OIB 09264678696, JURAJA I VJEKOSLAVA STANČIĆA 4 (ranije: VUKOVINA, JURAJA STANČIĆA, 4), 10410 Vukovina</item>
    </izvorni_sadrzaj>
    <derivirana_varijabla naziv="DomainObject.Predmet.StrankaListFormatedWithAdressOIB_1">
      <item>FINA Regionalni centar Zagreb, OIB 85821130368, Trg svibanjskih žrtava 1995. br. 1, 10000 Zagreb</item>
      <item>Ivan Damjanović, OIB 09264678696, JURAJA I VJEKOSLAVA STANČIĆA 4 (ranije: VUKOVINA, JURAJA STANČIĆA, 4), 10410 Vukovina</item>
    </derivirana_varijabla>
  </DomainObject.Predmet.StrankaListFormatedWithAdressOIB>
  <DomainObject.Predmet.StrankaListNazivFormated>
    <izvorni_sadrzaj>
      <item>FINA Regionalni centar Zagreb</item>
      <item>Ivan Damjanović</item>
    </izvorni_sadrzaj>
    <derivirana_varijabla naziv="DomainObject.Predmet.StrankaListNazivFormated_1">
      <item>FINA Regionalni centar Zagreb</item>
      <item>Ivan Damjanović</item>
    </derivirana_varijabla>
  </DomainObject.Predmet.StrankaListNazivFormated>
  <DomainObject.Predmet.StrankaListNazivFormatedOIB>
    <izvorni_sadrzaj>
      <item>FINA Regionalni centar Zagreb, OIB 85821130368</item>
      <item>Ivan Damjanović, OIB 09264678696</item>
    </izvorni_sadrzaj>
    <derivirana_varijabla naziv="DomainObject.Predmet.StrankaListNazivFormatedOIB_1">
      <item>FINA Regionalni centar Zagreb, OIB 85821130368</item>
      <item>Ivan Damjanović, OIB 09264678696</item>
    </derivirana_varijabla>
  </DomainObject.Predmet.StrankaListNazivFormatedOIB>
  <DomainObject.Predmet.ProtuStrankaListFormated>
    <izvorni_sadrzaj>
      <item>DAMJANOVIĆ MEHANIZACIJA d.o.o. zastupanog po punomoćniku Ivan Damjanović</item>
    </izvorni_sadrzaj>
    <derivirana_varijabla naziv="DomainObject.Predmet.ProtuStrankaListFormated_1">
      <item>DAMJANOVIĆ MEHANIZACIJA d.o.o. zastupanog po punomoćniku Ivan Damjanović</item>
    </derivirana_varijabla>
  </DomainObject.Predmet.ProtuStrankaListFormated>
  <DomainObject.Predmet.ProtuStrankaListFormatedOIB>
    <izvorni_sadrzaj>
      <item>DAMJANOVIĆ MEHANIZACIJA d.o.o., OIB 11639274152 zastupanog po punomoćniku Ivan Damjanović</item>
    </izvorni_sadrzaj>
    <derivirana_varijabla naziv="DomainObject.Predmet.ProtuStrankaListFormatedOIB_1">
      <item>DAMJANOVIĆ MEHANIZACIJA d.o.o., OIB 11639274152 zastupanog po punomoćniku Ivan Damjanović</item>
    </derivirana_varijabla>
  </DomainObject.Predmet.ProtuStrankaListFormatedOIB>
  <DomainObject.Predmet.ProtuStrankaListFormatedWithAdress>
    <izvorni_sadrzaj>
      <item>DAMJANOVIĆ MEHANIZACIJA d.o.o., Stančićeva 4, 10410 Vukovina zastupanog po punomoćniku Ivan Damjanović</item>
    </izvorni_sadrzaj>
    <derivirana_varijabla naziv="DomainObject.Predmet.ProtuStrankaListFormatedWithAdress_1">
      <item>DAMJANOVIĆ MEHANIZACIJA d.o.o., Stančićeva 4, 10410 Vukovina zastupanog po punomoćniku Ivan Damjanović</item>
    </derivirana_varijabla>
  </DomainObject.Predmet.ProtuStrankaListFormatedWithAdress>
  <DomainObject.Predmet.ProtuStrankaListFormatedWithAdressOIB>
    <izvorni_sadrzaj>
      <item>DAMJANOVIĆ MEHANIZACIJA d.o.o., OIB 11639274152, Stančićeva 4, 10410 Vukovina zastupanog po punomoćniku Ivan Damjanović</item>
    </izvorni_sadrzaj>
    <derivirana_varijabla naziv="DomainObject.Predmet.ProtuStrankaListFormatedWithAdressOIB_1">
      <item>DAMJANOVIĆ MEHANIZACIJA d.o.o., OIB 11639274152, Stančićeva 4, 10410 Vukovina zastupanog po punomoćniku Ivan Damjanović</item>
    </derivirana_varijabla>
  </DomainObject.Predmet.ProtuStrankaListFormatedWithAdressOIB>
  <DomainObject.Predmet.ProtuStrankaListNazivFormated>
    <izvorni_sadrzaj>
      <item>DAMJANOVIĆ MEHANIZACIJA d.o.o.</item>
    </izvorni_sadrzaj>
    <derivirana_varijabla naziv="DomainObject.Predmet.ProtuStrankaListNazivFormated_1">
      <item>DAMJANOVIĆ MEHANIZACIJA d.o.o.</item>
    </derivirana_varijabla>
  </DomainObject.Predmet.ProtuStrankaListNazivFormated>
  <DomainObject.Predmet.ProtuStrankaListNazivFormatedOIB>
    <izvorni_sadrzaj>
      <item>DAMJANOVIĆ MEHANIZACIJA d.o.o., OIB 11639274152</item>
    </izvorni_sadrzaj>
    <derivirana_varijabla naziv="DomainObject.Predmet.ProtuStrankaListNazivFormatedOIB_1">
      <item>DAMJANOVIĆ MEHANIZACIJA d.o.o., OIB 11639274152</item>
    </derivirana_varijabla>
  </DomainObject.Predmet.ProtuStrankaListNazivFormatedOIB>
  <DomainObject.Predmet.OstaliListFormated>
    <izvorni_sadrzaj>
      <item>Ivan Damjanović punomoćnik sudionika u postupku DAMJANOVIĆ MEHANIZACIJA d.o.o.</item>
      <item>Addiko Bank dioničko društvo</item>
    </izvorni_sadrzaj>
    <derivirana_varijabla naziv="DomainObject.Predmet.OstaliListFormated_1">
      <item>Ivan Damjanović punomoćnik sudionika u postupku DAMJANOVIĆ MEHANIZACIJA d.o.o.</item>
      <item>Addiko Bank dioničko društvo</item>
    </derivirana_varijabla>
  </DomainObject.Predmet.OstaliListFormated>
  <DomainObject.Predmet.OstaliListFormatedOIB>
    <izvorni_sadrzaj>
      <item>Ivan Damjanović, OIB 09264678696 punomoćnik sudionika u postupku DAMJANOVIĆ MEHANIZACIJA d.o.o.</item>
      <item>Addiko Bank dioničko društvo, OIB 14036333877</item>
    </izvorni_sadrzaj>
    <derivirana_varijabla naziv="DomainObject.Predmet.OstaliListFormatedOIB_1">
      <item>Ivan Damjanović, OIB 09264678696 punomoćnik sudionika u postupku DAMJANOVIĆ MEHANIZACIJA d.o.o.</item>
      <item>Addiko Bank dioničko društvo, OIB 14036333877</item>
    </derivirana_varijabla>
  </DomainObject.Predmet.OstaliListFormatedOIB>
  <DomainObject.Predmet.OstaliListFormatedWithAdress>
    <izvorni_sadrzaj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izvorni_sadrzaj>
    <derivirana_varijabla naziv="DomainObject.Predmet.OstaliListFormatedWithAdress_1"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derivirana_varijabla>
  </DomainObject.Predmet.OstaliListFormatedWithAdress>
  <DomainObject.Predmet.OstaliListFormatedWithAdressOIB>
    <izvorni_sadrzaj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izvorni_sadrzaj>
    <derivirana_varijabla naziv="DomainObject.Predmet.OstaliListFormatedWithAdressOIB_1"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Damjanović</item>
      <item>Addiko Bank dioničko društvo</item>
    </izvorni_sadrzaj>
    <derivirana_varijabla naziv="DomainObject.Predmet.OstaliListNazivFormated_1">
      <item>Ivan Damjanović</item>
      <item>Addiko Bank dioničko društvo</item>
    </derivirana_varijabla>
  </DomainObject.Predmet.OstaliListNazivFormated>
  <DomainObject.Predmet.OstaliListNazivFormatedOIB>
    <izvorni_sadrzaj>
      <item>Ivan Damjanović, OIB 09264678696</item>
      <item>Addiko Bank dioničko društvo, OIB 14036333877</item>
    </izvorni_sadrzaj>
    <derivirana_varijabla naziv="DomainObject.Predmet.OstaliListNazivFormatedOIB_1">
      <item>Ivan Damjanović, OIB 09264678696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DAMJANOVIĆ MEHANIZACIJA d.o.o.</izvorni_sadrzaj>
    <derivirana_varijabla naziv="DomainObject.Predmet.ProtustrankaIDrugi_1">DAMJANOVIĆ MEHANIZACIJA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DAMJANOVIĆ MEHANIZACIJA d.o.o., OIB 11639274152, Stančićeva 4, 10410 Vukovina</izvorni_sadrzaj>
    <derivirana_varijabla naziv="DomainObject.Predmet.ProtustrankaIDrugiAdressOIB_1">DAMJANOVIĆ MEHANIZACIJA d.o.o., OIB 11639274152, Stančićeva 4,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DAMJANOVIĆ MEHANIZACIJA d.o.o.</item>
      <item>Ivan Damjanović</item>
      <item>Addiko Bank dioničko društvo</item>
      <item>Ivan Damjanović</item>
    </izvorni_sadrzaj>
    <derivirana_varijabla naziv="DomainObject.Predmet.SudioniciListNaziv_1">
      <item>FINA Regionalni centar Zagreb</item>
      <item>DAMJANOVIĆ MEHANIZACIJA d.o.o.</item>
      <item>Ivan Damjanović</item>
      <item>Addiko Bank dioničko društvo</item>
      <item>Ivan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izvorni_sadrzaj>
    <derivirana_varijabla naziv="DomainObject.Predmet.SudioniciListAdressOIB_1"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11639274152</item>
      <item>, OIB 09264678696</item>
      <item>, OIB 14036333877</item>
      <item>, OIB 09264678696</item>
    </izvorni_sadrzaj>
    <derivirana_varijabla naziv="DomainObject.Predmet.SudioniciListNazivOIB_1">
      <item>, OIB 85821130368</item>
      <item>, OIB 11639274152</item>
      <item>, OIB 09264678696</item>
      <item>, OIB 14036333877</item>
      <item>, OIB 09264678696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St-4277/2016-26</izvorni_sadrzaj>
    <derivirana_varijabla naziv="DomainObject.PredzadnjaOdlukaIzPredmeta.Oznaka_1">St-4277/2016-26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1165</properties:Characters>
  <properties:Lines>40</properties:Lines>
  <properties:Paragraphs>17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2019-05-08T08:54:00Z</cp:lastPrinted>
  <dcterms:modified xmlns:xsi="http://www.w3.org/2001/XMLSchema-instance" xsi:type="dcterms:W3CDTF">2019-05-08T08:55:00Z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(15.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