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1d65" w14:paraId="5ff1d65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9B6D64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9B6D64">
        <w:rPr>
          <w:rFonts w:cs="Times New Roman" w:eastAsia="Times New Roman"/>
          <w:lang w:eastAsia="hr-HR"/>
        </w:rPr>
        <w:t xml:space="preserve">, </w:t>
      </w:r>
      <w:proofErr w:type="spellStart"/>
      <w:r w:rsidR="009B6D64">
        <w:rPr>
          <w:rFonts w:cs="Times New Roman" w:eastAsia="Times New Roman"/>
          <w:lang w:eastAsia="hr-HR"/>
        </w:rPr>
        <w:t>Amruševa</w:t>
      </w:r>
      <w:proofErr w:type="spellEnd"/>
      <w:r w:rsidR="009B6D64"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</w:t>
      </w:r>
      <w:r w:rsidR="0043166D">
        <w:rPr>
          <w:rFonts w:cs="Times New Roman" w:eastAsia="Times New Roman"/>
          <w:lang w:eastAsia="hr-HR"/>
        </w:rPr>
        <w:t xml:space="preserve">     </w:t>
      </w:r>
      <w:r w:rsidR="00AC5027">
        <w:rPr>
          <w:rFonts w:cs="Times New Roman" w:eastAsia="Times New Roman"/>
          <w:lang w:eastAsia="hr-HR"/>
        </w:rPr>
        <w:t xml:space="preserve">   </w:t>
      </w:r>
      <w:r w:rsidR="00B0043B">
        <w:rPr>
          <w:rFonts w:cs="Times New Roman" w:eastAsia="Times New Roman"/>
          <w:lang w:eastAsia="hr-HR"/>
        </w:rPr>
        <w:t xml:space="preserve">    </w:t>
      </w:r>
      <w:r w:rsidR="00A4342E">
        <w:rPr>
          <w:rFonts w:cs="Times New Roman" w:eastAsia="Times New Roman"/>
          <w:lang w:eastAsia="hr-HR"/>
        </w:rPr>
        <w:t>48. St-</w:t>
      </w:r>
      <w:r w:rsidR="00D92B5C">
        <w:rPr>
          <w:rFonts w:cs="Times New Roman" w:eastAsia="Times New Roman"/>
          <w:lang w:eastAsia="hr-HR"/>
        </w:rPr>
        <w:t>6550</w:t>
      </w:r>
      <w:r w:rsidR="007E6AF5">
        <w:rPr>
          <w:rFonts w:cs="Times New Roman" w:eastAsia="Times New Roman"/>
          <w:lang w:eastAsia="hr-HR"/>
        </w:rPr>
        <w:t>/15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 toga suda Vesni Sremac Šoštar  u skraćenom stečajnom p</w:t>
      </w:r>
      <w:r w:rsidR="00B9456A">
        <w:t xml:space="preserve">ostupku pokrenutim nad dužnikom </w:t>
      </w:r>
      <w:r w:rsidR="00B9456A">
        <w:rPr>
          <w:rFonts w:cs="Times New Roman" w:eastAsia="Times New Roman"/>
          <w:noProof/>
          <w:lang w:eastAsia="hr-HR"/>
        </w:rPr>
        <w:t>VRBIĆ PROMET d.o.o. Zagreb, 1. Novoselski odvojak 11, OIB: 30197026250, MBS: 080482519,</w:t>
      </w:r>
      <w:r w:rsidR="00B9456A">
        <w:rPr>
          <w:rFonts w:cs="Times New Roman" w:eastAsia="Times New Roman"/>
          <w:szCs w:val="20"/>
          <w:lang w:eastAsia="hr-HR"/>
        </w:rPr>
        <w:t xml:space="preserve"> </w:t>
      </w:r>
      <w:r w:rsidR="009D631D">
        <w:t>dana 27</w:t>
      </w:r>
      <w:r w:rsidR="00B9456A">
        <w:t xml:space="preserve">. srpnja </w:t>
      </w:r>
      <w:r>
        <w:t xml:space="preserve">2016. </w:t>
      </w:r>
      <w:r w:rsidR="00455CFB">
        <w:t xml:space="preserve">godine 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>
      <w:pPr>
        <w:ind w:left="708"/>
        <w:jc w:val="both"/>
      </w:pPr>
      <w:r>
        <w:t>Ispravlja se rješenje ovo</w:t>
      </w:r>
      <w:r w:rsidR="007E6AF5">
        <w:t>g suda, poslovni br</w:t>
      </w:r>
      <w:r w:rsidR="00D92B5C">
        <w:t>oj St-6550</w:t>
      </w:r>
      <w:r w:rsidR="007E6AF5">
        <w:t>/15</w:t>
      </w:r>
      <w:r w:rsidR="00B526E0">
        <w:t xml:space="preserve"> od </w:t>
      </w:r>
      <w:r w:rsidR="00B9456A">
        <w:t xml:space="preserve">10. ožujka </w:t>
      </w:r>
      <w:r>
        <w:t>2016. na način da u izreci rj</w:t>
      </w:r>
      <w:r w:rsidR="00D9553C">
        <w:t>ešenja pod točkom I.</w:t>
      </w:r>
      <w:r w:rsidR="00B9456A">
        <w:t xml:space="preserve"> redak drugi i točkom III. redak drugi umjesto riječi: "</w:t>
      </w:r>
      <w:r w:rsidR="00B9456A">
        <w:rPr>
          <w:rFonts w:cs="Times New Roman" w:eastAsia="Times New Roman"/>
          <w:noProof/>
          <w:lang w:eastAsia="hr-HR"/>
        </w:rPr>
        <w:t>MBS: 08048519"</w:t>
      </w:r>
      <w:r>
        <w:t xml:space="preserve"> ima pravilno pisati: </w:t>
      </w:r>
      <w:r w:rsidR="00B9456A">
        <w:t>"</w:t>
      </w:r>
      <w:r w:rsidR="00B9456A">
        <w:rPr>
          <w:rFonts w:cs="Times New Roman" w:eastAsia="Times New Roman"/>
          <w:noProof/>
          <w:lang w:eastAsia="hr-HR"/>
        </w:rPr>
        <w:t xml:space="preserve">MBS: 080482519". 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D92B5C">
        <w:t>St-6550</w:t>
      </w:r>
      <w:r w:rsidR="007E6AF5">
        <w:t>/15</w:t>
      </w:r>
      <w:r>
        <w:t xml:space="preserve"> u točki I.</w:t>
      </w:r>
      <w:r w:rsidR="00D9553C">
        <w:t xml:space="preserve"> i III.</w:t>
      </w:r>
      <w:r>
        <w:t xml:space="preserve"> izreke došlo je do</w:t>
      </w:r>
      <w:r w:rsidR="00B526E0">
        <w:t xml:space="preserve"> očite pogreške u pisanju </w:t>
      </w:r>
      <w:r w:rsidR="00455CFB">
        <w:t xml:space="preserve">MBS-a </w:t>
      </w:r>
      <w:r>
        <w:t>dužnika</w:t>
      </w:r>
      <w:r w:rsidR="00B9456A">
        <w:t xml:space="preserve">, </w:t>
      </w:r>
      <w:r>
        <w:t>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9D631D" w:rsidP="00B615BA" w:rsidR="00B615BA">
      <w:pPr>
        <w:jc w:val="center"/>
      </w:pPr>
      <w:r>
        <w:t>U Zagrebu, 27</w:t>
      </w:r>
      <w:r w:rsidR="00B9456A">
        <w:t xml:space="preserve">. srpnja </w:t>
      </w:r>
      <w:r w:rsidR="00B615BA">
        <w:t xml:space="preserve"> 2016.</w:t>
      </w:r>
      <w:r w:rsidR="00455CFB">
        <w:t xml:space="preserve"> god. </w:t>
      </w:r>
    </w:p>
    <w:p w:rsidRDefault="00B526E0" w:rsidP="00AC5027" w:rsidR="00B526E0">
      <w:pPr>
        <w:pStyle w:val="Bezproreda"/>
        <w:jc w:val="right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4B597C">
        <w:t>, v.r.</w:t>
      </w:r>
      <w:r>
        <w:t xml:space="preserve"> </w:t>
      </w:r>
    </w:p>
    <w:p w:rsidRDefault="00B526E0" w:rsidP="00AC5027" w:rsidR="00B526E0">
      <w:pPr>
        <w:pStyle w:val="Bezproreda"/>
        <w:jc w:val="right"/>
      </w:pPr>
    </w:p>
    <w:p w:rsidRDefault="00AC5027" w:rsidP="00A22F83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A22F83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C5027" w:rsidP="00AC5027" w:rsidR="00AC5027" w:rsidRPr="009A15E0">
      <w:pPr>
        <w:pStyle w:val="Bezproreda"/>
      </w:pPr>
    </w:p>
    <w:p w:rsidRDefault="004B597C" w:rsidP="004B597C" w:rsidR="004B597C">
      <w:pPr>
        <w:pStyle w:val="Bezproreda"/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B597C" w:rsidP="004B597C" w:rsidR="00432F88" w:rsidRPr="00455CFB">
      <w:pPr>
        <w:pStyle w:val="Bezproreda"/>
        <w:ind w:left="720"/>
        <w:jc w:val="right"/>
        <w:rPr>
          <w:u w:val="single"/>
        </w:rPr>
      </w:pPr>
      <w:r>
        <w:t>Zlatka Plivelić</w:t>
      </w:r>
      <w:r w:rsidR="00432F88" w:rsidRPr="00455CFB">
        <w:t xml:space="preserve"> </w:t>
      </w:r>
    </w:p>
    <w:sectPr w:rsidR="00432F88" w:rsidRPr="00455C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D3078"/>
    <w:rsid w:val="001250F5"/>
    <w:rsid w:val="00151FB7"/>
    <w:rsid w:val="00196583"/>
    <w:rsid w:val="001C56B5"/>
    <w:rsid w:val="00215752"/>
    <w:rsid w:val="002815AA"/>
    <w:rsid w:val="002D1A23"/>
    <w:rsid w:val="00315447"/>
    <w:rsid w:val="00336352"/>
    <w:rsid w:val="003A363A"/>
    <w:rsid w:val="0043166D"/>
    <w:rsid w:val="00432F88"/>
    <w:rsid w:val="00455CFB"/>
    <w:rsid w:val="00477107"/>
    <w:rsid w:val="004B597C"/>
    <w:rsid w:val="0068222F"/>
    <w:rsid w:val="0068538F"/>
    <w:rsid w:val="007632EC"/>
    <w:rsid w:val="007E6AF5"/>
    <w:rsid w:val="00966570"/>
    <w:rsid w:val="009B6D64"/>
    <w:rsid w:val="009D631D"/>
    <w:rsid w:val="00A14196"/>
    <w:rsid w:val="00A22F83"/>
    <w:rsid w:val="00A4342E"/>
    <w:rsid w:val="00A821CA"/>
    <w:rsid w:val="00AC5027"/>
    <w:rsid w:val="00B0043B"/>
    <w:rsid w:val="00B37003"/>
    <w:rsid w:val="00B526E0"/>
    <w:rsid w:val="00B615BA"/>
    <w:rsid w:val="00B9456A"/>
    <w:rsid w:val="00BF3216"/>
    <w:rsid w:val="00C10B09"/>
    <w:rsid w:val="00D70D17"/>
    <w:rsid w:val="00D92B5C"/>
    <w:rsid w:val="00D9553C"/>
    <w:rsid w:val="00E165DA"/>
    <w:rsid w:val="00ED2644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E16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5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5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5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5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E16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5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5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5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5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St-6550/2015-11</izvorni_sadrzaj>
    <derivirana_varijabla naziv="DomainObject.Oznaka_1">St-6550/2015-11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6550</izvorni_sadrzaj>
    <derivirana_varijabla naziv="DomainObject.Predmet.Broj_1">6550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St-6550/2015</izvorni_sadrzaj>
    <derivirana_varijabla naziv="DomainObject.Predmet.OznakaBroj_1">St-6550/2015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VRBIĆ PROMET d.o.o. zastupanog po punomoćniku KARLO VRBIĆ</izvorni_sadrzaj>
    <derivirana_varijabla naziv="DomainObject.Predmet.ProtustrankaFormated_1">  VRBIĆ PROMET d.o.o. zastupanog po punomoćniku KARLO VRBIĆ</derivirana_varijabla>
  </DomainObject.Predmet.ProtustrankaFormated>
  <DomainObject.Predmet.ProtustrankaFormatedOIB>
    <izvorni_sadrzaj>  VRBIĆ PROMET d.o.o., OIB 30197026250 zastupanog po punomoćniku KARLO VRBIĆ</izvorni_sadrzaj>
    <derivirana_varijabla naziv="DomainObject.Predmet.ProtustrankaFormatedOIB_1">  VRBIĆ PROMET d.o.o., OIB 30197026250 zastupanog po punomoćniku KARLO VRBIĆ</derivirana_varijabla>
  </DomainObject.Predmet.ProtustrankaFormatedOIB>
  <DomainObject.Predmet.ProtustrankaFormatedWithAdress>
    <izvorni_sadrzaj> VRBIĆ PROMET d.o.o., 1. Novoselski odvojak 11, 10000 Zagreb zastupanog po punomoćniku KARLO VRBIĆ</izvorni_sadrzaj>
    <derivirana_varijabla naziv="DomainObject.Predmet.ProtustrankaFormatedWithAdress_1"> VRBIĆ PROMET d.o.o., 1. Novoselski odvojak 11, 10000 Zagreb zastupanog po punomoćniku KARLO VRBIĆ</derivirana_varijabla>
  </DomainObject.Predmet.ProtustrankaFormatedWithAdress>
  <DomainObject.Predmet.ProtustrankaFormatedWithAdressOIB>
    <izvorni_sadrzaj> VRBIĆ PROMET d.o.o., OIB 30197026250, 1. Novoselski odvojak 11, 10000 Zagreb zastupanog po punomoćniku KARLO VRBIĆ</izvorni_sadrzaj>
    <derivirana_varijabla naziv="DomainObject.Predmet.ProtustrankaFormatedWithAdressOIB_1"> VRBIĆ PROMET d.o.o., OIB 30197026250, 1. Novoselski odvojak 11, 10000 Zagreb zastupanog po punomoćniku KARLO VRBIĆ</derivirana_varijabla>
  </DomainObject.Predmet.ProtustrankaFormatedWithAdressOIB>
  <DomainObject.Predmet.ProtustrankaWithAdress>
    <izvorni_sadrzaj>VRBIĆ PROMET d.o.o. 1. Novoselski odvojak 11, 10000 Zagreb</izvorni_sadrzaj>
    <derivirana_varijabla naziv="DomainObject.Predmet.ProtustrankaWithAdress_1">VRBIĆ PROMET d.o.o. 1. Novoselski odvojak 11, 10000 Zagreb</derivirana_varijabla>
  </DomainObject.Predmet.ProtustrankaWithAdress>
  <DomainObject.Predmet.ProtustrankaWithAdressOIB>
    <izvorni_sadrzaj>VRBIĆ PROMET d.o.o., OIB 30197026250, 1. Novoselski odvojak 11, 10000 Zagreb</izvorni_sadrzaj>
    <derivirana_varijabla naziv="DomainObject.Predmet.ProtustrankaWithAdressOIB_1">VRBIĆ PROMET d.o.o., OIB 30197026250, 1. Novoselski odvojak 11, 10000 Zagreb</derivirana_varijabla>
  </DomainObject.Predmet.ProtustrankaWithAdressOIB>
  <DomainObject.Predmet.ProtustrankaNazivFormated>
    <izvorni_sadrzaj>VRBIĆ PROMET d.o.o.</izvorni_sadrzaj>
    <derivirana_varijabla naziv="DomainObject.Predmet.ProtustrankaNazivFormated_1">VRBIĆ PROMET d.o.o.</derivirana_varijabla>
  </DomainObject.Predmet.ProtustrankaNazivFormated>
  <DomainObject.Predmet.ProtustrankaNazivFormatedOIB>
    <izvorni_sadrzaj>VRBIĆ PROMET d.o.o., OIB 30197026250</izvorni_sadrzaj>
    <derivirana_varijabla naziv="DomainObject.Predmet.ProtustrankaNazivFormatedOIB_1">VRBIĆ PROMET d.o.o., OIB 30197026250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VRBIĆ PROMET d.o.o. zastupanog po punomoćniku KARLO VRBIĆ</item>
    </izvorni_sadrzaj>
    <derivirana_varijabla naziv="DomainObject.Predmet.ProtuStrankaListFormated_1">
      <item>VRBIĆ PROMET d.o.o. zastupanog po punomoćniku KARLO VRBIĆ</item>
    </derivirana_varijabla>
  </DomainObject.Predmet.ProtuStrankaListFormated>
  <DomainObject.Predmet.ProtuStrankaListFormatedOIB>
    <izvorni_sadrzaj>
      <item>VRBIĆ PROMET d.o.o., OIB 30197026250 zastupanog po punomoćniku KARLO VRBIĆ</item>
    </izvorni_sadrzaj>
    <derivirana_varijabla naziv="DomainObject.Predmet.ProtuStrankaListFormatedOIB_1">
      <item>VRBIĆ PROMET d.o.o., OIB 30197026250 zastupanog po punomoćniku KARLO VRBIĆ</item>
    </derivirana_varijabla>
  </DomainObject.Predmet.ProtuStrankaListFormatedOIB>
  <DomainObject.Predmet.ProtuStrankaListFormatedWithAdress>
    <izvorni_sadrzaj>
      <item>VRBIĆ PROMET d.o.o., 1. Novoselski odvojak 11, 10000 Zagreb zastupanog po punomoćniku KARLO VRBIĆ</item>
    </izvorni_sadrzaj>
    <derivirana_varijabla naziv="DomainObject.Predmet.ProtuStrankaListFormatedWithAdress_1">
      <item>VRBIĆ PROMET d.o.o., 1. Novoselski odvojak 11, 10000 Zagreb zastupanog po punomoćniku KARLO VRBIĆ</item>
    </derivirana_varijabla>
  </DomainObject.Predmet.ProtuStrankaListFormatedWithAdress>
  <DomainObject.Predmet.ProtuStrankaListFormatedWithAdressOIB>
    <izvorni_sadrzaj>
      <item>VRBIĆ PROMET d.o.o., OIB 30197026250, 1. Novoselski odvojak 11, 10000 Zagreb zastupanog po punomoćniku KARLO VRBIĆ</item>
    </izvorni_sadrzaj>
    <derivirana_varijabla naziv="DomainObject.Predmet.ProtuStrankaListFormatedWithAdressOIB_1">
      <item>VRBIĆ PROMET d.o.o., OIB 30197026250, 1. Novoselski odvojak 11, 10000 Zagreb zastupanog po punomoćniku KARLO VRBIĆ</item>
    </derivirana_varijabla>
  </DomainObject.Predmet.ProtuStrankaListFormatedWithAdressOIB>
  <DomainObject.Predmet.ProtuStrankaListNazivFormated>
    <izvorni_sadrzaj>
      <item>VRBIĆ PROMET d.o.o.</item>
    </izvorni_sadrzaj>
    <derivirana_varijabla naziv="DomainObject.Predmet.ProtuStrankaListNazivFormated_1">
      <item>VRBIĆ PROMET d.o.o.</item>
    </derivirana_varijabla>
  </DomainObject.Predmet.ProtuStrankaListNazivFormated>
  <DomainObject.Predmet.ProtuStrankaListNazivFormatedOIB>
    <izvorni_sadrzaj>
      <item>VRBIĆ PROMET d.o.o., OIB 30197026250</item>
    </izvorni_sadrzaj>
    <derivirana_varijabla naziv="DomainObject.Predmet.ProtuStrankaListNazivFormatedOIB_1">
      <item>VRBIĆ PROMET d.o.o., OIB 30197026250</item>
    </derivirana_varijabla>
  </DomainObject.Predmet.ProtuStrankaListNazivFormatedOIB>
  <DomainObject.Predmet.OstaliListFormated>
    <izvorni_sadrzaj>
      <item>KARLO VRBIĆ punomoćnik sudionika u postupku VRBIĆ PROMET d.o.o.</item>
    </izvorni_sadrzaj>
    <derivirana_varijabla naziv="DomainObject.Predmet.OstaliListFormated_1">
      <item>KARLO VRBIĆ punomoćnik sudionika u postupku VRBIĆ PROMET d.o.o.</item>
    </derivirana_varijabla>
  </DomainObject.Predmet.OstaliListFormated>
  <DomainObject.Predmet.OstaliListFormatedOIB>
    <izvorni_sadrzaj>
      <item>KARLO VRBIĆ, OIB 01256810055 punomoćnik sudionika u postupku VRBIĆ PROMET d.o.o.</item>
    </izvorni_sadrzaj>
    <derivirana_varijabla naziv="DomainObject.Predmet.OstaliListFormatedOIB_1">
      <item>KARLO VRBIĆ, OIB 01256810055 punomoćnik sudionika u postupku VRBIĆ PROMET d.o.o.</item>
    </derivirana_varijabla>
  </DomainObject.Predmet.OstaliListFormatedOIB>
  <DomainObject.Predmet.OstaliListFormatedWithAdress>
    <izvorni_sadrzaj>
      <item>KARLO VRBIĆ, KOZARI BOK ODVOJAK 7 24, 10000 Zagreb punomoćnik sudionika u postupku VRBIĆ PROMET d.o.o.</item>
    </izvorni_sadrzaj>
    <derivirana_varijabla naziv="DomainObject.Predmet.OstaliListFormatedWithAdress_1">
      <item>KARLO VRBIĆ, KOZARI BOK ODVOJAK 7 24, 10000 Zagreb punomoćnik sudionika u postupku VRBIĆ PROMET d.o.o.</item>
    </derivirana_varijabla>
  </DomainObject.Predmet.OstaliListFormatedWithAdress>
  <DomainObject.Predmet.OstaliListFormatedWithAdressOIB>
    <izvorni_sadrzaj>
      <item>KARLO VRBIĆ, OIB 01256810055, KOZARI BOK ODVOJAK 7 24, 10000 Zagreb punomoćnik sudionika u postupku VRBIĆ PROMET d.o.o.</item>
    </izvorni_sadrzaj>
    <derivirana_varijabla naziv="DomainObject.Predmet.OstaliListFormatedWithAdressOIB_1">
      <item>KARLO VRBIĆ, OIB 01256810055, KOZARI BOK ODVOJAK 7 24, 10000 Zagreb punomoćnik sudionika u postupku VRBIĆ PROMET d.o.o.</item>
    </derivirana_varijabla>
  </DomainObject.Predmet.OstaliListFormatedWithAdressOIB>
  <DomainObject.Predmet.OstaliListNazivFormated>
    <izvorni_sadrzaj>
      <item>KARLO VRBIĆ</item>
    </izvorni_sadrzaj>
    <derivirana_varijabla naziv="DomainObject.Predmet.OstaliListNazivFormated_1">
      <item>KARLO VRBIĆ</item>
    </derivirana_varijabla>
  </DomainObject.Predmet.OstaliListNazivFormated>
  <DomainObject.Predmet.OstaliListNazivFormatedOIB>
    <izvorni_sadrzaj>
      <item>KARLO VRBIĆ, OIB 01256810055</item>
    </izvorni_sadrzaj>
    <derivirana_varijabla naziv="DomainObject.Predmet.OstaliListNazivFormatedOIB_1">
      <item>KARLO VRBIĆ, OIB 01256810055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St-6550/2015-11</izvorni_sadrzaj>
    <derivirana_varijabla naziv="DomainObject.PoslovniBrojDokumenta_1">St-6550/2015-11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VRBIĆ PROMET d.o.o.</izvorni_sadrzaj>
    <derivirana_varijabla naziv="DomainObject.Predmet.ProtustrankaIDrugi_1">VRBIĆ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VRBIĆ PROMET d.o.o., OIB 30197026250, 1. Novoselski odvojak 11, 10000 Zagreb</izvorni_sadrzaj>
    <derivirana_varijabla naziv="DomainObject.Predmet.ProtustrankaIDrugiAdressOIB_1">VRBIĆ PROMET d.o.o., OIB 30197026250, 1. Novoselski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2016.</izvorni_sadrzaj>
    <derivirana_varijabla naziv="DomainObject.Predmet.OdlukaRjesenje.DatumDonosenjaOdluke_1">10. ožujka 2016.</derivirana_varijabla>
  </DomainObject.Predmet.OdlukaRjesenje.DatumDonosenjaOdluke>
  <DomainObject.Predmet.OdlukaRjesenje.DatumPravomocnosti>
    <izvorni_sadrzaj>21. travnja 2016.</izvorni_sadrzaj>
    <derivirana_varijabla naziv="DomainObject.Predmet.OdlukaRjesenje.DatumPravomocnosti_1">21. travnja 2016.</derivirana_varijabla>
  </DomainObject.Predmet.OdlukaRjesenje.DatumPravomocnosti>
  <DomainObject.Predmet.OdlukaRjesenje.Oznaka>
    <izvorni_sadrzaj>St-6550/2015-8</izvorni_sadrzaj>
    <derivirana_varijabla naziv="DomainObject.Predmet.OdlukaRjesenje.Oznaka_1">St-6550/2015-8</derivirana_varijabla>
  </DomainObject.Predmet.OdlukaRjesenje.Oznaka>
  <DomainObject.Predmet.SudioniciListNaziv>
    <izvorni_sadrzaj>
      <item>VRBIĆ PROMET d.o.o.</item>
      <item>FINA Regionalni centar Zagreb</item>
      <item>KARLO VRBIĆ</item>
    </izvorni_sadrzaj>
    <derivirana_varijabla naziv="DomainObject.Predmet.SudioniciListNaziv_1">
      <item>VRBIĆ PROMET d.o.o.</item>
      <item>FINA Regionalni centar Zagreb</item>
      <item>KARLO VRBIĆ</item>
    </derivirana_varijabla>
  </DomainObject.Predmet.SudioniciListNaziv>
  <DomainObject.Predmet.SudioniciListAdressOIB>
    <izvorni_sadrzaj>
      <item>VRBIĆ PROMET d.o.o., OIB 30197026250, 1. Novoselski odvojak 11,10000 Zagreb</item>
      <item>FINA Regionalni centar Zagreb, OIB 85821130368, Trg svibanjskih žrtava 1995. 1,10000 Zagreb</item>
      <item>KARLO VRBIĆ, OIB 01256810055, KOZARI BOK ODVOJAK 7 24,10000 Zagreb</item>
    </izvorni_sadrzaj>
    <derivirana_varijabla naziv="DomainObject.Predmet.SudioniciListAdressOIB_1">
      <item>VRBIĆ PROMET d.o.o., OIB 30197026250, 1. Novoselski odvojak 11,10000 Zagreb</item>
      <item>FINA Regionalni centar Zagreb, OIB 85821130368, Trg svibanjskih žrtava 1995. 1,10000 Zagreb</item>
      <item>KARLO VRBIĆ, OIB 01256810055, KOZARI BOK ODVOJAK 7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30197026250</item>
      <item>, OIB 85821130368</item>
      <item>, OIB 01256810055</item>
    </izvorni_sadrzaj>
    <derivirana_varijabla naziv="DomainObject.Predmet.SudioniciListNazivOIB_1">
      <item>, OIB 30197026250</item>
      <item>, OIB 85821130368</item>
      <item>, OIB 01256810055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1091</properties:Characters>
  <properties:Lines>31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2016-07-21T11:26:00Z</dcterms:created>
  <dc:creator>Zlatka Plivelić</dc:creator>
  <cp:lastModifiedBy>Zlatka Plivelić</cp:lastModifiedBy>
  <cp:lastPrinted>2016-07-27T08:03:00Z</cp:lastPrinted>
  <dcterms:modified xmlns:xsi="http://www.w3.org/2001/XMLSchema-instance" xsi:type="dcterms:W3CDTF">2016-07-27T08:10:00Z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St-6550/2015-11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