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6acd" w14:paraId="6c46acd" w:rsidRDefault="00B655C4" w:rsidP="00B655C4" w:rsidR="00B655C4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55C4" w:rsidP="00B655C4" w:rsidR="00B655C4" w:rsidRPr="00136BD6">
      <w:r w:rsidRPr="00136BD6">
        <w:t xml:space="preserve">    REPUBLIKA HRVATSKA</w:t>
      </w:r>
    </w:p>
    <w:p w:rsidRDefault="00B655C4" w:rsidP="00B655C4" w:rsidR="00B655C4" w:rsidRPr="00136BD6">
      <w:r w:rsidRPr="00136BD6">
        <w:t xml:space="preserve"> TRGOVAČKI SUD U PAZINU</w:t>
      </w:r>
    </w:p>
    <w:p w:rsidRDefault="00B655C4" w:rsidP="00B655C4" w:rsidR="00B655C4" w:rsidRPr="00136BD6">
      <w:r w:rsidRPr="00136BD6">
        <w:t xml:space="preserve">     52000 PAZIN, Dršćevka 1</w:t>
      </w:r>
      <w:r w:rsidRPr="00136BD6">
        <w:tab/>
      </w:r>
      <w:r w:rsidRPr="00136BD6">
        <w:tab/>
      </w:r>
      <w:r w:rsidRPr="00136BD6">
        <w:tab/>
      </w:r>
      <w:r w:rsidRPr="00136BD6">
        <w:tab/>
        <w:t xml:space="preserve">                 Posl.br.: 2 St-835/16-15</w:t>
      </w:r>
    </w:p>
    <w:p w:rsidRDefault="00B655C4" w:rsidP="00136BD6" w:rsidR="00B655C4" w:rsidRPr="00136BD6"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  <w:t xml:space="preserve">       </w:t>
      </w:r>
    </w:p>
    <w:p w:rsidRDefault="00B655C4" w:rsidP="00B655C4" w:rsidR="00B655C4" w:rsidRPr="00136BD6">
      <w:pPr>
        <w:jc w:val="center"/>
      </w:pPr>
      <w:r w:rsidRPr="00136BD6">
        <w:t>R E P U B L I K A  H R V A T S K A</w:t>
      </w:r>
    </w:p>
    <w:p w:rsidRDefault="00B655C4" w:rsidP="00B655C4" w:rsidR="00B655C4" w:rsidRPr="00136BD6"/>
    <w:p w:rsidRDefault="00B655C4" w:rsidP="00B655C4" w:rsidR="00B655C4" w:rsidRPr="00136BD6">
      <w:pPr>
        <w:jc w:val="center"/>
      </w:pPr>
      <w:r w:rsidRPr="00136BD6">
        <w:t>R J E Š E NJ E</w:t>
      </w:r>
    </w:p>
    <w:p w:rsidRDefault="00B655C4" w:rsidP="00B655C4" w:rsidR="00B655C4" w:rsidRPr="00136BD6">
      <w:pPr>
        <w:jc w:val="both"/>
        <w:rPr>
          <w:b/>
        </w:rPr>
      </w:pPr>
    </w:p>
    <w:p w:rsidRDefault="00B655C4" w:rsidP="00B655C4" w:rsidR="00B655C4" w:rsidRPr="00136BD6">
      <w:pPr>
        <w:ind w:firstLine="708"/>
        <w:jc w:val="both"/>
      </w:pPr>
      <w:r w:rsidRPr="00136BD6">
        <w:t>Trgovački sud u Pazinu, po stečajnom sucu Adrijani Labinjan Skok, u stečajnom postupku nad stečajnim dužnikom HABITATIO d.o.o. Buje, Istarska 4, OIB: 32869125668, dana 23. kolovoza 2016.</w:t>
      </w:r>
    </w:p>
    <w:p w:rsidRDefault="00B655C4" w:rsidP="00B655C4" w:rsidR="00B655C4" w:rsidRPr="00136BD6">
      <w:pPr>
        <w:jc w:val="center"/>
        <w:rPr>
          <w:b/>
        </w:rPr>
      </w:pPr>
    </w:p>
    <w:p w:rsidRDefault="00B655C4" w:rsidP="00B655C4" w:rsidR="00B655C4" w:rsidRPr="00136BD6">
      <w:pPr>
        <w:jc w:val="center"/>
      </w:pPr>
      <w:r w:rsidRPr="00136BD6">
        <w:t>r i j e š i o   j e</w:t>
      </w:r>
    </w:p>
    <w:p w:rsidRDefault="00B655C4" w:rsidP="00B655C4" w:rsidR="00B655C4" w:rsidRPr="00136BD6">
      <w:pPr>
        <w:ind w:left="1140"/>
        <w:jc w:val="both"/>
      </w:pPr>
    </w:p>
    <w:p w:rsidRDefault="00B655C4" w:rsidP="00B655C4" w:rsidR="00B655C4" w:rsidRPr="00136BD6">
      <w:pPr>
        <w:jc w:val="both"/>
      </w:pPr>
      <w:r w:rsidRPr="00136BD6">
        <w:tab/>
        <w:t>I.</w:t>
      </w:r>
      <w:r w:rsidRPr="00136BD6">
        <w:tab/>
        <w:t>Razrješuje se dužnosti stečajni upravitelj Dušan Crljenko iz Rijeke, Brca 8c, OIB: 03602703658.</w:t>
      </w:r>
    </w:p>
    <w:p w:rsidRDefault="00B655C4" w:rsidP="00B655C4" w:rsidR="00B655C4" w:rsidRPr="00136BD6">
      <w:pPr>
        <w:jc w:val="both"/>
      </w:pPr>
    </w:p>
    <w:p w:rsidRDefault="00B655C4" w:rsidP="00B655C4" w:rsidR="00B655C4" w:rsidRPr="00136BD6">
      <w:pPr>
        <w:jc w:val="both"/>
      </w:pPr>
      <w:r w:rsidRPr="00136BD6">
        <w:tab/>
        <w:t>II.</w:t>
      </w:r>
      <w:r w:rsidRPr="00136BD6">
        <w:tab/>
        <w:t xml:space="preserve">Za stečajnog upravitelja stečajnog dužnika HABITATIO d.o.o. Buje, Istarska 4, OIB: 32869125668, imenuje se </w:t>
      </w:r>
      <w:r w:rsidR="00136BD6" w:rsidRPr="00136BD6">
        <w:t>Zdravko Tešić iz Ogulina, Bukovnik 36, OIB: 70123627818</w:t>
      </w:r>
      <w:r w:rsidRPr="00136BD6">
        <w:t>.</w:t>
      </w:r>
    </w:p>
    <w:p w:rsidRDefault="00B655C4" w:rsidP="00B655C4" w:rsidR="00B655C4" w:rsidRPr="00136BD6">
      <w:pPr>
        <w:jc w:val="both"/>
      </w:pPr>
    </w:p>
    <w:p w:rsidRDefault="00B655C4" w:rsidP="00B655C4" w:rsidR="00B655C4" w:rsidRPr="00136BD6">
      <w:pPr>
        <w:jc w:val="both"/>
      </w:pPr>
      <w:r w:rsidRPr="00136BD6">
        <w:tab/>
        <w:t>III.</w:t>
      </w:r>
      <w:r w:rsidRPr="00136BD6">
        <w:tab/>
        <w:t>Razriješeni stečajni upravitelj dužan je u roku od 3 dana izvršiti primopredaju dužnosti novom stečajnom upravitelju.</w:t>
      </w:r>
    </w:p>
    <w:p w:rsidRDefault="00B655C4" w:rsidP="00B655C4" w:rsidR="00B655C4" w:rsidRPr="00136BD6">
      <w:pPr>
        <w:jc w:val="both"/>
      </w:pPr>
    </w:p>
    <w:p w:rsidRDefault="00B655C4" w:rsidP="00B655C4" w:rsidR="00B655C4" w:rsidRPr="00136BD6">
      <w:pPr>
        <w:jc w:val="center"/>
      </w:pPr>
      <w:r w:rsidRPr="00136BD6">
        <w:t>Obrazloženje</w:t>
      </w:r>
    </w:p>
    <w:p w:rsidRDefault="00B655C4" w:rsidP="00B655C4" w:rsidR="00B655C4" w:rsidRPr="00136BD6">
      <w:pPr>
        <w:jc w:val="both"/>
      </w:pPr>
    </w:p>
    <w:p w:rsidRDefault="00B655C4" w:rsidP="00B655C4" w:rsidR="00B655C4" w:rsidRPr="00136BD6">
      <w:pPr>
        <w:ind w:firstLine="708"/>
        <w:jc w:val="both"/>
      </w:pPr>
      <w:r w:rsidRPr="00136BD6">
        <w:t>U stečajnom postupku koji se vodi nad stečajnim dužnikom HABITATIO d.o.o. Buje, Istarska 4, OIB: 32869125668, stečajni upravitelj Dušan Crljenko zatražio je razrješenje zbog bolesti.</w:t>
      </w:r>
    </w:p>
    <w:p w:rsidRDefault="00B655C4" w:rsidP="00B655C4" w:rsidR="00B655C4" w:rsidRPr="00136BD6">
      <w:pPr>
        <w:ind w:firstLine="708"/>
        <w:jc w:val="both"/>
      </w:pPr>
      <w:r w:rsidRPr="00136BD6">
        <w:t>Slijedom navedenog, po odredbi čl. 91. st. 5. i 8. Stečajnog zakona (NN 71/15) donesena je odluka kao izreci.</w:t>
      </w:r>
    </w:p>
    <w:p w:rsidRDefault="00B655C4" w:rsidP="00B655C4" w:rsidR="00B655C4" w:rsidRPr="00136BD6">
      <w:pPr>
        <w:jc w:val="both"/>
      </w:pPr>
    </w:p>
    <w:p w:rsidRDefault="00B655C4" w:rsidP="00B655C4" w:rsidR="00B655C4" w:rsidRPr="00136BD6">
      <w:pPr>
        <w:jc w:val="center"/>
      </w:pPr>
      <w:r w:rsidRPr="00136BD6">
        <w:t>U Pazinu, dana 23. kolovoza 2016.</w:t>
      </w:r>
    </w:p>
    <w:p w:rsidRDefault="00B655C4" w:rsidP="00B655C4" w:rsidR="00B655C4" w:rsidRPr="00136BD6">
      <w:pPr>
        <w:jc w:val="both"/>
      </w:pPr>
      <w:r w:rsidRPr="00136BD6">
        <w:tab/>
      </w:r>
      <w:r w:rsidRPr="00136BD6">
        <w:tab/>
      </w:r>
      <w:r w:rsidRPr="00136BD6">
        <w:tab/>
      </w:r>
    </w:p>
    <w:p w:rsidRDefault="00B655C4" w:rsidP="00B655C4" w:rsidR="00B655C4" w:rsidRPr="00136BD6">
      <w:pPr>
        <w:jc w:val="both"/>
      </w:pP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  <w:t>Stečajni sudac:</w:t>
      </w:r>
    </w:p>
    <w:p w:rsidRDefault="00B655C4" w:rsidP="00B655C4" w:rsidR="00B655C4" w:rsidRPr="00136BD6">
      <w:pPr>
        <w:jc w:val="both"/>
      </w:pP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  <w:t xml:space="preserve"> Adrijana Labinjan Skok, v.r.</w:t>
      </w:r>
    </w:p>
    <w:p w:rsidRDefault="00B655C4" w:rsidP="00B655C4" w:rsidR="00B655C4" w:rsidRPr="00136BD6">
      <w:pPr>
        <w:jc w:val="right"/>
        <w:rPr>
          <w:b/>
        </w:rPr>
      </w:pPr>
    </w:p>
    <w:p w:rsidRDefault="00B655C4" w:rsidP="00B655C4" w:rsidR="00B655C4" w:rsidRPr="00136BD6">
      <w:pPr>
        <w:jc w:val="both"/>
      </w:pPr>
    </w:p>
    <w:p w:rsidRDefault="00B655C4" w:rsidP="00B655C4" w:rsidR="00B655C4" w:rsidRPr="00136BD6">
      <w:pPr>
        <w:jc w:val="both"/>
      </w:pPr>
      <w:r w:rsidRPr="00136BD6">
        <w:t>UPUTA O PRAVNOM LIJEKU:</w:t>
      </w:r>
    </w:p>
    <w:p w:rsidRDefault="00B655C4" w:rsidP="00B655C4" w:rsidR="00B655C4" w:rsidRPr="00136BD6">
      <w:pPr>
        <w:jc w:val="both"/>
      </w:pPr>
      <w:r w:rsidRPr="00136BD6">
        <w:tab/>
        <w:t>Protiv ovog rješenja nezadovoljna stranka može podnijeti žalbu u roku od 8 dana od dana primitka prijepisa istog. Žalba se podnosi ovome sudu u dovoljnom broju primjeraka za sud i protivnu stranu a o žalbi odlučuje Visoki trgovački sud Republike Hrvatske.</w:t>
      </w:r>
    </w:p>
    <w:p w:rsidRDefault="00B655C4" w:rsidP="00B655C4" w:rsidR="00B655C4">
      <w:pPr>
        <w:jc w:val="both"/>
      </w:pPr>
      <w:r>
        <w:tab/>
      </w:r>
    </w:p>
    <w:p w:rsidRDefault="00B655C4" w:rsidP="00B655C4" w:rsidR="00B655C4" w:rsidRPr="00136BD6">
      <w:pPr>
        <w:jc w:val="both"/>
        <w:rPr>
          <w:sz w:val="22"/>
          <w:szCs w:val="22"/>
        </w:rPr>
      </w:pPr>
      <w:r w:rsidRPr="00136BD6">
        <w:rPr>
          <w:sz w:val="22"/>
          <w:szCs w:val="22"/>
        </w:rPr>
        <w:t xml:space="preserve"> DNA:</w:t>
      </w:r>
    </w:p>
    <w:p w:rsidRDefault="00B655C4" w:rsidP="00B655C4" w:rsidR="00B655C4" w:rsidRPr="00136BD6">
      <w:pPr>
        <w:jc w:val="both"/>
        <w:rPr>
          <w:sz w:val="22"/>
          <w:szCs w:val="22"/>
        </w:rPr>
      </w:pPr>
      <w:r w:rsidRPr="00136BD6">
        <w:rPr>
          <w:sz w:val="22"/>
          <w:szCs w:val="22"/>
        </w:rPr>
        <w:t>-  Dušan Crljenko iz Rijeke, Brca 8c</w:t>
      </w:r>
    </w:p>
    <w:p w:rsidRDefault="00B655C4" w:rsidP="00B655C4" w:rsidR="00B655C4" w:rsidRPr="00136BD6">
      <w:pPr>
        <w:rPr>
          <w:color w:val="FF0000"/>
          <w:sz w:val="22"/>
          <w:szCs w:val="22"/>
        </w:rPr>
      </w:pPr>
      <w:r w:rsidRPr="00136BD6">
        <w:rPr>
          <w:color w:val="FF0000"/>
          <w:sz w:val="22"/>
          <w:szCs w:val="22"/>
        </w:rPr>
        <w:t xml:space="preserve">-  </w:t>
      </w:r>
      <w:r w:rsidR="00136BD6" w:rsidRPr="00136BD6">
        <w:rPr>
          <w:sz w:val="22"/>
          <w:szCs w:val="22"/>
        </w:rPr>
        <w:t>Zdravko Tešić iz Ogulina, Bukovnik 36</w:t>
      </w:r>
      <w:r w:rsidR="00136BD6">
        <w:rPr>
          <w:sz w:val="22"/>
          <w:szCs w:val="22"/>
        </w:rPr>
        <w:t>,</w:t>
      </w:r>
      <w:r w:rsidRPr="00136BD6">
        <w:rPr>
          <w:color w:val="FF0000"/>
          <w:sz w:val="22"/>
          <w:szCs w:val="22"/>
        </w:rPr>
        <w:t xml:space="preserve"> </w:t>
      </w:r>
      <w:r w:rsidRPr="00136BD6">
        <w:rPr>
          <w:sz w:val="22"/>
          <w:szCs w:val="22"/>
        </w:rPr>
        <w:t>uz rješenje posl.br. 2 St-835/16-9 od 19.7.2016.</w:t>
      </w:r>
    </w:p>
    <w:p w:rsidRDefault="00B655C4" w:rsidP="00B655C4" w:rsidR="00B655C4" w:rsidRPr="00136BD6">
      <w:pPr>
        <w:rPr>
          <w:sz w:val="22"/>
          <w:szCs w:val="22"/>
        </w:rPr>
      </w:pPr>
      <w:r w:rsidRPr="00136BD6">
        <w:rPr>
          <w:sz w:val="22"/>
          <w:szCs w:val="22"/>
        </w:rPr>
        <w:t>-  e-oglasna ploča suda 8 dana</w:t>
      </w:r>
    </w:p>
    <w:p w:rsidRDefault="00B655C4" w:rsidR="00500701" w:rsidRPr="00136BD6">
      <w:pPr>
        <w:rPr>
          <w:sz w:val="22"/>
          <w:szCs w:val="22"/>
        </w:rPr>
      </w:pPr>
      <w:r w:rsidRPr="00136BD6">
        <w:rPr>
          <w:sz w:val="22"/>
          <w:szCs w:val="22"/>
        </w:rPr>
        <w:t>-  sudski registar</w:t>
      </w:r>
    </w:p>
    <w:sectPr w:rsidSect="00454A78" w:rsidR="00500701" w:rsidRPr="00136BD6">
      <w:headerReference w:type="even" r:id="rId9"/>
      <w:head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1B3" w:rsidR="00000000">
      <w:r>
        <w:separator/>
      </w:r>
    </w:p>
  </w:endnote>
  <w:endnote w:id="0" w:type="continuationSeparator">
    <w:p w:rsidRDefault="003D01B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1B3" w:rsidR="00000000">
      <w:r>
        <w:separator/>
      </w:r>
    </w:p>
  </w:footnote>
  <w:footnote w:id="0" w:type="continuationSeparator">
    <w:p w:rsidRDefault="003D01B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D6" w:rsidP="00EF703A" w:rsidR="006F5D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01B3" w:rsidR="006F5D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200534"/>
      <w:docPartObj>
        <w:docPartGallery w:val="Page Numbers (Top of Page)"/>
        <w:docPartUnique/>
      </w:docPartObj>
    </w:sdtPr>
    <w:sdtEndPr/>
    <w:sdtContent>
      <w:p w:rsidRDefault="00136BD6" w:rsidR="00454A78">
        <w:pPr>
          <w:pStyle w:val="Zaglavlje"/>
          <w:jc w:val="center"/>
        </w:pPr>
        <w:r>
          <w:tab/>
        </w:r>
      </w:p>
    </w:sdtContent>
  </w:sdt>
  <w:p w:rsidRDefault="003D01B3" w:rsidR="006F5DC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55C4"/>
    <w:rsid w:val="00136BD6"/>
    <w:rsid w:val="003D01B3"/>
    <w:rsid w:val="00554328"/>
    <w:rsid w:val="00985388"/>
    <w:rsid w:val="00B6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55C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655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55C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55C4"/>
  </w:style>
  <w:style w:styleId="Tekstbalonia" w:type="paragraph">
    <w:name w:val="Balloon Text"/>
    <w:basedOn w:val="Normal"/>
    <w:link w:val="TekstbaloniaChar"/>
    <w:uiPriority w:val="99"/>
    <w:semiHidden/>
    <w:unhideWhenUsed/>
    <w:rsid w:val="00B655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55C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0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1B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1B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1B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1B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55C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655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55C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55C4"/>
  </w:style>
  <w:style w:styleId="Tekstbalonia" w:type="paragraph">
    <w:name w:val="Balloon Text"/>
    <w:basedOn w:val="Normal"/>
    <w:link w:val="TekstbaloniaChar"/>
    <w:uiPriority w:val="99"/>
    <w:semiHidden/>
    <w:unhideWhenUsed/>
    <w:rsid w:val="00B655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55C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0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1B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1B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1B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1B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HABITATIO d.o.o. BUJE</izvorni_sadrzaj>
    <derivirana_varijabla naziv="DomainObject.Predmet.ProtustrankaFormated_1">  HABITATIO d.o.o. BUJE</derivirana_varijabla>
  </DomainObject.Predmet.ProtustrankaFormated>
  <DomainObject.Predmet.ProtustrankaFormatedOIB>
    <izvorni_sadrzaj>  HABITATIO d.o.o. BUJE, OIB 32869125668</izvorni_sadrzaj>
    <derivirana_varijabla naziv="DomainObject.Predmet.ProtustrankaFormatedOIB_1">  HABITATIO d.o.o. BUJE, OIB 32869125668</derivirana_varijabla>
  </DomainObject.Predmet.ProtustrankaFormatedOIB>
  <DomainObject.Predmet.ProtustrankaFormatedWithAdress>
    <izvorni_sadrzaj> HABITATIO d.o.o. BUJE, Istarska 4, 52460 Buje</izvorni_sadrzaj>
    <derivirana_varijabla naziv="DomainObject.Predmet.ProtustrankaFormatedWithAdress_1"> HABITATIO d.o.o. BUJE, Istarska 4, 52460 Buje</derivirana_varijabla>
  </DomainObject.Predmet.ProtustrankaFormatedWithAdress>
  <DomainObject.Predmet.ProtustrankaFormatedWithAdressOIB>
    <izvorni_sadrzaj> HABITATIO d.o.o. BUJE, OIB 32869125668, Istarska 4, 52460 Buje</izvorni_sadrzaj>
    <derivirana_varijabla naziv="DomainObject.Predmet.ProtustrankaFormatedWithAdressOIB_1"> HABITATIO d.o.o. BUJE, OIB 32869125668, Istarska 4, 52460 Buje</derivirana_varijabla>
  </DomainObject.Predmet.ProtustrankaFormatedWithAdressOIB>
  <DomainObject.Predmet.ProtustrankaWithAdress>
    <izvorni_sadrzaj>HABITATIO d.o.o. BUJE Istarska 4, 52460 Buje</izvorni_sadrzaj>
    <derivirana_varijabla naziv="DomainObject.Predmet.ProtustrankaWithAdress_1">HABITATIO d.o.o. BUJE Istarska 4, 52460 Buje</derivirana_varijabla>
  </DomainObject.Predmet.ProtustrankaWithAdress>
  <DomainObject.Predmet.ProtustrankaWithAdressOIB>
    <izvorni_sadrzaj>HABITATIO d.o.o. BUJE, OIB 32869125668, Istarska 4, 52460 Buje</izvorni_sadrzaj>
    <derivirana_varijabla naziv="DomainObject.Predmet.ProtustrankaWithAdressOIB_1">HABITATIO d.o.o. BUJE, OIB 32869125668, Istarska 4, 52460 Buje</derivirana_varijabla>
  </DomainObject.Predmet.ProtustrankaWithAdressOIB>
  <DomainObject.Predmet.ProtustrankaNazivFormated>
    <izvorni_sadrzaj>HABITATIO d.o.o. BUJE</izvorni_sadrzaj>
    <derivirana_varijabla naziv="DomainObject.Predmet.ProtustrankaNazivFormated_1">HABITATIO d.o.o. BUJE</derivirana_varijabla>
  </DomainObject.Predmet.ProtustrankaNazivFormated>
  <DomainObject.Predmet.ProtustrankaNazivFormatedOIB>
    <izvorni_sadrzaj>HABITATIO d.o.o. BUJE, OIB 32869125668</izvorni_sadrzaj>
    <derivirana_varijabla naziv="DomainObject.Predmet.ProtustrankaNazivFormatedOIB_1">HABITATIO d.o.o. BUJE, OIB 32869125668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461105.38</izvorni_sadrzaj>
    <derivirana_varijabla naziv="DomainObject.Predmet.TrenutnaVrijednost_1">461105.38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HABITATIO d.o.o. BUJE</item>
    </izvorni_sadrzaj>
    <derivirana_varijabla naziv="DomainObject.Predmet.ProtuStrankaListFormated_1">
      <item>HABITATIO d.o.o. BUJE</item>
    </derivirana_varijabla>
  </DomainObject.Predmet.ProtuStrankaListFormated>
  <DomainObject.Predmet.ProtuStrankaListFormatedOIB>
    <izvorni_sadrzaj>
      <item>HABITATIO d.o.o. BUJE, OIB 32869125668</item>
    </izvorni_sadrzaj>
    <derivirana_varijabla naziv="DomainObject.Predmet.ProtuStrankaListFormatedOIB_1">
      <item>HABITATIO d.o.o. BUJE, OIB 32869125668</item>
    </derivirana_varijabla>
  </DomainObject.Predmet.ProtuStrankaListFormatedOIB>
  <DomainObject.Predmet.ProtuStrankaListFormatedWithAdress>
    <izvorni_sadrzaj>
      <item>HABITATIO d.o.o. BUJE, Istarska 4, 52460 Buje</item>
    </izvorni_sadrzaj>
    <derivirana_varijabla naziv="DomainObject.Predmet.ProtuStrankaListFormatedWithAdress_1">
      <item>HABITATIO d.o.o. BUJE, Istarska 4, 52460 Buje</item>
    </derivirana_varijabla>
  </DomainObject.Predmet.ProtuStrankaListFormatedWithAdress>
  <DomainObject.Predmet.ProtuStrankaListFormatedWithAdressOIB>
    <izvorni_sadrzaj>
      <item>HABITATIO d.o.o. BUJE, OIB 32869125668, Istarska 4, 52460 Buje</item>
    </izvorni_sadrzaj>
    <derivirana_varijabla naziv="DomainObject.Predmet.ProtuStrankaListFormatedWithAdressOIB_1">
      <item>HABITATIO d.o.o. BUJE, OIB 32869125668, Istarska 4, 52460 Buje</item>
    </derivirana_varijabla>
  </DomainObject.Predmet.ProtuStrankaListFormatedWithAdressOIB>
  <DomainObject.Predmet.ProtuStrankaListNazivFormated>
    <izvorni_sadrzaj>
      <item>HABITATIO d.o.o. BUJE</item>
    </izvorni_sadrzaj>
    <derivirana_varijabla naziv="DomainObject.Predmet.ProtuStrankaListNazivFormated_1">
      <item>HABITATIO d.o.o. BUJE</item>
    </derivirana_varijabla>
  </DomainObject.Predmet.ProtuStrankaListNazivFormated>
  <DomainObject.Predmet.ProtuStrankaListNazivFormatedOIB>
    <izvorni_sadrzaj>
      <item>HABITATIO d.o.o. BUJE, OIB 32869125668</item>
    </izvorni_sadrzaj>
    <derivirana_varijabla naziv="DomainObject.Predmet.ProtuStrankaListNazivFormatedOIB_1">
      <item>HABITATIO d.o.o. BUJE, OIB 32869125668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HABITATIO d.o.o. BUJE</izvorni_sadrzaj>
    <derivirana_varijabla naziv="DomainObject.Predmet.ProtustrankaIDrugi_1">HABITATIO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HABITATIO d.o.o. BUJE, OIB 32869125668, Istarska 4, 52460 Buje</izvorni_sadrzaj>
    <derivirana_varijabla naziv="DomainObject.Predmet.ProtustrankaIDrugiAdressOIB_1">HABITATIO d.o.o. BUJE, OIB 32869125668,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HABITATIO d.o.o. BUJE</item>
    </izvorni_sadrzaj>
    <derivirana_varijabla naziv="DomainObject.Predmet.SudioniciListNaziv_1">
      <item>FINANCIJSKA AGENCIJA, RC RIJEKA, PODRUŽNICA PULA, PULA</item>
      <item>HABITATIO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HABITATIO d.o.o. BUJE, OIB 32869125668, Istarska 4,52460 Buje</item>
    </izvorni_sadrzaj>
    <derivirana_varijabla naziv="DomainObject.Predmet.SudioniciListAdressOIB_1">
      <item>FINANCIJSKA AGENCIJA, RC RIJEKA, PODRUŽNICA PULA, PULA, OIB 85821130368, Giardini 5,52100 Pula</item>
      <item>HABITATIO d.o.o. BUJE, OIB 32869125668,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32869125668</item>
    </izvorni_sadrzaj>
    <derivirana_varijabla naziv="DomainObject.Predmet.SudioniciListNazivOIB_1">
      <item>, OIB 85821130368</item>
      <item>, OIB 32869125668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1319</properties:Characters>
  <properties:Lines>49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2016-08-23T06:07:00Z</dcterms:created>
  <dc:creator>Jasmina Matika</dc:creator>
  <cp:lastModifiedBy>Jasmina Matika</cp:lastModifiedBy>
  <dcterms:modified xmlns:xsi="http://www.w3.org/2001/XMLSchema-instance" xsi:type="dcterms:W3CDTF">2016-08-23T06:34:00Z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