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2236" w14:paraId="8ea2236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439E9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9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9E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9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9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9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9E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9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9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PODVODNE AKTIVNOSTI "LAMKRA", RABAC</izvorni_sadrzaj>
    <derivirana_varijabla naziv="DomainObject.Predmet.ProtustrankaFormated_1">  KLUB ZA PODVODNE AKTIVNOSTI "LAMKRA", RABAC</derivirana_varijabla>
  </DomainObject.Predmet.ProtustrankaFormated>
  <DomainObject.Predmet.ProtustrankaFormatedOIB>
    <izvorni_sadrzaj>  KLUB ZA PODVODNE AKTIVNOSTI "LAMKRA", RABAC, OIB 88668643182</izvorni_sadrzaj>
    <derivirana_varijabla naziv="DomainObject.Predmet.ProtustrankaFormatedOIB_1">  KLUB ZA PODVODNE AKTIVNOSTI "LAMKRA", RABAC, OIB 88668643182</derivirana_varijabla>
  </DomainObject.Predmet.ProtustrankaFormatedOIB>
  <DomainObject.Predmet.ProtustrankaFormatedWithAdress>
    <izvorni_sadrzaj> KLUB ZA PODVODNE AKTIVNOSTI "LAMKRA", RABAC, Maslenica 23, 52221 Rabac</izvorni_sadrzaj>
    <derivirana_varijabla naziv="DomainObject.Predmet.ProtustrankaFormatedWithAdress_1"> KLUB ZA PODVODNE AKTIVNOSTI "LAMKRA", RABAC, Maslenica 23, 52221 Rabac</derivirana_varijabla>
  </DomainObject.Predmet.ProtustrankaFormatedWithAdress>
  <DomainObject.Predmet.ProtustrankaFormatedWithAdressOIB>
    <izvorni_sadrzaj> KLUB ZA PODVODNE AKTIVNOSTI "LAMKRA", RABAC, OIB 88668643182, Maslenica 23, 52221 Rabac</izvorni_sadrzaj>
    <derivirana_varijabla naziv="DomainObject.Predmet.ProtustrankaFormatedWithAdressOIB_1"> KLUB ZA PODVODNE AKTIVNOSTI "LAMKRA", RABAC, OIB 88668643182, Maslenica 23, 52221 Rabac</derivirana_varijabla>
  </DomainObject.Predmet.ProtustrankaFormatedWithAdressOIB>
  <DomainObject.Predmet.ProtustrankaWithAdress>
    <izvorni_sadrzaj>KLUB ZA PODVODNE AKTIVNOSTI "LAMKRA", RABAC Maslenica 23, 52221 Rabac</izvorni_sadrzaj>
    <derivirana_varijabla naziv="DomainObject.Predmet.ProtustrankaWithAdress_1">KLUB ZA PODVODNE AKTIVNOSTI "LAMKRA", RABAC Maslenica 23, 52221 Rabac</derivirana_varijabla>
  </DomainObject.Predmet.ProtustrankaWithAdress>
  <DomainObject.Predmet.ProtustrankaWithAdressOIB>
    <izvorni_sadrzaj>KLUB ZA PODVODNE AKTIVNOSTI "LAMKRA", RABAC, OIB 88668643182, Maslenica 23, 52221 Rabac</izvorni_sadrzaj>
    <derivirana_varijabla naziv="DomainObject.Predmet.ProtustrankaWithAdressOIB_1">KLUB ZA PODVODNE AKTIVNOSTI "LAMKRA", RABAC, OIB 88668643182, Maslenica 23, 52221 Rabac</derivirana_varijabla>
  </DomainObject.Predmet.ProtustrankaWithAdressOIB>
  <DomainObject.Predmet.ProtustrankaNazivFormated>
    <izvorni_sadrzaj>KLUB ZA PODVODNE AKTIVNOSTI "LAMKRA", RABAC</izvorni_sadrzaj>
    <derivirana_varijabla naziv="DomainObject.Predmet.ProtustrankaNazivFormated_1">KLUB ZA PODVODNE AKTIVNOSTI "LAMKRA", RABAC</derivirana_varijabla>
  </DomainObject.Predmet.ProtustrankaNazivFormated>
  <DomainObject.Predmet.ProtustrankaNazivFormatedOIB>
    <izvorni_sadrzaj>KLUB ZA PODVODNE AKTIVNOSTI "LAMKRA", RABAC, OIB 88668643182</izvorni_sadrzaj>
    <derivirana_varijabla naziv="DomainObject.Predmet.ProtustrankaNazivFormatedOIB_1">KLUB ZA PODVODNE AKTIVNOSTI "LAMKRA", RABAC, OIB 88668643182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11493.75</izvorni_sadrzaj>
    <derivirana_varijabla naziv="DomainObject.Predmet.TrenutnaVrijednost_1">11493.75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ZA PODVODNE AKTIVNOSTI "LAMKRA", RABAC</item>
    </izvorni_sadrzaj>
    <derivirana_varijabla naziv="DomainObject.Predmet.ProtuStrankaListFormated_1">
      <item>KLUB ZA PODVODNE AKTIVNOSTI "LAMKRA", RABAC</item>
    </derivirana_varijabla>
  </DomainObject.Predmet.ProtuStrankaListFormated>
  <DomainObject.Predmet.ProtuStrankaListFormatedOIB>
    <izvorni_sadrzaj>
      <item>KLUB ZA PODVODNE AKTIVNOSTI "LAMKRA", RABAC, OIB 88668643182</item>
    </izvorni_sadrzaj>
    <derivirana_varijabla naziv="DomainObject.Predmet.ProtuStrankaListFormatedOIB_1">
      <item>KLUB ZA PODVODNE AKTIVNOSTI "LAMKRA", RABAC, OIB 88668643182</item>
    </derivirana_varijabla>
  </DomainObject.Predmet.ProtuStrankaListFormatedOIB>
  <DomainObject.Predmet.ProtuStrankaListFormatedWithAdress>
    <izvorni_sadrzaj>
      <item>KLUB ZA PODVODNE AKTIVNOSTI "LAMKRA", RABAC, Maslenica 23, 52221 Rabac</item>
    </izvorni_sadrzaj>
    <derivirana_varijabla naziv="DomainObject.Predmet.ProtuStrankaListFormatedWithAdress_1">
      <item>KLUB ZA PODVODNE AKTIVNOSTI "LAMKRA", RABAC, Maslenica 23, 52221 Rabac</item>
    </derivirana_varijabla>
  </DomainObject.Predmet.ProtuStrankaListFormatedWithAdress>
  <DomainObject.Predmet.ProtuStrankaListFormatedWithAdressOIB>
    <izvorni_sadrzaj>
      <item>KLUB ZA PODVODNE AKTIVNOSTI "LAMKRA", RABAC, OIB 88668643182, Maslenica 23, 52221 Rabac</item>
    </izvorni_sadrzaj>
    <derivirana_varijabla naziv="DomainObject.Predmet.ProtuStrankaListFormatedWithAdressOIB_1">
      <item>KLUB ZA PODVODNE AKTIVNOSTI "LAMKRA", RABAC, OIB 88668643182, Maslenica 23, 52221 Rabac</item>
    </derivirana_varijabla>
  </DomainObject.Predmet.ProtuStrankaListFormatedWithAdressOIB>
  <DomainObject.Predmet.ProtuStrankaListNazivFormated>
    <izvorni_sadrzaj>
      <item>KLUB ZA PODVODNE AKTIVNOSTI "LAMKRA", RABAC</item>
    </izvorni_sadrzaj>
    <derivirana_varijabla naziv="DomainObject.Predmet.ProtuStrankaListNazivFormated_1">
      <item>KLUB ZA PODVODNE AKTIVNOSTI "LAMKRA", RABAC</item>
    </derivirana_varijabla>
  </DomainObject.Predmet.ProtuStrankaListNazivFormated>
  <DomainObject.Predmet.ProtuStrankaListNazivFormatedOIB>
    <izvorni_sadrzaj>
      <item>KLUB ZA PODVODNE AKTIVNOSTI "LAMKRA", RABAC, OIB 88668643182</item>
    </izvorni_sadrzaj>
    <derivirana_varijabla naziv="DomainObject.Predmet.ProtuStrankaListNazivFormatedOIB_1">
      <item>KLUB ZA PODVODNE AKTIVNOSTI "LAMKRA", RABAC, OIB 88668643182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ZA PODVODNE AKTIVNOSTI "LAMKRA", RABAC</izvorni_sadrzaj>
    <derivirana_varijabla naziv="DomainObject.Predmet.ProtustrankaIDrugi_1">KLUB ZA PODVODNE AKTIVNOSTI "LAMKRA",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KLUB ZA PODVODNE AKTIVNOSTI "LAMKRA", RABAC, OIB 88668643182, Maslenica 23, 52221 Rabac</izvorni_sadrzaj>
    <derivirana_varijabla naziv="DomainObject.Predmet.ProtustrankaIDrugiAdressOIB_1">KLUB ZA PODVODNE AKTIVNOSTI "LAMKRA", RABAC, OIB 88668643182, Maslenica 23,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ZA PODVODNE AKTIVNOSTI "LAMKRA", RABAC</item>
    </izvorni_sadrzaj>
    <derivirana_varijabla naziv="DomainObject.Predmet.SudioniciListNaziv_1">
      <item>FINANCIJSKA AGENCIJA, RC RIJEKA, PODRUŽNICA PULA, PULA</item>
      <item>KLUB ZA PODVODNE AKTIVNOSTI "LAMKRA", RABAC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KLUB ZA PODVODNE AKTIVNOSTI "LAMKRA", RABAC, OIB 88668643182, Maslenica 23,52221 Rabac</item>
    </izvorni_sadrzaj>
    <derivirana_varijabla naziv="DomainObject.Predmet.SudioniciListAdressOIB_1">
      <item>FINANCIJSKA AGENCIJA, RC RIJEKA, PODRUŽNICA PULA, PULA, OIB 85821130368, Ulica grada Vukovara 70,10000 Zagreb</item>
      <item>KLUB ZA PODVODNE AKTIVNOSTI "LAMKRA", RABAC, OIB 88668643182, Maslenica 23,52221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88668643182</item>
    </izvorni_sadrzaj>
    <derivirana_varijabla naziv="DomainObject.Predmet.SudioniciListNazivOIB_1">
      <item>, OIB 85821130368</item>
      <item>, OIB 88668643182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